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a618" w14:paraId="e58a618" w:rsidRDefault="00FE7B9D" w:rsidP="00FE7B9D" w:rsidR="00EF1976" w:rsidRPr="00EF1D21">
      <w:pPr>
        <w:jc w:val="right"/>
        <w15:collapsed w:val="false"/>
      </w:pPr>
      <w:bookmarkStart w:name="_GoBack" w:id="0"/>
      <w:bookmarkEnd w:id="0"/>
      <w:r>
        <w:t>8 St-124/13-53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4B1E8A" w:rsidP="008965DC" w:rsidR="004B1E8A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4B1E8A" w:rsidP="008965DC" w:rsidR="004B1E8A">
      <w:pPr>
        <w:jc w:val="center"/>
        <w:rPr>
          <w:bCs/>
        </w:rPr>
      </w:pPr>
    </w:p>
    <w:p w:rsidRDefault="004B1E8A" w:rsidP="00FE7B9D" w:rsidR="004B1E8A" w:rsidRPr="00EF1D21">
      <w:pPr>
        <w:ind w:firstLine="720"/>
        <w:jc w:val="both"/>
        <w:rPr>
          <w:bCs/>
        </w:rPr>
      </w:pPr>
      <w:r w:rsidRPr="004B1E8A">
        <w:rPr>
          <w:bCs/>
        </w:rPr>
        <w:t>Trgovački sud u Rijeci po stečajnoj sutkinji Emi Brdovčak, u stečajnom postupku nad dužnikom ADRIAS GRADITELJSTVO d.o.o. u stečaju, Crikvenica, Vin</w:t>
      </w:r>
      <w:r>
        <w:rPr>
          <w:bCs/>
        </w:rPr>
        <w:t>odolska 20, OIB: 64139962107, 17</w:t>
      </w:r>
      <w:r w:rsidRPr="004B1E8A">
        <w:rPr>
          <w:bCs/>
        </w:rPr>
        <w:t>. listopada 2016.,</w:t>
      </w:r>
    </w:p>
    <w:p w:rsidRDefault="008965DC" w:rsidP="008965DC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4B1E8A" w:rsidP="00FE7B9D" w:rsidR="00040192">
      <w:pPr>
        <w:ind w:firstLine="720"/>
        <w:jc w:val="both"/>
      </w:pPr>
      <w:r>
        <w:t>Stečajnoj upraviteljici Nadi</w:t>
      </w:r>
      <w:r w:rsidRPr="004B1E8A">
        <w:t xml:space="preserve"> Barišić iz Rijeke, </w:t>
      </w:r>
      <w:r>
        <w:t>M. Jengića 33, OIB: 73310761038,</w:t>
      </w:r>
      <w:r w:rsidR="008E4E56">
        <w:t xml:space="preserve"> </w:t>
      </w:r>
      <w:r w:rsidR="00040192">
        <w:t xml:space="preserve">odobrava se naknada stvarnih troškova za rad </w:t>
      </w:r>
      <w:r w:rsidR="008E4E56">
        <w:t xml:space="preserve">za razdoblje od </w:t>
      </w:r>
      <w:r>
        <w:t>23. studenoga 2015</w:t>
      </w:r>
      <w:r w:rsidR="00F67801">
        <w:t>.</w:t>
      </w:r>
      <w:r w:rsidR="000E71B9">
        <w:t xml:space="preserve"> do 31. srpnja 2016. u iznosu od 1.977,48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EF3160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0E71B9">
        <w:rPr>
          <w:bCs/>
        </w:rPr>
        <w:t>23</w:t>
      </w:r>
      <w:r w:rsidR="00040192">
        <w:rPr>
          <w:bCs/>
        </w:rPr>
        <w:t xml:space="preserve">. </w:t>
      </w:r>
      <w:r w:rsidR="00EB0937">
        <w:rPr>
          <w:bCs/>
        </w:rPr>
        <w:t>studenoga</w:t>
      </w:r>
      <w:r w:rsidR="008E4E56">
        <w:rPr>
          <w:bCs/>
        </w:rPr>
        <w:t xml:space="preserve">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EB0937">
        <w:rPr>
          <w:bCs/>
        </w:rPr>
        <w:t xml:space="preserve"> za stečajnu upraviteljicu</w:t>
      </w:r>
      <w:r w:rsidR="00040192">
        <w:rPr>
          <w:bCs/>
        </w:rPr>
        <w:t xml:space="preserve"> imenovan</w:t>
      </w:r>
      <w:r w:rsidR="00EB0937">
        <w:rPr>
          <w:bCs/>
        </w:rPr>
        <w:t xml:space="preserve">a Nada Barišić iz Rijeke. </w:t>
      </w:r>
      <w:r w:rsidR="008E4E56">
        <w:rPr>
          <w:bCs/>
        </w:rPr>
        <w:t xml:space="preserve"> </w:t>
      </w:r>
    </w:p>
    <w:p w:rsidRDefault="00EB0937" w:rsidP="00EF3160" w:rsidR="00EB0937">
      <w:pPr>
        <w:ind w:firstLine="720"/>
        <w:jc w:val="both"/>
        <w:rPr>
          <w:bCs/>
        </w:rPr>
      </w:pPr>
      <w:r>
        <w:rPr>
          <w:bCs/>
        </w:rPr>
        <w:t>Podneskom od 7. listopad</w:t>
      </w:r>
      <w:r w:rsidR="00BF7407">
        <w:rPr>
          <w:bCs/>
        </w:rPr>
        <w:t>a</w:t>
      </w:r>
      <w:r w:rsidR="00F67801">
        <w:rPr>
          <w:bCs/>
        </w:rPr>
        <w:t xml:space="preserve"> 2016</w:t>
      </w:r>
      <w:r>
        <w:rPr>
          <w:bCs/>
        </w:rPr>
        <w:t>. stečajna</w:t>
      </w:r>
      <w:r w:rsidR="008E4E56">
        <w:rPr>
          <w:bCs/>
        </w:rPr>
        <w:t xml:space="preserve"> upravitelj</w:t>
      </w:r>
      <w:r>
        <w:rPr>
          <w:bCs/>
        </w:rPr>
        <w:t>ica je zatražila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 xml:space="preserve">od </w:t>
      </w:r>
      <w:r w:rsidRPr="00EB0937">
        <w:t>23. studenoga 2015. do 31. srpnja 2016.</w:t>
      </w:r>
      <w:r w:rsidR="00E56A37">
        <w:t xml:space="preserve"> </w:t>
      </w:r>
      <w:r>
        <w:rPr>
          <w:bCs/>
        </w:rPr>
        <w:t>i to u iznosu od 1.977,48</w:t>
      </w:r>
      <w:r w:rsidR="00AA6DFA">
        <w:rPr>
          <w:bCs/>
        </w:rPr>
        <w:t xml:space="preserve"> k</w:t>
      </w:r>
      <w:r w:rsidR="00E56A37">
        <w:rPr>
          <w:bCs/>
        </w:rPr>
        <w:t>n na ime</w:t>
      </w:r>
      <w:r>
        <w:rPr>
          <w:bCs/>
        </w:rPr>
        <w:t xml:space="preserve"> materijalnih troškova (troškovi izrade pečata, ovjere potpisa za sudski registar, biljega, registratora, papira, tiskanica, fotokopiranja, poštarine i dr.), putne troškove na udaljenosti Rijeka – Crikvenica</w:t>
      </w:r>
      <w:r w:rsidR="007C2192">
        <w:rPr>
          <w:bCs/>
        </w:rPr>
        <w:t xml:space="preserve"> - </w:t>
      </w:r>
      <w:r>
        <w:rPr>
          <w:bCs/>
        </w:rPr>
        <w:t>Rijeka, putne troškove lokalne vožnje te troškove telefona i interneta za na</w:t>
      </w:r>
      <w:r w:rsidR="007C2192">
        <w:rPr>
          <w:bCs/>
        </w:rPr>
        <w:t>vedeno razdoblje</w:t>
      </w:r>
      <w:r>
        <w:rPr>
          <w:bCs/>
        </w:rPr>
        <w:t xml:space="preserve">. </w:t>
      </w:r>
    </w:p>
    <w:p w:rsidRDefault="00D201E2" w:rsidP="00EF3160" w:rsidR="009560A7">
      <w:pPr>
        <w:jc w:val="both"/>
      </w:pPr>
      <w:r w:rsidRPr="00EF1D21">
        <w:tab/>
      </w:r>
      <w:r w:rsidR="00040192">
        <w:t>U privitku navedenog podnes</w:t>
      </w:r>
      <w:r w:rsidR="009560A7">
        <w:t>ka stečajna</w:t>
      </w:r>
      <w:r w:rsidR="00AD1726">
        <w:t xml:space="preserve"> </w:t>
      </w:r>
      <w:r w:rsidR="00040192">
        <w:t>upravitelj</w:t>
      </w:r>
      <w:r w:rsidR="007C2192">
        <w:t>ica je dostavila r</w:t>
      </w:r>
      <w:r w:rsidR="009560A7">
        <w:t xml:space="preserve">ačune za ostvarene materijalne troškove, autobusne putne karte te evidenciju lokalne vožnje za navedeno razdoblje kojom je dokumentacijom dokazala stvarni nastanak predmetnog troška. </w:t>
      </w:r>
    </w:p>
    <w:p w:rsidRDefault="00AA6DFA" w:rsidP="009560A7" w:rsidR="00AA6DFA">
      <w:pPr>
        <w:ind w:firstLine="720"/>
        <w:jc w:val="both"/>
      </w:pPr>
      <w:r w:rsidRPr="00AA6DFA">
        <w:t>S</w:t>
      </w:r>
      <w:r w:rsidR="009560A7">
        <w:t>lijedom navedenog, a s</w:t>
      </w:r>
      <w:r w:rsidRPr="00AA6DFA">
        <w:t xml:space="preserve"> obzirom na obrazloženo i </w:t>
      </w:r>
      <w:r w:rsidR="009560A7">
        <w:t>dokumentirano izvješće stečajne upraviteljice</w:t>
      </w:r>
      <w:r w:rsidRPr="00AA6DFA">
        <w:t xml:space="preserve"> o nastalim stvarnim troškovima</w:t>
      </w:r>
      <w:r>
        <w:t xml:space="preserve"> </w:t>
      </w:r>
      <w:r w:rsidRPr="00AA6DFA">
        <w:t xml:space="preserve">ovaj sud </w:t>
      </w:r>
      <w:r w:rsidR="009560A7">
        <w:t xml:space="preserve">je utvrdio da se radi o </w:t>
      </w:r>
      <w:r w:rsidRPr="00AA6DFA">
        <w:t>realnim i opravdanim</w:t>
      </w:r>
      <w:r w:rsidR="009560A7">
        <w:t xml:space="preserve"> troškovima pa je </w:t>
      </w:r>
      <w:r w:rsidR="00F67801">
        <w:t xml:space="preserve">primjenom odredbe </w:t>
      </w:r>
      <w:r w:rsidR="00F67801" w:rsidRPr="00F67801">
        <w:t xml:space="preserve">čl. 94. st. 1. Stečajnog zakona ("Narodne novine" broj 71/15; dalje: SZ) </w:t>
      </w:r>
      <w:r w:rsidR="009560A7">
        <w:t xml:space="preserve">riješeno </w:t>
      </w:r>
      <w:r w:rsidR="00F67801" w:rsidRPr="00F67801">
        <w:t>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9560A7">
        <w:t>17</w:t>
      </w:r>
      <w:r w:rsidR="00EF1D21" w:rsidRPr="00EF1D21">
        <w:t xml:space="preserve">. </w:t>
      </w:r>
      <w:r w:rsidR="009560A7">
        <w:t>listopada</w:t>
      </w:r>
      <w:r w:rsidR="008965DC" w:rsidRPr="00EF1D21">
        <w:t xml:space="preserve"> 201</w:t>
      </w:r>
      <w:r w:rsidR="009E682B">
        <w:t>6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FE7B9D">
        <w:t xml:space="preserve">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FE7B9D" w:rsidP="00AD1726" w:rsidR="00FE7B9D"/>
    <w:p w:rsidRDefault="00AD1726" w:rsidP="00AD1726" w:rsidR="00AD1726">
      <w:r>
        <w:t>UPUTA O PRAVNOM LIJEKU:</w:t>
      </w:r>
    </w:p>
    <w:p w:rsidRDefault="00AD1726" w:rsidP="00FE7B9D" w:rsidR="00AD1726">
      <w:pPr>
        <w:jc w:val="both"/>
      </w:pPr>
      <w:r>
        <w:lastRenderedPageBreak/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FE7B9D" w:rsidP="00AD1726" w:rsidR="00FE7B9D"/>
    <w:p w:rsidRDefault="00FE7B9D" w:rsidP="00AD1726" w:rsidR="00FE7B9D"/>
    <w:p w:rsidRDefault="00FE7B9D" w:rsidP="00AD1726" w:rsidR="00FE7B9D"/>
    <w:p w:rsidRDefault="00AD1726" w:rsidP="00AD1726" w:rsidR="00AD1726">
      <w:r>
        <w:t>DNA</w:t>
      </w:r>
    </w:p>
    <w:p w:rsidRDefault="00AD1726" w:rsidP="00AD1726" w:rsidR="00827FD9">
      <w:r>
        <w:t>-</w:t>
      </w:r>
      <w:r>
        <w:tab/>
      </w:r>
      <w:r w:rsidR="00EF3160">
        <w:t>e-</w:t>
      </w:r>
      <w:r w:rsidR="009E682B">
        <w:t>oglasna ploča</w:t>
      </w:r>
    </w:p>
    <w:p w:rsidRDefault="00E56A37" w:rsidP="00AD1726" w:rsidR="00E56A37"/>
    <w:p w:rsidRDefault="005853F3" w:rsidP="00AD1726" w:rsidR="005853F3"/>
    <w:p w:rsidRDefault="00095F3E" w:rsidP="005853F3" w:rsidR="00095F3E" w:rsidRPr="00EF1D21">
      <w:pPr>
        <w:ind w:left="720"/>
      </w:pPr>
    </w:p>
    <w:sectPr w:rsidSect="00FE7B9D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97C" w:rsidR="0000397C">
      <w:r>
        <w:separator/>
      </w:r>
    </w:p>
  </w:endnote>
  <w:endnote w:id="0" w:type="continuationSeparator">
    <w:p w:rsidRDefault="0000397C" w:rsidR="00003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5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97C" w:rsidR="0000397C">
      <w:r>
        <w:separator/>
      </w:r>
    </w:p>
  </w:footnote>
  <w:footnote w:id="0" w:type="continuationSeparator">
    <w:p w:rsidRDefault="0000397C" w:rsidR="000039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B9D" w:rsidP="00FE7B9D" w:rsidR="00FE7B9D" w:rsidRPr="00EF1D21">
    <w:pPr>
      <w:jc w:val="right"/>
    </w:pPr>
    <w:r>
      <w:t>8 St-124/13-53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9BB" w:rsidP="00A45EAD" w:rsidR="00F029BB" w:rsidRPr="00F029BB">
    <w:pPr>
      <w:ind w:firstLine="708"/>
      <w:rPr>
        <w:sz w:val="20"/>
        <w:szCs w:val="20"/>
      </w:rPr>
    </w:pPr>
    <w:r w:rsidRPr="00F029B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029BB" w:rsidP="00210E4E" w:rsidR="00F029BB" w:rsidRPr="00F029BB">
    <w:pPr>
      <w:rPr>
        <w:sz w:val="20"/>
        <w:szCs w:val="20"/>
      </w:rPr>
    </w:pPr>
    <w:r w:rsidRPr="00F029BB">
      <w:rPr>
        <w:rFonts w:eastAsia="MS Mincho"/>
        <w:sz w:val="20"/>
        <w:szCs w:val="20"/>
      </w:rPr>
      <w:t>REPUBLIKA HRVATSKA</w:t>
    </w:r>
  </w:p>
  <w:p w:rsidRDefault="00F029BB" w:rsidP="00210E4E" w:rsidR="00F029BB" w:rsidRPr="00F029BB">
    <w:pPr>
      <w:rPr>
        <w:sz w:val="20"/>
        <w:szCs w:val="20"/>
      </w:rPr>
    </w:pPr>
    <w:r w:rsidRPr="00F029BB">
      <w:rPr>
        <w:rFonts w:eastAsia="MS Mincho"/>
        <w:sz w:val="20"/>
        <w:szCs w:val="20"/>
      </w:rPr>
      <w:t>TRGOVAČKI SUD U RIJECI</w:t>
    </w:r>
  </w:p>
  <w:p w:rsidRDefault="00F029BB" w:rsidP="00A45EAD" w:rsidR="00F029BB" w:rsidRPr="00F029BB">
    <w:pPr>
      <w:rPr>
        <w:rFonts w:eastAsia="MS Mincho"/>
        <w:sz w:val="20"/>
        <w:szCs w:val="20"/>
      </w:rPr>
    </w:pPr>
    <w:r w:rsidRPr="00F029B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397C"/>
    <w:rsid w:val="00040192"/>
    <w:rsid w:val="000759AD"/>
    <w:rsid w:val="00095F3E"/>
    <w:rsid w:val="000B36CD"/>
    <w:rsid w:val="000D0E95"/>
    <w:rsid w:val="000E71B9"/>
    <w:rsid w:val="001019A8"/>
    <w:rsid w:val="001622F6"/>
    <w:rsid w:val="00180599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65CD"/>
    <w:rsid w:val="00424E14"/>
    <w:rsid w:val="004B1E8A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7C219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560A7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82C64"/>
    <w:rsid w:val="00BF7407"/>
    <w:rsid w:val="00C7136A"/>
    <w:rsid w:val="00C741AF"/>
    <w:rsid w:val="00C86010"/>
    <w:rsid w:val="00CB6FCF"/>
    <w:rsid w:val="00CE58EB"/>
    <w:rsid w:val="00D06E23"/>
    <w:rsid w:val="00D201E2"/>
    <w:rsid w:val="00D3599D"/>
    <w:rsid w:val="00D441BF"/>
    <w:rsid w:val="00D545E4"/>
    <w:rsid w:val="00D63A88"/>
    <w:rsid w:val="00D85CF8"/>
    <w:rsid w:val="00D870D8"/>
    <w:rsid w:val="00DD2D2E"/>
    <w:rsid w:val="00E34823"/>
    <w:rsid w:val="00E3609D"/>
    <w:rsid w:val="00E56A37"/>
    <w:rsid w:val="00E8360A"/>
    <w:rsid w:val="00EB0937"/>
    <w:rsid w:val="00EC3E0C"/>
    <w:rsid w:val="00EF1976"/>
    <w:rsid w:val="00EF1D21"/>
    <w:rsid w:val="00EF3160"/>
    <w:rsid w:val="00F029BB"/>
    <w:rsid w:val="00F055F4"/>
    <w:rsid w:val="00F16759"/>
    <w:rsid w:val="00F67801"/>
    <w:rsid w:val="00F8251E"/>
    <w:rsid w:val="00F90F1A"/>
    <w:rsid w:val="00F95F67"/>
    <w:rsid w:val="00FE3333"/>
    <w:rsid w:val="00FE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</izvorni_sadrzaj>
    <derivirana_varijabla naziv="DomainObject.Predmet.OstaliListFormated_1">
      <item>Zvonimir Gašparović</item>
      <item>Đorđe Perković</item>
    </derivirana_varijabla>
  </DomainObject.Predmet.OstaliListFormated>
  <DomainObject.Predmet.OstaliListFormatedOIB>
    <izvorni_sadrzaj>
      <item>Zvonimir Gašparović, OIB 16190241558</item>
      <item>Đorđe Perković</item>
    </izvorni_sadrzaj>
    <derivirana_varijabla naziv="DomainObject.Predmet.OstaliListFormatedOIB_1">
      <item>Zvonimir Gašparović, OIB 16190241558</item>
      <item>Đorđe Perković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</izvorni_sadrzaj>
    <derivirana_varijabla naziv="DomainObject.Predmet.OstaliListFormatedWithAdress_1">
      <item>Zvonimir Gašparović, Kotorska 12, 51260 Crikvenica</item>
      <item>Đorđe Perković, Trg Sv. Jurja 2, 23250 Pag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</izvorni_sadrzaj>
    <derivirana_varijabla naziv="DomainObject.Predmet.OstaliListFormatedWithAdressOIB_1">
      <item>Zvonimir Gašparović, OIB 16190241558, Kotorska 12, 51260 Crikvenica</item>
      <item>Đorđe Perković, Trg Sv. Jurja 2, 23250 Pag</item>
    </derivirana_varijabla>
  </DomainObject.Predmet.OstaliListFormatedWithAdressOIB>
  <DomainObject.Predmet.OstaliListNazivFormated>
    <izvorni_sadrzaj>
      <item>Zvonimir Gašparović</item>
      <item>Đorđe Perković</item>
    </izvorni_sadrzaj>
    <derivirana_varijabla naziv="DomainObject.Predmet.OstaliListNazivFormated_1">
      <item>Zvonimir Gašparović</item>
      <item>Đorđe Perković</item>
    </derivirana_varijabla>
  </DomainObject.Predmet.OstaliListNazivFormated>
  <DomainObject.Predmet.OstaliListNazivFormatedOIB>
    <izvorni_sadrzaj>
      <item>Zvonimir Gašparović, OIB 16190241558</item>
      <item>Đorđe Perković</item>
    </izvorni_sadrzaj>
    <derivirana_varijabla naziv="DomainObject.Predmet.OstaliListNazivFormatedOIB_1">
      <item>Zvonimir Gašparović, OIB 16190241558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1750</properties:Characters>
  <properties:Lines>54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2016-10-17T11:58:00Z</dcterms:created>
  <dc:creator>M San Grupa</dc:creator>
  <cp:lastModifiedBy>Renata Valić</cp:lastModifiedBy>
  <cp:lastPrinted>2016-10-18T06:43:00Z</cp:lastPrinted>
  <dcterms:modified xmlns:xsi="http://www.w3.org/2001/XMLSchema-instance" xsi:type="dcterms:W3CDTF">2016-10-18T06:45:00Z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