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6fc9" w14:paraId="4ee6fc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E3DF2">
        <w:t xml:space="preserve">MESIS d.o.o., Mosećka 72, Split, </w:t>
      </w:r>
      <w:r w:rsidR="00BE3DF2" w:rsidRPr="00C91B5C">
        <w:t xml:space="preserve">OIB: </w:t>
      </w:r>
      <w:r w:rsidR="00BE3DF2">
        <w:t>01512149873</w:t>
      </w:r>
      <w:r>
        <w:rPr>
          <w:lang w:val="hr-HR"/>
        </w:rPr>
        <w:t xml:space="preserve">, dana </w:t>
      </w:r>
      <w:r w:rsidR="00814938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E3DF2">
        <w:t xml:space="preserve">MESIS d.o.o., Mosećka 72, Split, </w:t>
      </w:r>
      <w:r w:rsidR="00BE3DF2" w:rsidRPr="00C91B5C">
        <w:t xml:space="preserve">OIB: </w:t>
      </w:r>
      <w:r w:rsidR="00BE3DF2">
        <w:t>01512149873</w:t>
      </w:r>
      <w:r w:rsidR="006161C9">
        <w:t xml:space="preserve"> </w:t>
      </w:r>
      <w:r>
        <w:rPr>
          <w:lang w:val="hr-HR"/>
        </w:rPr>
        <w:t xml:space="preserve">na dan </w:t>
      </w:r>
      <w:r w:rsidR="00BE3DF2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E3DF2">
        <w:rPr>
          <w:lang w:val="hr-HR"/>
        </w:rPr>
        <w:t>7.930,31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14938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62BCC" w:rsidR="00473132">
    <w:pPr>
      <w:pStyle w:val="Zaglavlje"/>
      <w:jc w:val="center"/>
    </w:pPr>
  </w:p>
  <w:p w:rsidRDefault="00862BC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E3DF2">
      <w:t>215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F03A8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161C9"/>
    <w:rsid w:val="00684A08"/>
    <w:rsid w:val="00693AB7"/>
    <w:rsid w:val="0071519E"/>
    <w:rsid w:val="00743CAF"/>
    <w:rsid w:val="007F7A84"/>
    <w:rsid w:val="00814938"/>
    <w:rsid w:val="00814EDB"/>
    <w:rsid w:val="00815142"/>
    <w:rsid w:val="00853B3E"/>
    <w:rsid w:val="00862BCC"/>
    <w:rsid w:val="008D2D97"/>
    <w:rsid w:val="00917316"/>
    <w:rsid w:val="0094387B"/>
    <w:rsid w:val="009771F7"/>
    <w:rsid w:val="00981D37"/>
    <w:rsid w:val="00A51DE9"/>
    <w:rsid w:val="00B7506F"/>
    <w:rsid w:val="00BE3DF2"/>
    <w:rsid w:val="00C03B8D"/>
    <w:rsid w:val="00C31A26"/>
    <w:rsid w:val="00CE118B"/>
    <w:rsid w:val="00D170AD"/>
    <w:rsid w:val="00D54741"/>
    <w:rsid w:val="00DD0D50"/>
    <w:rsid w:val="00E0633A"/>
    <w:rsid w:val="00EA4F9E"/>
    <w:rsid w:val="00EB184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2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2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MESSIS za poslovanje nekretninama, društvo s ograničenom odgovornošću</izvorni_sadrzaj>
    <derivirana_varijabla naziv="DomainObject.Predmet.ProtustrankaFormated_1">  MESSIS za poslovanje nekretninama, društvo s ograničenom odgovornošću</derivirana_varijabla>
  </DomainObject.Predmet.ProtustrankaFormated>
  <DomainObject.Predmet.ProtustrankaFormatedOIB>
    <izvorni_sadrzaj>  MESSIS za poslovanje nekretninama, društvo s ograničenom odgovornošću, OIB 01512149873</izvorni_sadrzaj>
    <derivirana_varijabla naziv="DomainObject.Predmet.ProtustrankaFormatedOIB_1">  MESSIS za poslovanje nekretninama, društvo s ograničenom odgovornošću, OIB 01512149873</derivirana_varijabla>
  </DomainObject.Predmet.ProtustrankaFormatedOIB>
  <DomainObject.Predmet.ProtustrankaFormatedWithAdress>
    <izvorni_sadrzaj> MESSIS za poslovanje nekretninama, društvo s ograničenom odgovornošću, Mosećka 72, 21000 Split</izvorni_sadrzaj>
    <derivirana_varijabla naziv="DomainObject.Predmet.ProtustrankaFormatedWithAdress_1"> MESSIS za poslovanje nekretninama, društvo s ograničenom odgovornošću, Mosećka 72, 21000 Split</derivirana_varijabla>
  </DomainObject.Predmet.ProtustrankaFormatedWithAdress>
  <DomainObject.Predmet.ProtustrankaFormatedWithAdressOIB>
    <izvorni_sadrzaj> MESSIS za poslovanje nekretninama, društvo s ograničenom odgovornošću, OIB 01512149873, Mosećka 72, 21000 Split</izvorni_sadrzaj>
    <derivirana_varijabla naziv="DomainObject.Predmet.ProtustrankaFormatedWithAdressOIB_1"> MESSIS za poslovanje nekretninama, društvo s ograničenom odgovornošću, OIB 01512149873, Mosećka 72, 21000 Split</derivirana_varijabla>
  </DomainObject.Predmet.ProtustrankaFormatedWithAdressOIB>
  <DomainObject.Predmet.ProtustrankaWithAdress>
    <izvorni_sadrzaj>MESSIS za poslovanje nekretninama, društvo s ograničenom odgovornošću Mosećka 72, 21000 Split</izvorni_sadrzaj>
    <derivirana_varijabla naziv="DomainObject.Predmet.ProtustrankaWithAdress_1">MESSIS za poslovanje nekretninama, društvo s ograničenom odgovornošću Mosećka 72, 21000 Split</derivirana_varijabla>
  </DomainObject.Predmet.ProtustrankaWithAdress>
  <DomainObject.Predmet.ProtustrankaWithAdressOIB>
    <izvorni_sadrzaj>MESSIS za poslovanje nekretninama, društvo s ograničenom odgovornošću, OIB 01512149873, Mosećka 72, 21000 Split</izvorni_sadrzaj>
    <derivirana_varijabla naziv="DomainObject.Predmet.ProtustrankaWithAdressOIB_1">MESSIS za poslovanje nekretninama, društvo s ograničenom odgovornošću, OIB 01512149873, Mosećka 72, 21000 Split</derivirana_varijabla>
  </DomainObject.Predmet.ProtustrankaWithAdressOIB>
  <DomainObject.Predmet.ProtustrankaNazivFormated>
    <izvorni_sadrzaj>MESSIS za poslovanje nekretninama, društvo s ograničenom odgovornošću</izvorni_sadrzaj>
    <derivirana_varijabla naziv="DomainObject.Predmet.ProtustrankaNazivFormated_1">MESSIS za poslovanje nekretninama, društvo s ograničenom odgovornošću</derivirana_varijabla>
  </DomainObject.Predmet.ProtustrankaNazivFormated>
  <DomainObject.Predmet.ProtustrankaNazivFormatedOIB>
    <izvorni_sadrzaj>MESSIS za poslovanje nekretninama, društvo s ograničenom odgovornošću, OIB 01512149873</izvorni_sadrzaj>
    <derivirana_varijabla naziv="DomainObject.Predmet.ProtustrankaNazivFormatedOIB_1">MESSIS za poslovanje nekretninama, društvo s ograničenom odgovornošću, OIB 01512149873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7941.36</izvorni_sadrzaj>
    <derivirana_varijabla naziv="DomainObject.Predmet.TrenutnaVrijednost_1">7941.36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MESSIS za poslovanje nekretninama, društvo s ograničenom odgovornošću</item>
    </izvorni_sadrzaj>
    <derivirana_varijabla naziv="DomainObject.Predmet.ProtuStrankaListFormated_1">
      <item>MESSIS za poslovanje nekretninama, društvo s ograničenom odgovornošću</item>
    </derivirana_varijabla>
  </DomainObject.Predmet.ProtuStrankaListFormated>
  <DomainObject.Predmet.ProtuStrankaListFormatedOIB>
    <izvorni_sadrzaj>
      <item>MESSIS za poslovanje nekretninama, društvo s ograničenom odgovornošću, OIB 01512149873</item>
    </izvorni_sadrzaj>
    <derivirana_varijabla naziv="DomainObject.Predmet.ProtuStrankaListFormatedOIB_1">
      <item>MESSIS za poslovanje nekretninama, društvo s ograničenom odgovornošću, OIB 01512149873</item>
    </derivirana_varijabla>
  </DomainObject.Predmet.ProtuStrankaListFormatedOIB>
  <DomainObject.Predmet.ProtuStrankaListFormatedWithAdress>
    <izvorni_sadrzaj>
      <item>MESSIS za poslovanje nekretninama, društvo s ograničenom odgovornošću, Mosećka 72, 21000 Split</item>
    </izvorni_sadrzaj>
    <derivirana_varijabla naziv="DomainObject.Predmet.ProtuStrankaListFormatedWithAdress_1">
      <item>MESSIS za poslovanje nekretninama, društvo s ograničenom odgovornošću, Mosećka 72, 21000 Split</item>
    </derivirana_varijabla>
  </DomainObject.Predmet.ProtuStrankaListFormatedWithAdress>
  <DomainObject.Predmet.ProtuStrankaListFormatedWithAdressOIB>
    <izvorni_sadrzaj>
      <item>MESSIS za poslovanje nekretninama, društvo s ograničenom odgovornošću, OIB 01512149873, Mosećka 72, 21000 Split</item>
    </izvorni_sadrzaj>
    <derivirana_varijabla naziv="DomainObject.Predmet.ProtuStrankaListFormatedWithAdressOIB_1">
      <item>MESSIS za poslovanje nekretninama, društvo s ograničenom odgovornošću, OIB 01512149873, Mosećka 72, 21000 Split</item>
    </derivirana_varijabla>
  </DomainObject.Predmet.ProtuStrankaListFormatedWithAdressOIB>
  <DomainObject.Predmet.ProtuStrankaListNazivFormated>
    <izvorni_sadrzaj>
      <item>MESSIS za poslovanje nekretninama, društvo s ograničenom odgovornošću</item>
    </izvorni_sadrzaj>
    <derivirana_varijabla naziv="DomainObject.Predmet.ProtuStrankaListNazivFormated_1">
      <item>MESSIS za poslovanje nekretninama, društvo s ograničenom odgovornošću</item>
    </derivirana_varijabla>
  </DomainObject.Predmet.ProtuStrankaListNazivFormated>
  <DomainObject.Predmet.ProtuStrankaListNazivFormatedOIB>
    <izvorni_sadrzaj>
      <item>MESSIS za poslovanje nekretninama, društvo s ograničenom odgovornošću, OIB 01512149873</item>
    </izvorni_sadrzaj>
    <derivirana_varijabla naziv="DomainObject.Predmet.ProtuStrankaListNazivFormatedOIB_1">
      <item>MESSIS za poslovanje nekretninama, društvo s ograničenom odgovornošću, OIB 01512149873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MESSIS za poslovanje nekretninama, društvo s ograničenom odgovornošću</izvorni_sadrzaj>
    <derivirana_varijabla naziv="DomainObject.Predmet.ProtustrankaIDrugi_1">MESSIS za poslovanje nekretninama, društvo s ograničenom odgovornošću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MESSIS za poslovanje nekretninama, društvo s ograničenom odgovornošću, OIB 01512149873, Mosećka 72, 21000 Split</izvorni_sadrzaj>
    <derivirana_varijabla naziv="DomainObject.Predmet.ProtustrankaIDrugiAdressOIB_1">MESSIS za poslovanje nekretninama, društvo s ograničenom odgovornošću, OIB 01512149873,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MESSIS za poslovanje nekretninama, društvo s ograničenom odgovornošću</item>
    </izvorni_sadrzaj>
    <derivirana_varijabla naziv="DomainObject.Predmet.SudioniciListNaziv_1">
      <item>FINA SPLIT</item>
      <item>MESSIS za poslovanje nekretninama, društvo s ograničenom odgovornošću</item>
    </derivirana_varijabla>
  </DomainObject.Predmet.SudioniciListNaziv>
  <DomainObject.Predmet.SudioniciListAdressOIB>
    <izvorni_sadrzaj>
      <item>FINA SPLIT, Mažuranićevo šetalište 24 b,21000 Split</item>
      <item>MESSIS za poslovanje nekretninama, društvo s ograničenom odgovornošću, OIB 01512149873, Mosećka 72,21000 Split</item>
    </izvorni_sadrzaj>
    <derivirana_varijabla naziv="DomainObject.Predmet.SudioniciListAdressOIB_1">
      <item>FINA SPLIT, Mažuranićevo šetalište 24 b,21000 Split</item>
      <item>MESSIS za poslovanje nekretninama, društvo s ograničenom odgovornošću, OIB 01512149873, Mosećka 72,21000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01512149873</item>
    </izvorni_sadrzaj>
    <derivirana_varijabla naziv="DomainObject.Predmet.SudioniciListNazivOIB_1">
      <item>, OIB null</item>
      <item>, OIB 01512149873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1707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2016-01-29T13:34:00Z</cp:lastPrinted>
  <dcterms:modified xmlns:xsi="http://www.w3.org/2001/XMLSchema-instance" xsi:type="dcterms:W3CDTF">2016-02-01T08:17:00Z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