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ffb6" w14:paraId="532ffb6" w:rsidRDefault="00AC314E" w:rsidP="00C34514" w:rsidR="00C34514" w:rsidRPr="00EB4C13">
      <w:pPr>
        <w:jc w:val="both"/>
        <w15:collapsed w:val="false"/>
      </w:pPr>
      <w:bookmarkStart w:name="_GoBack" w:id="0"/>
      <w:bookmarkEnd w:id="0"/>
      <w:r w:rsidRPr="00EB4C13">
        <w:t xml:space="preserve">      </w:t>
      </w:r>
      <w:r w:rsidR="00C34514" w:rsidRPr="00EB4C13">
        <w:t xml:space="preserve">           </w:t>
      </w:r>
      <w:r w:rsidR="00E660B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</w:p>
    <w:p w:rsidRDefault="00FE1C7D" w:rsidP="00C34514" w:rsidR="00C34514" w:rsidRPr="00EB4C13">
      <w:pPr>
        <w:jc w:val="both"/>
      </w:pPr>
      <w:r>
        <w:t xml:space="preserve">    </w:t>
      </w:r>
      <w:r w:rsidR="00C34514" w:rsidRPr="00EB4C13">
        <w:t>REPUBLIKA HRVATSKA</w:t>
      </w:r>
    </w:p>
    <w:p w:rsidRDefault="00C34514" w:rsidP="008A0989" w:rsidR="00BB7FE0" w:rsidRPr="00EB4C13">
      <w:pPr>
        <w:jc w:val="both"/>
      </w:pPr>
      <w:r w:rsidRPr="00EB4C13">
        <w:t xml:space="preserve">TRGOVAČKI SUD </w:t>
      </w:r>
      <w:r w:rsidR="00112793" w:rsidRPr="00EB4C13">
        <w:t>U PAZINU</w:t>
      </w:r>
    </w:p>
    <w:p w:rsidRDefault="00BB7FE0" w:rsidP="00FE1C7D" w:rsidR="00FE1C7D">
      <w:pPr>
        <w:ind w:firstLine="708"/>
        <w:jc w:val="both"/>
      </w:pPr>
      <w:r w:rsidRPr="00EB4C13">
        <w:t>Pazin, Dršćevka 1</w:t>
      </w:r>
      <w:r w:rsidR="00C34514" w:rsidRPr="00EB4C13">
        <w:tab/>
      </w:r>
      <w:r w:rsidR="00C34514" w:rsidRPr="00EB4C13">
        <w:tab/>
      </w:r>
    </w:p>
    <w:p w:rsidRDefault="00C34514" w:rsidP="00FE1C7D" w:rsidR="008A0989" w:rsidRPr="00EB4C13">
      <w:pPr>
        <w:ind w:firstLine="708"/>
        <w:jc w:val="both"/>
      </w:pPr>
      <w:r w:rsidRPr="00EB4C13">
        <w:tab/>
      </w:r>
      <w:r w:rsidRPr="00EB4C13">
        <w:tab/>
      </w:r>
      <w:r w:rsidR="0038105B" w:rsidRPr="00EB4C13">
        <w:t xml:space="preserve">          </w:t>
      </w:r>
    </w:p>
    <w:p w:rsidRDefault="00FE1C7D" w:rsidP="00C34514" w:rsidR="00FE1C7D">
      <w:pPr>
        <w:jc w:val="center"/>
      </w:pPr>
      <w:r w:rsidRPr="00EB4C13">
        <w:t>R</w:t>
      </w:r>
      <w:r>
        <w:t xml:space="preserve"> </w:t>
      </w:r>
      <w:r w:rsidRPr="00EB4C13">
        <w:t>E</w:t>
      </w:r>
      <w:r>
        <w:t xml:space="preserve"> </w:t>
      </w:r>
      <w:r w:rsidRPr="00EB4C13">
        <w:t>P</w:t>
      </w:r>
      <w:r>
        <w:t xml:space="preserve"> </w:t>
      </w:r>
      <w:r w:rsidRPr="00EB4C13">
        <w:t>U</w:t>
      </w:r>
      <w:r>
        <w:t xml:space="preserve"> </w:t>
      </w:r>
      <w:r w:rsidRPr="00EB4C13">
        <w:t>B</w:t>
      </w:r>
      <w:r>
        <w:t xml:space="preserve"> </w:t>
      </w:r>
      <w:r w:rsidRPr="00EB4C13">
        <w:t>L</w:t>
      </w:r>
      <w:r>
        <w:t xml:space="preserve"> </w:t>
      </w:r>
      <w:r w:rsidRPr="00EB4C13">
        <w:t>I</w:t>
      </w:r>
      <w:r>
        <w:t xml:space="preserve"> </w:t>
      </w:r>
      <w:r w:rsidRPr="00EB4C13">
        <w:t>K</w:t>
      </w:r>
      <w:r>
        <w:t xml:space="preserve"> </w:t>
      </w:r>
      <w:r w:rsidRPr="00EB4C13">
        <w:t>A</w:t>
      </w:r>
      <w:r>
        <w:t xml:space="preserve"> </w:t>
      </w:r>
      <w:r w:rsidRPr="00EB4C13">
        <w:t xml:space="preserve"> </w:t>
      </w:r>
      <w:r>
        <w:t xml:space="preserve"> </w:t>
      </w:r>
      <w:r w:rsidRPr="00EB4C13">
        <w:t>H</w:t>
      </w:r>
      <w:r>
        <w:t xml:space="preserve"> </w:t>
      </w:r>
      <w:r w:rsidRPr="00EB4C13">
        <w:t>R</w:t>
      </w:r>
      <w:r>
        <w:t xml:space="preserve"> </w:t>
      </w:r>
      <w:r w:rsidRPr="00EB4C13">
        <w:t>V</w:t>
      </w:r>
      <w:r>
        <w:t xml:space="preserve"> </w:t>
      </w:r>
      <w:r w:rsidRPr="00EB4C13">
        <w:t>A</w:t>
      </w:r>
      <w:r>
        <w:t xml:space="preserve"> </w:t>
      </w:r>
      <w:r w:rsidRPr="00EB4C13">
        <w:t>T</w:t>
      </w:r>
      <w:r>
        <w:t xml:space="preserve"> </w:t>
      </w:r>
      <w:r w:rsidRPr="00EB4C13">
        <w:t>S</w:t>
      </w:r>
      <w:r>
        <w:t xml:space="preserve"> </w:t>
      </w:r>
      <w:r w:rsidRPr="00EB4C13">
        <w:t>K</w:t>
      </w:r>
      <w:r>
        <w:t xml:space="preserve"> </w:t>
      </w:r>
      <w:r w:rsidRPr="00EB4C13">
        <w:t>A</w:t>
      </w:r>
    </w:p>
    <w:p w:rsidRDefault="00FE1C7D" w:rsidP="00C34514" w:rsidR="00FE1C7D">
      <w:pPr>
        <w:jc w:val="center"/>
      </w:pPr>
    </w:p>
    <w:p w:rsidRDefault="0052544E" w:rsidP="00C34514" w:rsidR="0052544E" w:rsidRPr="00EB4C13">
      <w:pPr>
        <w:jc w:val="center"/>
      </w:pPr>
      <w:r w:rsidRPr="00EB4C13">
        <w:t>R J E Š E N J E</w:t>
      </w:r>
    </w:p>
    <w:p w:rsidRDefault="0052544E" w:rsidP="0052544E" w:rsidR="0052544E" w:rsidRPr="00EB4C13">
      <w:pPr>
        <w:jc w:val="center"/>
      </w:pPr>
    </w:p>
    <w:p w:rsidRDefault="00112793" w:rsidP="00BB7FE0" w:rsidR="0052544E">
      <w:pPr>
        <w:jc w:val="both"/>
      </w:pPr>
      <w:r w:rsidRPr="00EB4C13">
        <w:tab/>
      </w:r>
      <w:r w:rsidR="00A703F3" w:rsidRPr="00A703F3">
        <w:t xml:space="preserve">Trgovački sud u Pazinu, po stečajnom sucu Ivanu Dujiću, u stečajnom postupku nad dužnikom RB - IMPEX d.o.o. </w:t>
      </w:r>
      <w:r w:rsidR="00C5587E">
        <w:t xml:space="preserve">u stečaju </w:t>
      </w:r>
      <w:r w:rsidR="00A703F3" w:rsidRPr="00A703F3">
        <w:t>Poreč, Obala Maršala Tita 9, OIB 25611782202</w:t>
      </w:r>
      <w:r w:rsidR="00AF4DC3" w:rsidRPr="00EB4C13">
        <w:t>,</w:t>
      </w:r>
      <w:r w:rsidR="00BB7FE0" w:rsidRPr="00EB4C13">
        <w:t xml:space="preserve"> </w:t>
      </w:r>
      <w:r w:rsidR="00A703F3">
        <w:t>6</w:t>
      </w:r>
      <w:r w:rsidR="00BB7FE0" w:rsidRPr="00EB4C13">
        <w:t xml:space="preserve">. </w:t>
      </w:r>
      <w:r w:rsidR="00A703F3">
        <w:t>prosinca</w:t>
      </w:r>
      <w:r w:rsidR="00BB7FE0" w:rsidRPr="00EB4C13">
        <w:t xml:space="preserve"> 201</w:t>
      </w:r>
      <w:r w:rsidR="00A703F3">
        <w:t>8</w:t>
      </w:r>
      <w:r w:rsidR="00BB7FE0" w:rsidRPr="00EB4C13">
        <w:t>.</w:t>
      </w:r>
    </w:p>
    <w:p w:rsidRDefault="00FE1C7D" w:rsidP="00BB7FE0" w:rsidR="00FE1C7D" w:rsidRPr="00EB4C13">
      <w:pPr>
        <w:jc w:val="both"/>
      </w:pPr>
    </w:p>
    <w:p w:rsidRDefault="0052544E" w:rsidP="0052544E" w:rsidR="0052544E" w:rsidRPr="00EB4C13">
      <w:pPr>
        <w:jc w:val="center"/>
      </w:pPr>
      <w:r w:rsidRPr="00EB4C13">
        <w:t>r i j e š i o  j e</w:t>
      </w:r>
    </w:p>
    <w:p w:rsidRDefault="0052544E" w:rsidP="0052544E" w:rsidR="0052544E" w:rsidRPr="00EB4C13">
      <w:pPr>
        <w:jc w:val="center"/>
      </w:pPr>
    </w:p>
    <w:p w:rsidRDefault="0052544E" w:rsidP="00ED78D2" w:rsidR="00A703F3">
      <w:pPr>
        <w:jc w:val="both"/>
      </w:pPr>
      <w:r w:rsidRPr="00EB4C13">
        <w:tab/>
      </w:r>
      <w:r w:rsidR="00ED78D2">
        <w:t>I</w:t>
      </w:r>
      <w:r w:rsidR="00ED78D2">
        <w:tab/>
      </w:r>
      <w:r w:rsidR="00A703F3" w:rsidRPr="00A703F3">
        <w:t xml:space="preserve"> </w:t>
      </w:r>
      <w:r w:rsidR="00ED78D2" w:rsidRPr="00ED78D2">
        <w:t xml:space="preserve">Utvrđuje se da </w:t>
      </w:r>
      <w:r w:rsidR="00ED78D2">
        <w:t xml:space="preserve">je </w:t>
      </w:r>
      <w:r w:rsidR="00ED78D2" w:rsidRPr="00ED78D2">
        <w:t>osporen</w:t>
      </w:r>
      <w:r w:rsidR="00ED78D2">
        <w:t>a</w:t>
      </w:r>
      <w:r w:rsidR="00ED78D2" w:rsidRPr="00ED78D2">
        <w:t xml:space="preserve"> tražbin</w:t>
      </w:r>
      <w:r w:rsidR="00ED78D2">
        <w:t>a</w:t>
      </w:r>
      <w:r w:rsidR="00ED78D2" w:rsidRPr="00ED78D2">
        <w:t xml:space="preserve"> vjerovnika </w:t>
      </w:r>
      <w:r w:rsidR="00ED78D2">
        <w:t>Dunje</w:t>
      </w:r>
      <w:r w:rsidR="00ED78D2" w:rsidRPr="00A703F3">
        <w:t xml:space="preserve"> Benčić</w:t>
      </w:r>
      <w:r w:rsidR="00A703F3" w:rsidRPr="00A703F3">
        <w:t xml:space="preserve"> iz Poreča, Obala Maršala Tita 9, OIB: 67016810488,</w:t>
      </w:r>
      <w:r w:rsidR="00A703F3">
        <w:t xml:space="preserve"> </w:t>
      </w:r>
      <w:r w:rsidR="00A703F3" w:rsidRPr="00A703F3">
        <w:t>u iznosu od 602.729,35 kuna</w:t>
      </w:r>
      <w:r w:rsidR="00A703F3">
        <w:t>.</w:t>
      </w:r>
    </w:p>
    <w:p w:rsidRDefault="00ED78D2" w:rsidP="00B42C75" w:rsidR="00ED78D2">
      <w:pPr>
        <w:ind w:firstLine="720"/>
        <w:jc w:val="both"/>
      </w:pPr>
    </w:p>
    <w:p w:rsidRDefault="00B42C75" w:rsidP="00B42C75" w:rsidR="00B42C75">
      <w:pPr>
        <w:ind w:firstLine="720"/>
        <w:jc w:val="both"/>
      </w:pPr>
      <w:r>
        <w:t xml:space="preserve">Upućuje se stečajni vjerovnik </w:t>
      </w:r>
      <w:r w:rsidR="00ED78D2" w:rsidRPr="00B42C75">
        <w:t xml:space="preserve">Dunja Benčić </w:t>
      </w:r>
      <w:r w:rsidRPr="00B42C75">
        <w:t>iz Poreča, Obala Maršala Tita 9, OIB: 67016810488</w:t>
      </w:r>
      <w:r>
        <w:t xml:space="preserve">, da,  u roku od osam dana od dana pravomoćnosti ovog rješenja ili od primitka drugostupanjske odluke, pokrene parnicu radi utvrđivanja osporene tražbine drugog višeg isplatnog reda u iznosu od </w:t>
      </w:r>
      <w:r w:rsidRPr="00B42C75">
        <w:t>602.729,35 kuna</w:t>
      </w:r>
      <w:r>
        <w:t>. Osporavatelj u takvoj parnici nastupa u ime i za račun stečajnoga dužnika.</w:t>
      </w:r>
    </w:p>
    <w:p w:rsidRDefault="00B42C75" w:rsidP="00B42C75" w:rsidR="00B42C75">
      <w:pPr>
        <w:ind w:firstLine="720"/>
        <w:jc w:val="both"/>
      </w:pPr>
    </w:p>
    <w:p w:rsidRDefault="00B42C75" w:rsidP="00B42C75" w:rsidR="003817B8">
      <w:pPr>
        <w:ind w:firstLine="720"/>
        <w:jc w:val="both"/>
      </w:pPr>
      <w:r>
        <w:t xml:space="preserve">Ako vjerovnik </w:t>
      </w:r>
      <w:r w:rsidR="00ED78D2" w:rsidRPr="00B42C75">
        <w:t xml:space="preserve">Dunja Benčić </w:t>
      </w:r>
      <w:r w:rsidRPr="00B42C75">
        <w:t>iz Poreča, Obala Maršala Tita 9, OIB: 67016810488</w:t>
      </w:r>
      <w:r>
        <w:t xml:space="preserve"> ne pokrene parnicu u roku od osam dana od dana pravomoćnosti rješenja o upućivanju u parnicu, odnosno primitka drugostupanjske odluke, smatrat će se da je odustao od prava na vođenje parnice.</w:t>
      </w:r>
    </w:p>
    <w:p w:rsidRDefault="00B42C75" w:rsidP="00B42C75" w:rsidR="00B42C75" w:rsidRPr="00A703F3">
      <w:pPr>
        <w:ind w:firstLine="720"/>
        <w:jc w:val="both"/>
        <w:rPr>
          <w:color w:val="FF0000"/>
        </w:rPr>
      </w:pPr>
    </w:p>
    <w:p w:rsidRDefault="00ED78D2" w:rsidP="007F13CE" w:rsidR="00A703F3">
      <w:pPr>
        <w:ind w:firstLine="720"/>
        <w:jc w:val="both"/>
      </w:pPr>
      <w:r>
        <w:t>II</w:t>
      </w:r>
      <w:r>
        <w:tab/>
      </w:r>
      <w:r w:rsidRPr="00A703F3">
        <w:t xml:space="preserve"> </w:t>
      </w:r>
      <w:r w:rsidRPr="00ED78D2">
        <w:t xml:space="preserve">Utvrđuje se da </w:t>
      </w:r>
      <w:r>
        <w:t xml:space="preserve">je </w:t>
      </w:r>
      <w:r w:rsidRPr="00ED78D2">
        <w:t>osporen</w:t>
      </w:r>
      <w:r>
        <w:t>a</w:t>
      </w:r>
      <w:r w:rsidRPr="00ED78D2">
        <w:t xml:space="preserve"> tražbin</w:t>
      </w:r>
      <w:r>
        <w:t>a</w:t>
      </w:r>
      <w:r w:rsidRPr="00ED78D2">
        <w:t xml:space="preserve"> vjerovnika</w:t>
      </w:r>
      <w:r w:rsidR="00A703F3" w:rsidRPr="00A703F3">
        <w:t xml:space="preserve"> </w:t>
      </w:r>
      <w:r w:rsidRPr="00A703F3">
        <w:t>Asj</w:t>
      </w:r>
      <w:r>
        <w:t>e</w:t>
      </w:r>
      <w:r w:rsidRPr="00A703F3">
        <w:t xml:space="preserve"> Piplović</w:t>
      </w:r>
      <w:r w:rsidR="00A703F3" w:rsidRPr="00A703F3">
        <w:t xml:space="preserve"> iz Buja, Istarska 22, OIB: 82867615948, u iznosu od 280.000,00 kuna</w:t>
      </w:r>
      <w:r w:rsidR="00A703F3">
        <w:t>.</w:t>
      </w:r>
    </w:p>
    <w:p w:rsidRDefault="00135FFD" w:rsidP="00B42C75" w:rsidR="00135FFD">
      <w:pPr>
        <w:ind w:firstLine="720"/>
        <w:jc w:val="both"/>
      </w:pPr>
    </w:p>
    <w:p w:rsidRDefault="00A703F3" w:rsidP="00B42C75" w:rsidR="00B42C75">
      <w:pPr>
        <w:ind w:firstLine="720"/>
        <w:jc w:val="both"/>
      </w:pPr>
      <w:r w:rsidRPr="00A703F3">
        <w:t xml:space="preserve"> </w:t>
      </w:r>
      <w:r w:rsidR="00B42C75">
        <w:t xml:space="preserve">Upućuje se stečajni vjerovnik </w:t>
      </w:r>
      <w:r w:rsidR="00ED78D2" w:rsidRPr="00B42C75">
        <w:t xml:space="preserve">Asja Piplović </w:t>
      </w:r>
      <w:r w:rsidR="00B42C75" w:rsidRPr="00B42C75">
        <w:t>iz Buja, Istarska 22, OIB: 82867615948</w:t>
      </w:r>
      <w:r w:rsidR="00B42C75">
        <w:t xml:space="preserve">, da,  u roku od osam dana od dana pravomoćnosti ovog rješenja ili od primitka drugostupanjske odluke, pokrene parnicu radi utvrđivanja osporene tražbine drugog višeg isplatnog reda u iznosu od </w:t>
      </w:r>
      <w:r w:rsidR="00B42C75" w:rsidRPr="00B42C75">
        <w:t>280.000,00 kuna</w:t>
      </w:r>
      <w:r w:rsidR="00B42C75">
        <w:t>. Osporavatelj u takvoj parnici nastupa u ime i za račun stečajnoga dužnika.</w:t>
      </w:r>
    </w:p>
    <w:p w:rsidRDefault="00135FFD" w:rsidP="00B42C75" w:rsidR="00135FFD">
      <w:pPr>
        <w:ind w:firstLine="720"/>
        <w:jc w:val="both"/>
      </w:pPr>
    </w:p>
    <w:p w:rsidRDefault="00B42C75" w:rsidP="00B42C75" w:rsidR="00B42C75">
      <w:pPr>
        <w:ind w:firstLine="720"/>
        <w:jc w:val="both"/>
      </w:pPr>
      <w:r>
        <w:t xml:space="preserve">Ako vjerovnik </w:t>
      </w:r>
      <w:r w:rsidR="00ED78D2" w:rsidRPr="00B42C75">
        <w:t>Asja Piplović</w:t>
      </w:r>
      <w:r w:rsidRPr="00B42C75">
        <w:t xml:space="preserve"> iz Buja, Istarska 22, OIB: 82867615948</w:t>
      </w:r>
      <w:r>
        <w:t xml:space="preserve"> ne pokrene parnicu u roku od osam dana od dana pravomoćnosti rješenja o upućivanju u parnicu, odnosno primitka drugostupanjske odluke, smatrat će se da je odustao od prava na vođenje parnice.</w:t>
      </w:r>
    </w:p>
    <w:p w:rsidRDefault="003817B8" w:rsidP="00B42C75" w:rsidR="003817B8" w:rsidRPr="00EB4C13">
      <w:pPr>
        <w:ind w:firstLine="720"/>
        <w:jc w:val="both"/>
      </w:pPr>
    </w:p>
    <w:p w:rsidRDefault="00ED78D2" w:rsidP="007F13CE" w:rsidR="00A703F3">
      <w:pPr>
        <w:ind w:firstLine="720"/>
        <w:jc w:val="both"/>
      </w:pPr>
      <w:r w:rsidRPr="00ED78D2">
        <w:t>II</w:t>
      </w:r>
      <w:r>
        <w:t>I</w:t>
      </w:r>
      <w:r w:rsidRPr="00ED78D2">
        <w:tab/>
        <w:t xml:space="preserve"> Utvrđuje se da je osporena tražbina vjerovnika</w:t>
      </w:r>
      <w:r w:rsidR="00A703F3" w:rsidRPr="00A703F3">
        <w:t xml:space="preserve"> POSOJILNICA BANK eGen, Klagenfurt, Paulitschgasse 5-7, Republika Austrija, OIB: 24250429800, u iznosu od 5.280.629,19 kuna</w:t>
      </w:r>
      <w:r w:rsidR="00A703F3">
        <w:t>.</w:t>
      </w:r>
    </w:p>
    <w:p w:rsidRDefault="00B42C75" w:rsidP="00B42C75" w:rsidR="00B42C75">
      <w:pPr>
        <w:ind w:firstLine="720"/>
        <w:jc w:val="both"/>
        <w:rPr>
          <w:color w:val="FF0000"/>
        </w:rPr>
      </w:pPr>
    </w:p>
    <w:p w:rsidRDefault="007F13CE" w:rsidP="00B42C75" w:rsidR="007F13CE" w:rsidRPr="00B42C75">
      <w:pPr>
        <w:ind w:firstLine="720"/>
        <w:jc w:val="both"/>
      </w:pPr>
      <w:r w:rsidRPr="00B42C75">
        <w:lastRenderedPageBreak/>
        <w:t>Upućuj</w:t>
      </w:r>
      <w:r w:rsidR="00B42C75" w:rsidRPr="00B42C75">
        <w:t>u</w:t>
      </w:r>
      <w:r w:rsidRPr="00B42C75">
        <w:t xml:space="preserve"> se vjerovni</w:t>
      </w:r>
      <w:r w:rsidR="00B42C75" w:rsidRPr="00B42C75">
        <w:t xml:space="preserve">ci </w:t>
      </w:r>
      <w:r w:rsidR="000A36A8" w:rsidRPr="00B42C75">
        <w:t xml:space="preserve">Dunja Benčić </w:t>
      </w:r>
      <w:r w:rsidR="00B42C75" w:rsidRPr="00B42C75">
        <w:t xml:space="preserve">iz Poreča, Obala Maršala Tita 9, OIB: 67016810488 i </w:t>
      </w:r>
      <w:r w:rsidR="000A36A8" w:rsidRPr="00B42C75">
        <w:t xml:space="preserve">Asja Piplović </w:t>
      </w:r>
      <w:r w:rsidR="00B42C75" w:rsidRPr="00B42C75">
        <w:t>iz Buja, Istarska 22, OIB: 82867615948</w:t>
      </w:r>
      <w:r w:rsidRPr="00B42C75">
        <w:t xml:space="preserve">, u parnicu radi utvrđivanja </w:t>
      </w:r>
      <w:r w:rsidR="00B42C75" w:rsidRPr="00B42C75">
        <w:t>osnovanosti svoga osporavanja</w:t>
      </w:r>
      <w:r w:rsidRPr="00B42C75">
        <w:t xml:space="preserve"> tražbine </w:t>
      </w:r>
      <w:r w:rsidR="00B42C75" w:rsidRPr="00B42C75">
        <w:t>POSOJILNICA BANK eGen, Klagenfurt, Paulitschgasse 5-7, Republika Austrija, OIB: 24250429800</w:t>
      </w:r>
      <w:r w:rsidR="000A36A8">
        <w:t xml:space="preserve">, </w:t>
      </w:r>
      <w:r w:rsidRPr="00B42C75">
        <w:t>drugog višeg isplatnog reda</w:t>
      </w:r>
      <w:r w:rsidR="000A36A8">
        <w:t>,</w:t>
      </w:r>
      <w:r w:rsidRPr="00B42C75">
        <w:t xml:space="preserve"> u iznosu od </w:t>
      </w:r>
      <w:r w:rsidR="00B42C75" w:rsidRPr="00B42C75">
        <w:t xml:space="preserve">5.280.629,19 kuna </w:t>
      </w:r>
      <w:r w:rsidRPr="00B42C75">
        <w:t xml:space="preserve">te </w:t>
      </w:r>
      <w:r w:rsidR="00B42C75" w:rsidRPr="00B42C75">
        <w:t>i</w:t>
      </w:r>
      <w:r w:rsidRPr="00B42C75">
        <w:t>m se određuje rok od 8 dana za podnošenje tužbe, a ukoliko je u tijeku parnični postupak da predlož</w:t>
      </w:r>
      <w:r w:rsidR="00B42C75" w:rsidRPr="00B42C75">
        <w:t>e</w:t>
      </w:r>
      <w:r w:rsidRPr="00B42C75">
        <w:t xml:space="preserve"> nastavak istog.  </w:t>
      </w:r>
    </w:p>
    <w:p w:rsidRDefault="00B42C75" w:rsidP="00B42C75" w:rsidR="00B42C75" w:rsidRPr="00B42C75">
      <w:pPr>
        <w:ind w:firstLine="720"/>
        <w:jc w:val="both"/>
      </w:pPr>
    </w:p>
    <w:p w:rsidRDefault="00B42C75" w:rsidP="00B42C75" w:rsidR="00B42C75" w:rsidRPr="00B42C75">
      <w:pPr>
        <w:ind w:firstLine="720"/>
        <w:jc w:val="both"/>
      </w:pPr>
      <w:r w:rsidRPr="00B42C75">
        <w:t xml:space="preserve">Upućuje se stečajna upraviteljica </w:t>
      </w:r>
      <w:r w:rsidR="00826275">
        <w:t>Jasna</w:t>
      </w:r>
      <w:r w:rsidRPr="00B42C75">
        <w:t xml:space="preserve"> Kučević, iz Pule, Kaštanjer 64, OIB 89442269215</w:t>
      </w:r>
      <w:r w:rsidR="00826275">
        <w:t>,</w:t>
      </w:r>
      <w:r w:rsidRPr="00B42C75">
        <w:t xml:space="preserve"> u parnicu radi utvrđivanja osnovanosti svoga osporavanja tražbine  POSOJILNICA BANK eGen, Klagenfurt, Paulitschgasse 5-7, Republika Austrija, OIB: 24250429800</w:t>
      </w:r>
      <w:r w:rsidR="000A36A8">
        <w:t xml:space="preserve">, </w:t>
      </w:r>
      <w:r w:rsidRPr="00B42C75">
        <w:t>drugog višeg isplatnog reda</w:t>
      </w:r>
      <w:r w:rsidR="000A36A8">
        <w:t>,</w:t>
      </w:r>
      <w:r w:rsidRPr="00B42C75">
        <w:t xml:space="preserve"> u iznosu od 3.449.888,29 kuna</w:t>
      </w:r>
      <w:r w:rsidR="000A36A8">
        <w:t>,</w:t>
      </w:r>
      <w:r w:rsidRPr="00B42C75">
        <w:t xml:space="preserve"> te </w:t>
      </w:r>
      <w:r w:rsidR="000A36A8">
        <w:t xml:space="preserve">joj </w:t>
      </w:r>
      <w:r w:rsidRPr="00B42C75">
        <w:t>se određuje rok od 8 dana za podnošenje tužbe, a ukoliko je u tijeku parnični postupak da predlož</w:t>
      </w:r>
      <w:r w:rsidR="000A36A8">
        <w:t>i</w:t>
      </w:r>
      <w:r w:rsidRPr="00B42C75">
        <w:t xml:space="preserve"> nastavak istog.  </w:t>
      </w:r>
    </w:p>
    <w:p w:rsidRDefault="00B42C75" w:rsidP="00B42C75" w:rsidR="00B42C75" w:rsidRPr="00B42C75">
      <w:pPr>
        <w:ind w:firstLine="720"/>
        <w:jc w:val="both"/>
      </w:pPr>
    </w:p>
    <w:p w:rsidRDefault="000A36A8" w:rsidP="007F13CE" w:rsidR="007F13CE" w:rsidRPr="00B42C75">
      <w:pPr>
        <w:ind w:firstLine="720"/>
        <w:jc w:val="both"/>
      </w:pPr>
      <w:r>
        <w:t>Ako osobe</w:t>
      </w:r>
      <w:r w:rsidR="007F13CE" w:rsidRPr="00B42C75">
        <w:t xml:space="preserve"> koj</w:t>
      </w:r>
      <w:r>
        <w:t>e su</w:t>
      </w:r>
      <w:r w:rsidR="007F13CE" w:rsidRPr="00B42C75">
        <w:t xml:space="preserve"> upućen</w:t>
      </w:r>
      <w:r>
        <w:t>e na parnicu ne pokrenu</w:t>
      </w:r>
      <w:r w:rsidR="007F13CE" w:rsidRPr="00B42C75">
        <w:t xml:space="preserve"> parnicu u roku od osam dana od dana pravomoćnosti rješenja o upućivanju u parnicu, odnosno primitka drugostupanjske odluke, smatrat će se da </w:t>
      </w:r>
      <w:r>
        <w:t>su</w:t>
      </w:r>
      <w:r w:rsidR="007F13CE" w:rsidRPr="00B42C75">
        <w:t xml:space="preserve"> odustal</w:t>
      </w:r>
      <w:r>
        <w:t>e</w:t>
      </w:r>
      <w:r w:rsidR="007F13CE" w:rsidRPr="00B42C75">
        <w:t xml:space="preserve"> od prava na vođenje parnice.</w:t>
      </w:r>
    </w:p>
    <w:p w:rsidRDefault="007F13CE" w:rsidP="007F13CE" w:rsidR="007F13CE" w:rsidRPr="00B42C75">
      <w:pPr>
        <w:ind w:firstLine="720"/>
        <w:jc w:val="both"/>
      </w:pPr>
    </w:p>
    <w:p w:rsidRDefault="00BC7372" w:rsidP="005968D1" w:rsidR="00BC7372" w:rsidRPr="00EB4C13">
      <w:pPr>
        <w:jc w:val="center"/>
      </w:pPr>
      <w:r w:rsidRPr="00EB4C13">
        <w:t>Obrazloženje</w:t>
      </w:r>
    </w:p>
    <w:p w:rsidRDefault="00BC7372" w:rsidP="00BC7372" w:rsidR="00BC7372" w:rsidRPr="00EB4C13">
      <w:pPr>
        <w:ind w:left="360"/>
        <w:jc w:val="center"/>
      </w:pPr>
    </w:p>
    <w:p w:rsidRDefault="00C03FBD" w:rsidP="00382CB4" w:rsidR="00BC7372" w:rsidRPr="00EB4C13">
      <w:pPr>
        <w:jc w:val="both"/>
      </w:pPr>
      <w:r w:rsidRPr="00EB4C13">
        <w:tab/>
        <w:t xml:space="preserve">Na ispitnom ročištu održanom </w:t>
      </w:r>
      <w:r w:rsidR="00A703F3" w:rsidRPr="00A703F3">
        <w:t>6. prosinca 2018.</w:t>
      </w:r>
      <w:r w:rsidR="00A703F3">
        <w:t xml:space="preserve"> </w:t>
      </w:r>
      <w:r w:rsidR="00BC7372" w:rsidRPr="00EB4C13">
        <w:t>ispitane su prijave tražbina prema svojim iznosima i redu.</w:t>
      </w:r>
      <w:r w:rsidR="00382CB4" w:rsidRPr="00EB4C13">
        <w:t xml:space="preserve"> </w:t>
      </w:r>
      <w:r w:rsidR="00BC7372" w:rsidRPr="00EB4C13">
        <w:t>Stečajni je sudac</w:t>
      </w:r>
      <w:r w:rsidRPr="00EB4C13">
        <w:t xml:space="preserve"> sukladno </w:t>
      </w:r>
      <w:r w:rsidR="00BC7372" w:rsidRPr="00EB4C13">
        <w:t xml:space="preserve">čl. </w:t>
      </w:r>
      <w:r w:rsidRPr="00EB4C13">
        <w:t>264</w:t>
      </w:r>
      <w:r w:rsidR="00BC7372" w:rsidRPr="00EB4C13">
        <w:t xml:space="preserve">. </w:t>
      </w:r>
      <w:r w:rsidRPr="00EB4C13">
        <w:t xml:space="preserve">Stečajnog zakona (dalje: SZ) </w:t>
      </w:r>
      <w:r w:rsidR="00BC7372" w:rsidRPr="00EB4C13">
        <w:t>sastavio tablicu ispitanih tražbina u kojoj su za svaku tražbinu uneseni podaci u kojoj je mjeri tražbina utvrđena prema svom iznosu i svom redu.</w:t>
      </w:r>
    </w:p>
    <w:p w:rsidRDefault="00BC7372" w:rsidP="00BC7372" w:rsidR="00BC7372">
      <w:pPr>
        <w:ind w:firstLine="720"/>
        <w:jc w:val="both"/>
      </w:pPr>
    </w:p>
    <w:p w:rsidRDefault="003531DD" w:rsidP="003531DD" w:rsidR="003531DD">
      <w:pPr>
        <w:ind w:firstLine="720"/>
        <w:jc w:val="both"/>
      </w:pPr>
      <w:r>
        <w:t xml:space="preserve">Dunja Benčić iz Poreča, Obala Maršala Tita 9, OIB: 67016810488, prijavila je tražbinu u iznosu od 602.729,35 kuna, s osnova ugovora o zajmu i aneksa 1 i 2 ugovora.  </w:t>
      </w:r>
    </w:p>
    <w:p w:rsidRDefault="003531DD" w:rsidP="003531DD" w:rsidR="003531DD">
      <w:pPr>
        <w:ind w:firstLine="720"/>
        <w:jc w:val="both"/>
      </w:pPr>
      <w:r>
        <w:t>Stečajni upravitelj je tražbinu priznao u cijelosti kao tražbinu II višeg isplatnog reda.</w:t>
      </w:r>
    </w:p>
    <w:p w:rsidRDefault="003531DD" w:rsidP="003531DD" w:rsidR="003531DD">
      <w:pPr>
        <w:ind w:firstLine="720"/>
        <w:jc w:val="both"/>
      </w:pPr>
      <w:r>
        <w:t xml:space="preserve">Vjerovnik POSOJILNICA BANK eGen, Klagenfurt, Austrija, u cijelosti je osporio tražbinu vjerovnika Dunje Benčić. </w:t>
      </w:r>
    </w:p>
    <w:p w:rsidRDefault="003531DD" w:rsidP="003531DD" w:rsidR="003531DD">
      <w:pPr>
        <w:ind w:firstLine="720"/>
        <w:jc w:val="both"/>
      </w:pPr>
      <w:r>
        <w:t xml:space="preserve">U situaciji kada za tražbinu prijavljenu po stečajnom vjerovniku ne postoji ovršna isprava, kada je tražbinu priznao stečajni upravitelj, a osporio drugi stečajni vjerovnik, sukladno čl. 266. st. 2. SZ-a, sud će stečajnog vjerovnika čija je tražbina osporena uputiti u parnicu radi utvrđivanja osporene tražbine (tako i Visoki trgovački sud RH u rješenju posl.br. PŽ-6718/2017-3 od 7. studenog 2017.).  </w:t>
      </w:r>
    </w:p>
    <w:p w:rsidRDefault="003531DD" w:rsidP="003531DD" w:rsidR="003531DD">
      <w:pPr>
        <w:ind w:firstLine="720"/>
        <w:jc w:val="both"/>
      </w:pPr>
      <w:r>
        <w:t xml:space="preserve">U konkretnom slučaju je stečajni upravitelj priznao tražbinu </w:t>
      </w:r>
      <w:r w:rsidRPr="003531DD">
        <w:t>Dunj</w:t>
      </w:r>
      <w:r>
        <w:t>e</w:t>
      </w:r>
      <w:r w:rsidRPr="003531DD">
        <w:t xml:space="preserve"> Benčić</w:t>
      </w:r>
      <w:r>
        <w:t xml:space="preserve"> kao tražbinu II višeg isplatnog reda, a vjerovnik </w:t>
      </w:r>
      <w:r w:rsidRPr="003531DD">
        <w:t>POSOJILNICA BANK eGen, Klagenfurt, Austrija</w:t>
      </w:r>
      <w:r>
        <w:t xml:space="preserve"> ju je osporio. Za predmetnu tražbinu ne postoji ovršna isprava.</w:t>
      </w:r>
    </w:p>
    <w:p w:rsidRDefault="003531DD" w:rsidP="003531DD" w:rsidR="00B42C75">
      <w:pPr>
        <w:ind w:firstLine="720"/>
        <w:jc w:val="both"/>
      </w:pPr>
      <w:r>
        <w:t xml:space="preserve">Stoga je, temeljem čl. 266. st. 2. SZ-a i čl. 267. st. 1. SZ-a, odlučeno kao u točki </w:t>
      </w:r>
      <w:r w:rsidR="00135FFD">
        <w:t>I</w:t>
      </w:r>
      <w:r>
        <w:t xml:space="preserve"> izreke.</w:t>
      </w:r>
    </w:p>
    <w:p w:rsidRDefault="00B42C75" w:rsidP="00BC7372" w:rsidR="00B42C75">
      <w:pPr>
        <w:ind w:firstLine="720"/>
        <w:jc w:val="both"/>
      </w:pPr>
    </w:p>
    <w:p w:rsidRDefault="003531DD" w:rsidP="003531DD" w:rsidR="003531DD" w:rsidRPr="005C2736">
      <w:pPr>
        <w:ind w:firstLine="708"/>
        <w:jc w:val="both"/>
      </w:pPr>
      <w:r w:rsidRPr="005C2736">
        <w:t>Asja Piplović iz Buja, Istarska 22, OIB: 82867615948, prijavi</w:t>
      </w:r>
      <w:r>
        <w:t xml:space="preserve">la </w:t>
      </w:r>
      <w:r w:rsidRPr="005C2736">
        <w:t xml:space="preserve">je tražbinu u iznosu od 280.000,00 kuna, s osnova ugovora o pravnom zastupanju.  </w:t>
      </w:r>
    </w:p>
    <w:p w:rsidRDefault="003531DD" w:rsidP="003531DD" w:rsidR="003531DD">
      <w:pPr>
        <w:ind w:firstLine="708"/>
        <w:jc w:val="both"/>
      </w:pPr>
      <w:r>
        <w:t>Stečajni upravitelj je tražbinu priznao u cijelosti kao tražbinu II višeg isplatnog reda.</w:t>
      </w:r>
    </w:p>
    <w:p w:rsidRDefault="003531DD" w:rsidP="003531DD" w:rsidR="003531DD">
      <w:pPr>
        <w:ind w:firstLine="708"/>
        <w:jc w:val="both"/>
      </w:pPr>
      <w:r>
        <w:t>Vjerovnik POSOJILNICA BANK eGen, Klagenfurt, Austrija, u cijelosti je osporio tražbinu vjerovnika</w:t>
      </w:r>
      <w:r w:rsidRPr="005C2736">
        <w:t xml:space="preserve"> Asje Piplović, po osnovu i po visini.</w:t>
      </w:r>
    </w:p>
    <w:p w:rsidRDefault="003531DD" w:rsidP="003531DD" w:rsidR="003531DD">
      <w:pPr>
        <w:ind w:firstLine="708"/>
        <w:jc w:val="both"/>
      </w:pPr>
      <w:r>
        <w:t xml:space="preserve">U situaciji kada za tražbinu prijavljenu po stečajnom vjerovniku ne postoji ovršna isprava, kada je tražbinu priznao stečajni upravitelj, a osporio drugi stečajni vjerovnik, sukladno čl. 266. st. 2. SZ-a, sud će stečajnog vjerovnika čija je tražbina osporena uputiti u parnicu radi utvrđivanja osporene tražbine (tako i Visoki trgovački sud RH u rješenju posl.br. PŽ-6718/2017-3 od 7. studenog 2017.).  </w:t>
      </w:r>
    </w:p>
    <w:p w:rsidRDefault="003531DD" w:rsidP="003531DD" w:rsidR="003531DD">
      <w:pPr>
        <w:ind w:firstLine="708"/>
        <w:jc w:val="both"/>
      </w:pPr>
      <w:r>
        <w:t>U konkretnom slučaju je stečajni upravitelj priznao tražbinu Asje Piplović kao tražbinu II višeg isplatnog reda, a vjerovnik POSOJILNICA BANK eGen, Klagenfurt, Austrija ju je osporio. Za predmetnu tražbinu ne postoji ovršna isprava.</w:t>
      </w:r>
    </w:p>
    <w:p w:rsidRDefault="003531DD" w:rsidP="003531DD" w:rsidR="003531DD" w:rsidRPr="005C2736">
      <w:pPr>
        <w:ind w:firstLine="708"/>
        <w:jc w:val="both"/>
      </w:pPr>
      <w:r>
        <w:t xml:space="preserve">Stoga je, temeljem čl. 266. st. 2. SZ-a i čl. 267. st. 1. SZ-a, odlučeno kao u točki </w:t>
      </w:r>
      <w:r w:rsidR="00135FFD">
        <w:t>II</w:t>
      </w:r>
      <w:r>
        <w:t xml:space="preserve"> izreke.</w:t>
      </w:r>
    </w:p>
    <w:p w:rsidRDefault="003531DD" w:rsidP="00BC7372" w:rsidR="003531DD">
      <w:pPr>
        <w:ind w:firstLine="720"/>
        <w:jc w:val="both"/>
      </w:pPr>
    </w:p>
    <w:p w:rsidRDefault="00BC7372" w:rsidP="004C79FD" w:rsidR="004C79FD">
      <w:pPr>
        <w:jc w:val="both"/>
      </w:pPr>
      <w:r w:rsidRPr="00EB4C13">
        <w:tab/>
      </w:r>
      <w:r w:rsidR="004C79FD">
        <w:t xml:space="preserve">POSOJILNICA BANK eGen, Klagenfurt, Paulitschgasse 5-7, Republika Austrija, OIB: 24250429800, prijavila je tražbinu u iznosu od 5.280.629,19 kuna, s osnova Ugovora  o kreditu br. 1-00.739.359 od 16.2.2006. i 4. aneksa ugovora o kreditu, Sporazuma o osiguranju novčane tražbine od 16.02.2006. i Aneksa Sporazuma, rješenja o ovrsi Općinskog suda Poreč. </w:t>
      </w:r>
    </w:p>
    <w:p w:rsidRDefault="004C79FD" w:rsidP="004C79FD" w:rsidR="004C79FD">
      <w:pPr>
        <w:jc w:val="both"/>
      </w:pPr>
      <w:r>
        <w:tab/>
        <w:t>Stečajna upraviteljica je prvo navela da tražbinu osporava u cijelosti. Nakon kraće rasprave stečajna upraviteljica je navela da priznaje tražbinu vjerovnika POSOJILNICA BANK eGen, Klagenfurt, Austrija, u iznosu od 1.780.740,90 kuna, a da u preostalom dijelu, za iznos od 3.449.888,29 kuna osporava tražbinu tog vjerovnika.</w:t>
      </w:r>
    </w:p>
    <w:p w:rsidRDefault="004C79FD" w:rsidP="004C79FD" w:rsidR="004C79FD" w:rsidRPr="00EB4C13">
      <w:pPr>
        <w:jc w:val="both"/>
        <w:rPr>
          <w:bCs/>
        </w:rPr>
      </w:pPr>
      <w:r>
        <w:tab/>
        <w:t xml:space="preserve">Vjerovnici Asja Piplović i Dunja Benčić osporili su tražbinu vjerovnika POSOJILNICA BANK eGen, Klagenfurt, Austrija, u cijelosti. </w:t>
      </w:r>
    </w:p>
    <w:p w:rsidRDefault="00DC5DCF" w:rsidP="004C79FD" w:rsidR="00EB4C13" w:rsidRPr="00EB4C13">
      <w:pPr>
        <w:ind w:firstLine="708"/>
        <w:jc w:val="both"/>
        <w:outlineLvl w:val="0"/>
      </w:pPr>
      <w:r w:rsidRPr="00EB4C13">
        <w:rPr>
          <w:bCs/>
        </w:rPr>
        <w:t xml:space="preserve">Budući da za osporenu tražbinu postoje ovršne isprave (solemizirani </w:t>
      </w:r>
      <w:r w:rsidR="004C79FD" w:rsidRPr="004C79FD">
        <w:rPr>
          <w:bCs/>
        </w:rPr>
        <w:t xml:space="preserve">Sporazum o osiguranju novčane tražbine </w:t>
      </w:r>
      <w:r w:rsidR="004C79FD">
        <w:rPr>
          <w:bCs/>
        </w:rPr>
        <w:t>sa potvrdom ovršnosti na listu 277 spisa)</w:t>
      </w:r>
      <w:r w:rsidRPr="00EB4C13">
        <w:rPr>
          <w:bCs/>
        </w:rPr>
        <w:t>, sud je na parnicu uputio osporavatelje da dokažu osnovanost svoga osporavanja, sukladno čl. 266. st. 4. SZ-a</w:t>
      </w:r>
      <w:r w:rsidR="004C79FD">
        <w:rPr>
          <w:bCs/>
        </w:rPr>
        <w:t xml:space="preserve"> (točka </w:t>
      </w:r>
      <w:r w:rsidR="00135FFD">
        <w:rPr>
          <w:bCs/>
        </w:rPr>
        <w:t>III</w:t>
      </w:r>
      <w:r w:rsidR="004C79FD">
        <w:rPr>
          <w:bCs/>
        </w:rPr>
        <w:t xml:space="preserve"> izreke)</w:t>
      </w:r>
      <w:r w:rsidRPr="00EB4C13">
        <w:rPr>
          <w:bCs/>
        </w:rPr>
        <w:t>.</w:t>
      </w:r>
    </w:p>
    <w:p w:rsidRDefault="00EB4C13" w:rsidP="00BC7372" w:rsidR="00EB4C13" w:rsidRPr="00EB4C13">
      <w:pPr>
        <w:ind w:firstLine="708"/>
        <w:jc w:val="center"/>
      </w:pPr>
    </w:p>
    <w:p w:rsidRDefault="00BC7372" w:rsidP="005968D1" w:rsidR="00BC7372">
      <w:pPr>
        <w:jc w:val="center"/>
      </w:pPr>
      <w:r w:rsidRPr="00EB4C13">
        <w:t xml:space="preserve">U Pazinu, </w:t>
      </w:r>
      <w:r w:rsidR="00A703F3" w:rsidRPr="00A703F3">
        <w:t>6. prosinca 2018.</w:t>
      </w:r>
    </w:p>
    <w:p w:rsidRDefault="005968D1" w:rsidP="005968D1" w:rsidR="005968D1" w:rsidRPr="00EB4C13">
      <w:pPr>
        <w:jc w:val="center"/>
      </w:pPr>
    </w:p>
    <w:p w:rsidRDefault="00BC7372" w:rsidP="00BC7372" w:rsidR="00BC7372" w:rsidRPr="00EB4C13">
      <w:pPr>
        <w:ind w:firstLine="708" w:left="5664"/>
        <w:jc w:val="center"/>
      </w:pPr>
      <w:r w:rsidRPr="00EB4C13">
        <w:t>Stečajni sudac</w:t>
      </w:r>
    </w:p>
    <w:p w:rsidRDefault="00BC7372" w:rsidP="00BC7372" w:rsidR="00BC7372" w:rsidRPr="00EB4C13">
      <w:pPr>
        <w:ind w:firstLine="708" w:left="5664"/>
        <w:jc w:val="center"/>
      </w:pPr>
    </w:p>
    <w:p w:rsidRDefault="00BC7372" w:rsidP="00BC7372" w:rsidR="00BC7372" w:rsidRPr="00EB4C13">
      <w:pPr>
        <w:ind w:firstLine="708" w:left="4956"/>
        <w:jc w:val="center"/>
      </w:pPr>
      <w:r w:rsidRPr="00EB4C13">
        <w:t xml:space="preserve">           Ivan Dujić</w:t>
      </w:r>
      <w:r w:rsidR="00E660B2">
        <w:t>, v.r.</w:t>
      </w:r>
    </w:p>
    <w:p w:rsidRDefault="00BC7372" w:rsidP="00BC7372" w:rsidR="00BC7372">
      <w:pPr>
        <w:jc w:val="both"/>
      </w:pPr>
    </w:p>
    <w:p w:rsidRDefault="00826275" w:rsidP="00BC7372" w:rsidR="00826275">
      <w:pPr>
        <w:jc w:val="both"/>
      </w:pPr>
    </w:p>
    <w:p w:rsidRDefault="00826275" w:rsidP="00BC7372" w:rsidR="00826275" w:rsidRPr="00EB4C13">
      <w:pPr>
        <w:jc w:val="both"/>
      </w:pPr>
    </w:p>
    <w:p w:rsidRDefault="00BC7372" w:rsidP="00BC7372" w:rsidR="00BC7372" w:rsidRPr="00105BE2">
      <w:pPr>
        <w:jc w:val="both"/>
        <w:rPr>
          <w:color w:val="FF0000"/>
        </w:rPr>
      </w:pPr>
    </w:p>
    <w:p w:rsidRDefault="00826275" w:rsidP="00826275" w:rsidR="00826275" w:rsidRPr="00D53772">
      <w:pPr>
        <w:jc w:val="both"/>
      </w:pPr>
      <w:r w:rsidRPr="00D53772">
        <w:t>POUKA O PRAVNOM LIJEKU:</w:t>
      </w:r>
    </w:p>
    <w:p w:rsidRDefault="00826275" w:rsidP="00826275" w:rsidR="00826275" w:rsidRPr="00D53772">
      <w:pPr>
        <w:ind w:firstLine="708"/>
        <w:jc w:val="both"/>
      </w:pPr>
      <w:r w:rsidRPr="00D53772">
        <w:t xml:space="preserve"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BC7372" w:rsidP="00BC7372" w:rsidR="00BC7372" w:rsidRPr="00105BE2">
      <w:pPr>
        <w:ind w:left="7080"/>
        <w:jc w:val="both"/>
        <w:rPr>
          <w:color w:val="FF0000"/>
        </w:rPr>
      </w:pPr>
    </w:p>
    <w:p w:rsidRDefault="00BC7372" w:rsidP="00BC7372" w:rsidR="00BC7372" w:rsidRPr="00EB4C13">
      <w:r w:rsidRPr="00EB4C13">
        <w:t xml:space="preserve">DNA:  </w:t>
      </w:r>
    </w:p>
    <w:p w:rsidRDefault="00EB4C13" w:rsidP="00EB4C13" w:rsidR="00EB4C13" w:rsidRPr="00EB4C13">
      <w:pPr>
        <w:jc w:val="both"/>
      </w:pPr>
      <w:r w:rsidRPr="00EB4C13">
        <w:t>- e-oglasna ploča suda – osam dana (čl. 12. SZ-a)</w:t>
      </w:r>
    </w:p>
    <w:p w:rsidRDefault="00BC7372" w:rsidP="00D4094A" w:rsidR="00D4094A">
      <w:r w:rsidRPr="00EB4C13">
        <w:t xml:space="preserve">- </w:t>
      </w:r>
      <w:r w:rsidR="00826275" w:rsidRPr="00826275">
        <w:t>stečajna upraviteljica Jasna Kučević, iz Pule, Kaštanjer 64</w:t>
      </w:r>
    </w:p>
    <w:p w:rsidRDefault="00826275" w:rsidP="00826275" w:rsidR="00EB4C13">
      <w:pPr>
        <w:jc w:val="both"/>
      </w:pPr>
      <w:r>
        <w:t xml:space="preserve">- Dunja Benčić po </w:t>
      </w:r>
      <w:r w:rsidR="005968D1">
        <w:t xml:space="preserve">pun. Asji Piplović, odvjetnici </w:t>
      </w:r>
      <w:r>
        <w:t>iz Buja, Istarska 22</w:t>
      </w:r>
    </w:p>
    <w:p w:rsidRDefault="005968D1" w:rsidP="00826275" w:rsidR="00826275" w:rsidRPr="00EB4C13">
      <w:pPr>
        <w:jc w:val="both"/>
      </w:pPr>
      <w:r>
        <w:t>- Asja Piplović, odvjetnica</w:t>
      </w:r>
      <w:r w:rsidR="00826275">
        <w:t xml:space="preserve"> iz Buja, Istarska 22</w:t>
      </w:r>
    </w:p>
    <w:p w:rsidRDefault="00826275" w:rsidP="00826275" w:rsidR="00826275" w:rsidRPr="00EB4C13">
      <w:pPr>
        <w:jc w:val="both"/>
      </w:pPr>
      <w:r>
        <w:t xml:space="preserve">- </w:t>
      </w:r>
      <w:r w:rsidRPr="00A703F3">
        <w:t>POSOJILNICA BANK eGen</w:t>
      </w:r>
      <w:r>
        <w:t xml:space="preserve">, </w:t>
      </w:r>
      <w:r w:rsidRPr="00826275">
        <w:t>po pun</w:t>
      </w:r>
      <w:r>
        <w:t>.</w:t>
      </w:r>
      <w:r w:rsidRPr="00826275">
        <w:t xml:space="preserve"> iz Odvjetničkog društva Kallay &amp; Partneri d.o.o. Zagreb</w:t>
      </w:r>
    </w:p>
    <w:sectPr w:rsidSect="00FE1C7D" w:rsidR="00826275" w:rsidRPr="00EB4C13">
      <w:headerReference w:type="even" r:id="rId9"/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D06" w:rsidR="001D1D06">
      <w:r>
        <w:separator/>
      </w:r>
    </w:p>
  </w:endnote>
  <w:endnote w:id="0" w:type="continuationSeparator">
    <w:p w:rsidRDefault="001D1D06" w:rsidR="001D1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D06" w:rsidR="001D1D06">
      <w:r>
        <w:separator/>
      </w:r>
    </w:p>
  </w:footnote>
  <w:footnote w:id="0" w:type="continuationSeparator">
    <w:p w:rsidRDefault="001D1D06" w:rsidR="001D1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0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3817B8" w:rsidR="008A4163" w:rsidRPr="003333BD">
    <w:pPr>
      <w:pStyle w:val="Zaglavlje"/>
    </w:pPr>
    <w:r>
      <w:tab/>
    </w:r>
    <w:r>
      <w:tab/>
    </w:r>
    <w:r w:rsidR="00A703F3" w:rsidRPr="00A703F3">
      <w:t>10 St-258/2018-32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</w:r>
    <w:r w:rsidR="00A703F3">
      <w:t>10 St-258/2018-32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4303D"/>
    <w:rsid w:val="00060E31"/>
    <w:rsid w:val="00093047"/>
    <w:rsid w:val="000A1CE7"/>
    <w:rsid w:val="000A36A8"/>
    <w:rsid w:val="000B28BE"/>
    <w:rsid w:val="000D7203"/>
    <w:rsid w:val="00105BE2"/>
    <w:rsid w:val="00112793"/>
    <w:rsid w:val="00112A62"/>
    <w:rsid w:val="00120F7F"/>
    <w:rsid w:val="00131D4B"/>
    <w:rsid w:val="00135FFD"/>
    <w:rsid w:val="0014233B"/>
    <w:rsid w:val="00150F26"/>
    <w:rsid w:val="0019162E"/>
    <w:rsid w:val="001B7765"/>
    <w:rsid w:val="001D1D06"/>
    <w:rsid w:val="001D2DC0"/>
    <w:rsid w:val="00202458"/>
    <w:rsid w:val="00257DB1"/>
    <w:rsid w:val="002674FB"/>
    <w:rsid w:val="00297C4B"/>
    <w:rsid w:val="002A7990"/>
    <w:rsid w:val="002B64F9"/>
    <w:rsid w:val="00302B45"/>
    <w:rsid w:val="00304C23"/>
    <w:rsid w:val="00332E36"/>
    <w:rsid w:val="003333BD"/>
    <w:rsid w:val="003531DD"/>
    <w:rsid w:val="0037113E"/>
    <w:rsid w:val="0038105B"/>
    <w:rsid w:val="003817B8"/>
    <w:rsid w:val="00382CB4"/>
    <w:rsid w:val="003D39DC"/>
    <w:rsid w:val="003E6765"/>
    <w:rsid w:val="00445295"/>
    <w:rsid w:val="00461824"/>
    <w:rsid w:val="004B072B"/>
    <w:rsid w:val="004C79FD"/>
    <w:rsid w:val="004D7D47"/>
    <w:rsid w:val="0051046D"/>
    <w:rsid w:val="0051129C"/>
    <w:rsid w:val="0052544E"/>
    <w:rsid w:val="0052773A"/>
    <w:rsid w:val="00531148"/>
    <w:rsid w:val="0054012F"/>
    <w:rsid w:val="005702BC"/>
    <w:rsid w:val="005752CE"/>
    <w:rsid w:val="00585761"/>
    <w:rsid w:val="005968D1"/>
    <w:rsid w:val="005C156C"/>
    <w:rsid w:val="005E5A89"/>
    <w:rsid w:val="005F20E4"/>
    <w:rsid w:val="005F52C5"/>
    <w:rsid w:val="00647BAF"/>
    <w:rsid w:val="006507D0"/>
    <w:rsid w:val="00667D61"/>
    <w:rsid w:val="00677355"/>
    <w:rsid w:val="00682212"/>
    <w:rsid w:val="0069342F"/>
    <w:rsid w:val="006A5E5B"/>
    <w:rsid w:val="006E22BF"/>
    <w:rsid w:val="00747E68"/>
    <w:rsid w:val="007A28B0"/>
    <w:rsid w:val="007A2B96"/>
    <w:rsid w:val="007B168D"/>
    <w:rsid w:val="007D7884"/>
    <w:rsid w:val="007E1D66"/>
    <w:rsid w:val="007E31C8"/>
    <w:rsid w:val="007F13CE"/>
    <w:rsid w:val="00821C00"/>
    <w:rsid w:val="00826275"/>
    <w:rsid w:val="008A0989"/>
    <w:rsid w:val="008A4163"/>
    <w:rsid w:val="008B69A8"/>
    <w:rsid w:val="00932C74"/>
    <w:rsid w:val="00942C33"/>
    <w:rsid w:val="00994487"/>
    <w:rsid w:val="009F3B59"/>
    <w:rsid w:val="00A070F3"/>
    <w:rsid w:val="00A42F59"/>
    <w:rsid w:val="00A5777E"/>
    <w:rsid w:val="00A64CC0"/>
    <w:rsid w:val="00A703F3"/>
    <w:rsid w:val="00A76747"/>
    <w:rsid w:val="00A83C27"/>
    <w:rsid w:val="00AB0014"/>
    <w:rsid w:val="00AB44F4"/>
    <w:rsid w:val="00AC314E"/>
    <w:rsid w:val="00AD03E7"/>
    <w:rsid w:val="00AF4DC3"/>
    <w:rsid w:val="00B02EB9"/>
    <w:rsid w:val="00B10492"/>
    <w:rsid w:val="00B360AF"/>
    <w:rsid w:val="00B42C75"/>
    <w:rsid w:val="00B677FA"/>
    <w:rsid w:val="00B71702"/>
    <w:rsid w:val="00B718DB"/>
    <w:rsid w:val="00B80C1E"/>
    <w:rsid w:val="00B94828"/>
    <w:rsid w:val="00BB3256"/>
    <w:rsid w:val="00BB7FE0"/>
    <w:rsid w:val="00BC7372"/>
    <w:rsid w:val="00BF10B9"/>
    <w:rsid w:val="00C01E19"/>
    <w:rsid w:val="00C03FBD"/>
    <w:rsid w:val="00C34514"/>
    <w:rsid w:val="00C5587E"/>
    <w:rsid w:val="00C56C43"/>
    <w:rsid w:val="00C942E4"/>
    <w:rsid w:val="00CB370B"/>
    <w:rsid w:val="00CD5077"/>
    <w:rsid w:val="00CD7474"/>
    <w:rsid w:val="00CE7837"/>
    <w:rsid w:val="00CE7C37"/>
    <w:rsid w:val="00D30772"/>
    <w:rsid w:val="00D4094A"/>
    <w:rsid w:val="00D76026"/>
    <w:rsid w:val="00DC5DCF"/>
    <w:rsid w:val="00E51423"/>
    <w:rsid w:val="00E605C9"/>
    <w:rsid w:val="00E660B2"/>
    <w:rsid w:val="00E84C66"/>
    <w:rsid w:val="00EB4C13"/>
    <w:rsid w:val="00EB55A1"/>
    <w:rsid w:val="00EC3EB4"/>
    <w:rsid w:val="00ED78D2"/>
    <w:rsid w:val="00F158F8"/>
    <w:rsid w:val="00F453C6"/>
    <w:rsid w:val="00F77A05"/>
    <w:rsid w:val="00F8569F"/>
    <w:rsid w:val="00F93DC7"/>
    <w:rsid w:val="00FC3F2E"/>
    <w:rsid w:val="00FE1C7D"/>
    <w:rsid w:val="00FE5485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7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RB - IMPEX d.o.o. POREČ zastupanog po punomoćniku odvj. Asja Piplović</izvorni_sadrzaj>
    <derivirana_varijabla naziv="DomainObject.Predmet.ProtustrankaFormated_1">  RB - IMPEX d.o.o. POREČ zastupanog po punomoćniku odvj. Asja Piplović</derivirana_varijabla>
  </DomainObject.Predmet.ProtustrankaFormated>
  <DomainObject.Predmet.ProtustrankaFormatedOIB>
    <izvorni_sadrzaj>  RB - IMPEX d.o.o. POREČ, OIB 25611782202 zastupanog po punomoćniku odvj. Asja Piplović</izvorni_sadrzaj>
    <derivirana_varijabla naziv="DomainObject.Predmet.ProtustrankaFormatedOIB_1">  RB - IMPEX d.o.o. POREČ, OIB 25611782202 zastupanog po punomoćniku odvj. Asja Piplović</derivirana_varijabla>
  </DomainObject.Predmet.ProtustrankaFormatedOIB>
  <DomainObject.Predmet.ProtustrankaFormatedWithAdress>
    <izvorni_sadrzaj> RB - IMPEX d.o.o. POREČ, Obala Maršala Tita 9, 34343 Poreč zastupanog po punomoćniku odvj. Asja Piplović</izvorni_sadrzaj>
    <derivirana_varijabla naziv="DomainObject.Predmet.ProtustrankaFormatedWithAdress_1"> RB - IMPEX d.o.o. POREČ, Obala Maršala Tita 9, 34343 Poreč zastupanog po punomoćniku odvj. Asja Piplović</derivirana_varijabla>
  </DomainObject.Predmet.ProtustrankaFormatedWithAdress>
  <DomainObject.Predmet.ProtustrankaFormatedWithAdressOIB>
    <izvorni_sadrzaj> RB - IMPEX d.o.o. POREČ, OIB 25611782202, Obala Maršala Tita 9, 34343 Poreč zastupanog po punomoćniku odvj. Asja Piplović</izvorni_sadrzaj>
    <derivirana_varijabla naziv="DomainObject.Predmet.ProtustrankaFormatedWithAdressOIB_1"> RB - IMPEX d.o.o. POREČ, OIB 25611782202, Obala Maršala Tita 9, 34343 Poreč zastupanog po punomoćniku odvj. Asja Piplović</derivirana_varijabla>
  </DomainObject.Predmet.ProtustrankaFormatedWithAdressOIB>
  <DomainObject.Predmet.ProtustrankaWithAdress>
    <izvorni_sadrzaj>RB - IMPEX d.o.o. POREČ Obala Maršala Tita 9, 34343 Poreč</izvorni_sadrzaj>
    <derivirana_varijabla naziv="DomainObject.Predmet.ProtustrankaWithAdress_1">RB - IMPEX d.o.o. POREČ Obala Maršala Tita 9, 34343 Poreč</derivirana_varijabla>
  </DomainObject.Predmet.ProtustrankaWithAdress>
  <DomainObject.Predmet.ProtustrankaWithAdressOIB>
    <izvorni_sadrzaj>RB - IMPEX d.o.o. POREČ, OIB 25611782202, Obala Maršala Tita 9, 34343 Poreč</izvorni_sadrzaj>
    <derivirana_varijabla naziv="DomainObject.Predmet.ProtustrankaWithAdressOIB_1">RB - IMPEX d.o.o. POREČ, OIB 25611782202, Obala Maršala Tita 9, 34343 Poreč</derivirana_varijabla>
  </DomainObject.Predmet.ProtustrankaWithAdressOIB>
  <DomainObject.Predmet.ProtustrankaNazivFormated>
    <izvorni_sadrzaj>RB - IMPEX d.o.o. POREČ</izvorni_sadrzaj>
    <derivirana_varijabla naziv="DomainObject.Predmet.ProtustrankaNazivFormated_1">RB - IMPEX d.o.o. POREČ</derivirana_varijabla>
  </DomainObject.Predmet.ProtustrankaNazivFormated>
  <DomainObject.Predmet.ProtustrankaNazivFormatedOIB>
    <izvorni_sadrzaj>RB - IMPEX d.o.o. POREČ, OIB 25611782202</izvorni_sadrzaj>
    <derivirana_varijabla naziv="DomainObject.Predmet.ProtustrankaNazivFormatedOIB_1">RB - IMPEX d.o.o. POREČ, OIB 25611782202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POSOJILNICA BANK eGEn, Klagenfurt, Republika Austrija zastupanog po punomoćniku Odvjetničko društvo KALLAY &amp; PARTNERI, društvo s ograničenom odgovornošću</izvorni_sadrzaj>
    <derivirana_varijabla naziv="DomainObject.Predmet.StrankaFormated_1">  POSOJILNICA BANK eGEn, Klagenfurt, Republika Austrija zastupanog po punomoćniku Odvjetničko društvo KALLAY &amp; PARTNERI, društvo s ograničenom odgovornošću</derivirana_varijabla>
  </DomainObject.Predmet.StrankaFormated>
  <DomainObject.Predmet.StrankaFormatedOIB>
    <izvorni_sadrzaj>  POSOJILNICA BANK eGEn, Klagenfurt, Republika Austrija, OIB 24250429800 zastupanog po punomoćniku Odvjetničko društvo KALLAY &amp; PARTNERI, društvo s ograničenom odgovornošću</izvorni_sadrzaj>
    <derivirana_varijabla naziv="DomainObject.Predmet.StrankaFormatedOIB_1">  POSOJILNICA BANK eGEn, Klagenfurt, Republika Austrija, OIB 24250429800 zastupanog po punomoćniku Odvjetničko društvo KALLAY &amp; PARTNERI, društvo s ograničenom odgovornošću</derivirana_varijabla>
  </DomainObject.Predmet.StrankaFormatedOIB>
  <DomainObject.Predmet.StrankaFormatedWithAdress>
    <izvorni_sadrzaj> POSOJILNICA BANK eGEn, Klagenfurt, Republika Austrija, Paulitschgasse 5-7, 0 Klagenfurt zastupanog po punomoćniku Odvjetničko društvo KALLAY &amp; PARTNERI, društvo s ograničenom odgovornošću</izvorni_sadrzaj>
    <derivirana_varijabla naziv="DomainObject.Predmet.StrankaFormatedWithAdress_1"> POSOJILNICA BANK eGEn, Klagenfurt, Republika Austrija, Paulitschgasse 5-7, 0 Klagenfurt zastupanog po punomoćniku Odvjetničko društvo KALLAY &amp; PARTNERI, društvo s ograničenom odgovornošću</derivirana_varijabla>
  </DomainObject.Predmet.StrankaFormatedWithAdress>
  <DomainObject.Predmet.StrankaFormatedWithAdressOIB>
    <izvorni_sadrzaj> POSOJILNICA BANK eGEn, Klagenfurt, Republika Austrija, OIB 24250429800, Paulitschgasse 5-7, 0 Klagenfurt zastupanog po punomoćniku Odvjetničko društvo KALLAY &amp; PARTNERI, društvo s ograničenom odgovornošću</izvorni_sadrzaj>
    <derivirana_varijabla naziv="DomainObject.Predmet.StrankaFormatedWithAdressOIB_1"> POSOJILNICA BANK eGEn, Klagenfurt, Republika Austrija, OIB 24250429800, Paulitschgasse 5-7, 0 Klagenfurt zastupanog po punomoćniku Odvjetničko društvo KALLAY &amp; PARTNERI, društvo s ograničenom odgovornošću</derivirana_varijabla>
  </DomainObject.Predmet.StrankaFormatedWithAdressOIB>
  <DomainObject.Predmet.StrankaWithAdress>
    <izvorni_sadrzaj>POSOJILNICA BANK eGEn, Klagenfurt, Republika Austrija Paulitschgasse 5-7,0 Klagenfurt</izvorni_sadrzaj>
    <derivirana_varijabla naziv="DomainObject.Predmet.StrankaWithAdress_1">POSOJILNICA BANK eGEn, Klagenfurt, Republika Austrija Paulitschgasse 5-7,0 Klagenfurt</derivirana_varijabla>
  </DomainObject.Predmet.StrankaWithAdress>
  <DomainObject.Predmet.StrankaWithAdressOIB>
    <izvorni_sadrzaj>POSOJILNICA BANK eGEn, Klagenfurt, Republika Austrija, OIB 24250429800, Paulitschgasse 5-7,0 Klagenfurt</izvorni_sadrzaj>
    <derivirana_varijabla naziv="DomainObject.Predmet.StrankaWithAdressOIB_1">POSOJILNICA BANK eGEn, Klagenfurt, Republika Austrija, OIB 24250429800, Paulitschgasse 5-7,0 Klagenfurt</derivirana_varijabla>
  </DomainObject.Predmet.StrankaWithAdressOIB>
  <DomainObject.Predmet.StrankaNazivFormated>
    <izvorni_sadrzaj>POSOJILNICA BANK eGEn, Klagenfurt, Republika Austrija</izvorni_sadrzaj>
    <derivirana_varijabla naziv="DomainObject.Predmet.StrankaNazivFormated_1">POSOJILNICA BANK eGEn, Klagenfurt, Republika Austrija</derivirana_varijabla>
  </DomainObject.Predmet.StrankaNazivFormated>
  <DomainObject.Predmet.StrankaNazivFormatedOIB>
    <izvorni_sadrzaj>POSOJILNICA BANK eGEn, Klagenfurt, Republika Austrija, OIB 24250429800</izvorni_sadrzaj>
    <derivirana_varijabla naziv="DomainObject.Predmet.StrankaNazivFormatedOIB_1">POSOJILNICA BANK eGEn, Klagenfurt, Republika Austrija, OIB 24250429800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4544564.31</izvorni_sadrzaj>
    <derivirana_varijabla naziv="DomainObject.Predmet.TrenutnaVrijednost_1">4544564.31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POSOJILNICA BANK eGEn, Klagenfurt, Republika Austrija zastupanog po punomoćniku Odvjetničko društvo KALLAY &amp; PARTNERI, društvo s ograničenom odgovornošću</item>
    </izvorni_sadrzaj>
    <derivirana_varijabla naziv="DomainObject.Predmet.StrankaListFormated_1">
      <item>POSOJILNICA BANK eGEn, Klagenfurt, Republika Austrija zastupanog po punomoćniku Odvjetničko društvo KALLAY &amp; PARTNERI, društvo s ograničenom odgovornošću</item>
    </derivirana_varijabla>
  </DomainObject.Predmet.StrankaListFormated>
  <DomainObject.Predmet.StrankaListFormatedOIB>
    <izvorni_sadrzaj>
      <item>POSOJILNICA BANK eGEn, Klagenfurt, Republika Austrija, OIB 24250429800 zastupanog po punomoćniku Odvjetničko društvo KALLAY &amp; PARTNERI, društvo s ograničenom odgovornošću</item>
    </izvorni_sadrzaj>
    <derivirana_varijabla naziv="DomainObject.Predmet.StrankaListFormatedOIB_1">
      <item>POSOJILNICA BANK eGEn, Klagenfurt, Republika Austrija, OIB 24250429800 zastupanog po punomoćniku Odvjetničko društvo KALLAY &amp; PARTNERI, društvo s ograničenom odgovornošću</item>
    </derivirana_varijabla>
  </DomainObject.Predmet.StrankaListFormatedOIB>
  <DomainObject.Predmet.StrankaListFormatedWithAdress>
    <izvorni_sadrzaj>
      <item>POSOJILNICA BANK eGEn, Klagenfurt, Republika Austrija, Paulitschgasse 5-7, 0 Klagenfurt zastupanog po punomoćniku Odvjetničko društvo KALLAY &amp; PARTNERI, društvo s ograničenom odgovornošću</item>
    </izvorni_sadrzaj>
    <derivirana_varijabla naziv="DomainObject.Predmet.StrankaListFormatedWithAdress_1">
      <item>POSOJILNICA BANK eGEn, Klagenfurt, Republika Austrija, Paulitschgasse 5-7, 0 Klagenfurt zastupanog po punomoćniku Odvjetničko društvo KALLAY &amp; PARTNERI, društvo s ograničenom odgovornošću</item>
    </derivirana_varijabla>
  </DomainObject.Predmet.StrankaListFormatedWithAdress>
  <DomainObject.Predmet.StrankaListFormatedWithAdressOIB>
    <izvorni_sadrzaj>
      <item>POSOJILNICA BANK eGEn, Klagenfurt, Republika Austrija, OIB 24250429800, Paulitschgasse 5-7, 0 Klagenfurt zastupanog po punomoćniku Odvjetničko društvo KALLAY &amp; PARTNERI, društvo s ograničenom odgovornošću</item>
    </izvorni_sadrzaj>
    <derivirana_varijabla naziv="DomainObject.Predmet.StrankaListFormatedWithAdressOIB_1">
      <item>POSOJILNICA BANK eGEn, Klagenfurt, Republika Austrija, OIB 24250429800, Paulitschgasse 5-7, 0 Klagenfurt zastupanog po punomoćniku Odvjetničko društvo KALLAY &amp; PARTNERI, društvo s ograničenom odgovornošću</item>
    </derivirana_varijabla>
  </DomainObject.Predmet.StrankaListFormatedWithAdressOIB>
  <DomainObject.Predmet.StrankaListNazivFormated>
    <izvorni_sadrzaj>
      <item>POSOJILNICA BANK eGEn, Klagenfurt, Republika Austrija</item>
    </izvorni_sadrzaj>
    <derivirana_varijabla naziv="DomainObject.Predmet.StrankaListNazivFormated_1">
      <item>POSOJILNICA BANK eGEn, Klagenfurt, Republika Austrija</item>
    </derivirana_varijabla>
  </DomainObject.Predmet.StrankaListNazivFormated>
  <DomainObject.Predmet.StrankaListNazivFormatedOIB>
    <izvorni_sadrzaj>
      <item>POSOJILNICA BANK eGEn, Klagenfurt, Republika Austrija, OIB 24250429800</item>
    </izvorni_sadrzaj>
    <derivirana_varijabla naziv="DomainObject.Predmet.StrankaListNazivFormatedOIB_1">
      <item>POSOJILNICA BANK eGEn, Klagenfurt, Republika Austrija, OIB 24250429800</item>
    </derivirana_varijabla>
  </DomainObject.Predmet.StrankaListNazivFormatedOIB>
  <DomainObject.Predmet.ProtuStrankaListFormated>
    <izvorni_sadrzaj>
      <item>RB - IMPEX d.o.o. POREČ zastupanog po punomoćniku odvj. Asja Piplović</item>
    </izvorni_sadrzaj>
    <derivirana_varijabla naziv="DomainObject.Predmet.ProtuStrankaListFormated_1">
      <item>RB - IMPEX d.o.o. POREČ zastupanog po punomoćniku odvj. Asja Piplović</item>
    </derivirana_varijabla>
  </DomainObject.Predmet.ProtuStrankaListFormated>
  <DomainObject.Predmet.ProtuStrankaListFormatedOIB>
    <izvorni_sadrzaj>
      <item>RB - IMPEX d.o.o. POREČ, OIB 25611782202 zastupanog po punomoćniku odvj. Asja Piplović</item>
    </izvorni_sadrzaj>
    <derivirana_varijabla naziv="DomainObject.Predmet.ProtuStrankaListFormatedOIB_1">
      <item>RB - IMPEX d.o.o. POREČ, OIB 25611782202 zastupanog po punomoćniku odvj. Asja Piplović</item>
    </derivirana_varijabla>
  </DomainObject.Predmet.ProtuStrankaListFormatedOIB>
  <DomainObject.Predmet.ProtuStrankaListFormatedWithAdress>
    <izvorni_sadrzaj>
      <item>RB - IMPEX d.o.o. POREČ, Obala Maršala Tita 9, 34343 Poreč zastupanog po punomoćniku odvj. Asja Piplović</item>
    </izvorni_sadrzaj>
    <derivirana_varijabla naziv="DomainObject.Predmet.ProtuStrankaListFormatedWithAdress_1">
      <item>RB - IMPEX d.o.o. POREČ, Obala Maršala Tita 9, 34343 Poreč zastupanog po punomoćniku odvj. Asja Piplović</item>
    </derivirana_varijabla>
  </DomainObject.Predmet.ProtuStrankaListFormatedWithAdress>
  <DomainObject.Predmet.ProtuStrankaListFormatedWithAdressOIB>
    <izvorni_sadrzaj>
      <item>RB - IMPEX d.o.o. POREČ, OIB 25611782202, Obala Maršala Tita 9, 34343 Poreč zastupanog po punomoćniku odvj. Asja Piplović</item>
    </izvorni_sadrzaj>
    <derivirana_varijabla naziv="DomainObject.Predmet.ProtuStrankaListFormatedWithAdressOIB_1">
      <item>RB - IMPEX d.o.o. POREČ, OIB 25611782202, Obala Maršala Tita 9, 34343 Poreč zastupanog po punomoćniku odvj. Asja Piplović</item>
    </derivirana_varijabla>
  </DomainObject.Predmet.ProtuStrankaListFormatedWithAdressOIB>
  <DomainObject.Predmet.ProtuStrankaListNazivFormated>
    <izvorni_sadrzaj>
      <item>RB - IMPEX d.o.o. POREČ</item>
    </izvorni_sadrzaj>
    <derivirana_varijabla naziv="DomainObject.Predmet.ProtuStrankaListNazivFormated_1">
      <item>RB - IMPEX d.o.o. POREČ</item>
    </derivirana_varijabla>
  </DomainObject.Predmet.ProtuStrankaListNazivFormated>
  <DomainObject.Predmet.ProtuStrankaListNazivFormatedOIB>
    <izvorni_sadrzaj>
      <item>RB - IMPEX d.o.o. POREČ, OIB 25611782202</item>
    </izvorni_sadrzaj>
    <derivirana_varijabla naziv="DomainObject.Predmet.ProtuStrankaListNazivFormatedOIB_1">
      <item>RB - IMPEX d.o.o. POREČ, OIB 25611782202</item>
    </derivirana_varijabla>
  </DomainObject.Predmet.ProtuStrankaListNazivFormatedOIB>
  <DomainObject.Predmet.OstaliListFormated>
    <izvorni_sadrzaj>
      <item>VELID NASIF</item>
      <item>Odvj. druš. KALLAY &amp; PARTNERI, društvo s ograničenom odgovornošću</item>
      <item>Odvjetničko društvo KALLAY &amp; PARTNERI, društvo s ograničenom odgovornošću punomoćnik sudionika u postupku POSOJILNICA BANK eGEn, Klagenfurt, Republika Austrija</item>
      <item>odvj. Asja Piplović punomoćnik sudionika u postupku RB - IMPEX d.o.o. POREČ</item>
    </izvorni_sadrzaj>
    <derivirana_varijabla naziv="DomainObject.Predmet.OstaliListFormated_1">
      <item>VELID NASIF</item>
      <item>Odvj. druš. KALLAY &amp; PARTNERI, društvo s ograničenom odgovornošću</item>
      <item>Odvjetničko društvo KALLAY &amp; PARTNERI, društvo s ograničenom odgovornošću punomoćnik sudionika u postupku POSOJILNICA BANK eGEn, Klagenfurt, Republika Austrija</item>
      <item>odvj. Asja Piplović punomoćnik sudionika u postupku RB - IMPEX d.o.o. POREČ</item>
    </derivirana_varijabla>
  </DomainObject.Predmet.OstaliListFormated>
  <DomainObject.Predmet.OstaliListFormatedOIB>
    <izvorni_sadrzaj>
      <item>VELID NASIF</item>
      <item>Odvj. druš. KALLAY &amp; PARTNERI, društvo s ograničenom odgovornošću, OIB 86709918716</item>
      <item>Odvjetničko društvo KALLAY &amp; PARTNERI, društvo s ograničenom odgovornošću, OIB 86709918716 punomoćnik sudionika u postupku POSOJILNICA BANK eGEn, Klagenfurt, Republika Austrija</item>
      <item>odvj. Asja Piplović punomoćnik sudionika u postupku RB - IMPEX d.o.o. POREČ</item>
    </izvorni_sadrzaj>
    <derivirana_varijabla naziv="DomainObject.Predmet.OstaliListFormatedOIB_1">
      <item>VELID NASIF</item>
      <item>Odvj. druš. KALLAY &amp; PARTNERI, društvo s ograničenom odgovornošću, OIB 86709918716</item>
      <item>Odvjetničko društvo KALLAY &amp; PARTNERI, društvo s ograničenom odgovornošću, OIB 86709918716 punomoćnik sudionika u postupku POSOJILNICA BANK eGEn, Klagenfurt, Republika Austrija</item>
      <item>odvj. Asja Piplović punomoćnik sudionika u postupku RB - IMPEX d.o.o. POREČ</item>
    </derivirana_varijabla>
  </DomainObject.Predmet.OstaliListFormatedOIB>
  <DomainObject.Predmet.OstaliListFormatedWithAdress>
    <izvorni_sadrzaj>
      <item>VELID NASIF, iLICA 1A/III, 10000 Zagreb</item>
      <item>Odvj. druš. KALLAY &amp; PARTNERI, društvo s ograničenom odgovornošću, Ilica 1A/III, 10000 Zagreb</item>
      <item>Odvjetničko društvo KALLAY &amp; PARTNERI, društvo s ograničenom odgovornošću, Ilica 1A/III, 10000 Zagreb punomoćnik sudionika u postupku POSOJILNICA BANK eGEn, Klagenfurt, Republika Austrija</item>
      <item>odvj. Asja Piplović, Istarska 22, 52460 Buje punomoćnik sudionika u postupku RB - IMPEX d.o.o. POREČ</item>
    </izvorni_sadrzaj>
    <derivirana_varijabla naziv="DomainObject.Predmet.OstaliListFormatedWithAdress_1">
      <item>VELID NASIF, iLICA 1A/III, 10000 Zagreb</item>
      <item>Odvj. druš. KALLAY &amp; PARTNERI, društvo s ograničenom odgovornošću, Ilica 1A/III, 10000 Zagreb</item>
      <item>Odvjetničko društvo KALLAY &amp; PARTNERI, društvo s ograničenom odgovornošću, Ilica 1A/III, 10000 Zagreb punomoćnik sudionika u postupku POSOJILNICA BANK eGEn, Klagenfurt, Republika Austrija</item>
      <item>odvj. Asja Piplović, Istarska 22, 52460 Buje punomoćnik sudionika u postupku RB - IMPEX d.o.o. POREČ</item>
    </derivirana_varijabla>
  </DomainObject.Predmet.OstaliListFormatedWithAdress>
  <DomainObject.Predmet.OstaliListFormatedWithAdressOIB>
    <izvorni_sadrzaj>
      <item>VELID NASIF, iLICA 1A/III, 10000 Zagreb</item>
      <item>Odvj. druš. KALLAY &amp; PARTNERI, društvo s ograničenom odgovornošću, OIB 86709918716, Ilica 1A/III, 10000 Zagreb</item>
      <item>Odvjetničko društvo KALLAY &amp; PARTNERI, društvo s ograničenom odgovornošću, OIB 86709918716, Ilica 1A/III, 10000 Zagreb punomoćnik sudionika u postupku POSOJILNICA BANK eGEn, Klagenfurt, Republika Austrija</item>
      <item>odvj. Asja Piplović, Istarska 22, 52460 Buje punomoćnik sudionika u postupku RB - IMPEX d.o.o. POREČ</item>
    </izvorni_sadrzaj>
    <derivirana_varijabla naziv="DomainObject.Predmet.OstaliListFormatedWithAdressOIB_1">
      <item>VELID NASIF, iLICA 1A/III, 10000 Zagreb</item>
      <item>Odvj. druš. KALLAY &amp; PARTNERI, društvo s ograničenom odgovornošću, OIB 86709918716, Ilica 1A/III, 10000 Zagreb</item>
      <item>Odvjetničko društvo KALLAY &amp; PARTNERI, društvo s ograničenom odgovornošću, OIB 86709918716, Ilica 1A/III, 10000 Zagreb punomoćnik sudionika u postupku POSOJILNICA BANK eGEn, Klagenfurt, Republika Austrija</item>
      <item>odvj. Asja Piplović, Istarska 22, 52460 Buje punomoćnik sudionika u postupku RB - IMPEX d.o.o. POREČ</item>
    </derivirana_varijabla>
  </DomainObject.Predmet.OstaliListFormatedWithAdressOIB>
  <DomainObject.Predmet.OstaliListNazivFormated>
    <izvorni_sadrzaj>
      <item>VELID NASIF</item>
      <item>Odvj. druš. KALLAY &amp; PARTNERI, društvo s ograničenom odgovornošću</item>
      <item>Odvjetničko društvo KALLAY &amp; PARTNERI, društvo s ograničenom odgovornošću</item>
      <item>odvj. Asja Piplović</item>
    </izvorni_sadrzaj>
    <derivirana_varijabla naziv="DomainObject.Predmet.OstaliListNazivFormated_1">
      <item>VELID NASIF</item>
      <item>Odvj. druš. KALLAY &amp; PARTNERI, društvo s ograničenom odgovornošću</item>
      <item>Odvjetničko društvo KALLAY &amp; PARTNERI, društvo s ograničenom odgovornošću</item>
      <item>odvj. Asja Piplović</item>
    </derivirana_varijabla>
  </DomainObject.Predmet.OstaliListNazivFormated>
  <DomainObject.Predmet.OstaliListNazivFormatedOIB>
    <izvorni_sadrzaj>
      <item>VELID NASIF</item>
      <item>Odvj. druš. KALLAY &amp; PARTNERI, društvo s ograničenom odgovornošću, OIB 86709918716</item>
      <item>Odvjetničko društvo KALLAY &amp; PARTNERI, društvo s ograničenom odgovornošću, OIB 86709918716</item>
      <item>odvj. Asja Piplović</item>
    </izvorni_sadrzaj>
    <derivirana_varijabla naziv="DomainObject.Predmet.OstaliListNazivFormatedOIB_1">
      <item>VELID NASIF</item>
      <item>Odvj. druš. KALLAY &amp; PARTNERI, društvo s ograničenom odgovornošću, OIB 86709918716</item>
      <item>Odvjetničko društvo KALLAY &amp; PARTNERI, društvo s ograničenom odgovornošću, OIB 86709918716</item>
      <item>odvj. 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POSOJILNICA BANK eGEn, Klagenfurt, Republika Austrija</izvorni_sadrzaj>
    <derivirana_varijabla naziv="DomainObject.Predmet.StrankaIDrugi_1">POSOJILNICA BANK eGEn, Klagenfurt, Republika Austrija</derivirana_varijabla>
  </DomainObject.Predmet.StrankaIDrugi>
  <DomainObject.Predmet.ProtustrankaIDrugi>
    <izvorni_sadrzaj>RB - IMPEX d.o.o. POREČ</izvorni_sadrzaj>
    <derivirana_varijabla naziv="DomainObject.Predmet.ProtustrankaIDrugi_1">RB - IMPEX d.o.o. POREČ</derivirana_varijabla>
  </DomainObject.Predmet.ProtustrankaIDrugi>
  <DomainObject.Predmet.StrankaIDrugiAdressOIB>
    <izvorni_sadrzaj>POSOJILNICA BANK eGEn, Klagenfurt, Republika Austrija, OIB 24250429800, Paulitschgasse 5-7, 0 Klagenfurt</izvorni_sadrzaj>
    <derivirana_varijabla naziv="DomainObject.Predmet.StrankaIDrugiAdressOIB_1">POSOJILNICA BANK eGEn, Klagenfurt, Republika Austrija, OIB 24250429800, Paulitschgasse 5-7, 0 Klagenfurt</derivirana_varijabla>
  </DomainObject.Predmet.StrankaIDrugiAdressOIB>
  <DomainObject.Predmet.ProtustrankaIDrugiAdressOIB>
    <izvorni_sadrzaj>RB - IMPEX d.o.o. POREČ, OIB 25611782202, Obala Maršala Tita 9, 34343 Poreč</izvorni_sadrzaj>
    <derivirana_varijabla naziv="DomainObject.Predmet.ProtustrankaIDrugiAdressOIB_1">RB - IMPEX d.o.o. POREČ, OIB 25611782202, Obala Maršala Tita 9, 34343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RB - IMPEX d.o.o. POREČ</item>
      <item>VELID NASIF</item>
      <item>Odvj. druš. KALLAY &amp; PARTNERI, društvo s ograničenom odgovornošću</item>
      <item>POSOJILNICA BANK eGEn, Klagenfurt, Republika Austrija</item>
      <item>Odvjetničko društvo KALLAY &amp; PARTNERI, društvo s ograničenom odgovornošću</item>
      <item>odvj. Asja Piplović</item>
    </izvorni_sadrzaj>
    <derivirana_varijabla naziv="DomainObject.Predmet.SudioniciListNaziv_1">
      <item>RB - IMPEX d.o.o. POREČ</item>
      <item>VELID NASIF</item>
      <item>Odvj. druš. KALLAY &amp; PARTNERI, društvo s ograničenom odgovornošću</item>
      <item>POSOJILNICA BANK eGEn, Klagenfurt, Republika Austrija</item>
      <item>Odvjetničko društvo KALLAY &amp; PARTNERI, društvo s ograničenom odgovornošću</item>
      <item>odvj. Asja Piplović</item>
    </derivirana_varijabla>
  </DomainObject.Predmet.SudioniciListNaziv>
  <DomainObject.Predmet.SudioniciListAdressOIB>
    <izvorni_sadrzaj>
      <item>RB - IMPEX d.o.o. POREČ, OIB 25611782202, Obala Maršala Tita 9,34343 Poreč</item>
      <item>VELID NASIF, iLICA 1A/III,10000 Zagreb</item>
      <item>Odvj. druš. KALLAY &amp; PARTNERI, društvo s ograničenom odgovornošću, OIB 86709918716, Ilica 1A/III,10000 Zagreb</item>
      <item>POSOJILNICA BANK eGEn, Klagenfurt, Republika Austrija, OIB 24250429800, Paulitschgasse 5-7,0 Klagenfurt</item>
      <item>Odvjetničko društvo KALLAY &amp; PARTNERI, društvo s ograničenom odgovornošću, OIB 86709918716, Ilica 1A/III,10000 Zagreb</item>
      <item>odvj. Asja Piplović, Istarska 22,52460 Buje</item>
    </izvorni_sadrzaj>
    <derivirana_varijabla naziv="DomainObject.Predmet.SudioniciListAdressOIB_1">
      <item>RB - IMPEX d.o.o. POREČ, OIB 25611782202, Obala Maršala Tita 9,34343 Poreč</item>
      <item>VELID NASIF, iLICA 1A/III,10000 Zagreb</item>
      <item>Odvj. druš. KALLAY &amp; PARTNERI, društvo s ograničenom odgovornošću, OIB 86709918716, Ilica 1A/III,10000 Zagreb</item>
      <item>POSOJILNICA BANK eGEn, Klagenfurt, Republika Austrija, OIB 24250429800, Paulitschgasse 5-7,0 Klagenfurt</item>
      <item>Odvjetničko društvo KALLAY &amp; PARTNERI, društvo s ograničenom odgovornošću, OIB 86709918716, Ilica 1A/III,10000 Zagreb</item>
      <item>odvj. 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25611782202</item>
      <item>, OIB null</item>
      <item>, OIB 86709918716</item>
      <item>, OIB 24250429800</item>
      <item>, OIB 86709918716</item>
      <item>, OIB null</item>
    </izvorni_sadrzaj>
    <derivirana_varijabla naziv="DomainObject.Predmet.SudioniciListNazivOIB_1">
      <item>, OIB 25611782202</item>
      <item>, OIB null</item>
      <item>, OIB 86709918716</item>
      <item>, OIB 24250429800</item>
      <item>, OIB 86709918716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St-258/2018-22</izvorni_sadrzaj>
    <derivirana_varijabla naziv="DomainObject.PredzadnjaOdlukaIzPredmeta.Oznaka_1">St-258/2018-22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1191</properties:Words>
  <properties:Characters>6494</properties:Characters>
  <properties:Lines>143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7721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2018-12-06T14:02:00Z</dcterms:created>
  <dc:creator>drabar</dc:creator>
  <cp:lastModifiedBy>Sanja Lakošeljac</cp:lastModifiedBy>
  <cp:lastPrinted>2015-07-24T07:48:00Z</cp:lastPrinted>
  <dcterms:modified xmlns:xsi="http://www.w3.org/2001/XMLSchema-instance" xsi:type="dcterms:W3CDTF">2018-12-07T07:39:00Z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upućivanju u parnicu St-258-18.docx)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