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0ef7" w14:paraId="13f0ef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53E99" w:rsidP="00853E99" w:rsidR="00853E99" w:rsidRPr="00853E9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53E99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853E99">
        <w:rPr>
          <w:rFonts w:cs="Times New Roman" w:eastAsia="Times New Roman"/>
          <w:lang w:eastAsia="hr-HR"/>
        </w:rPr>
        <w:t>Broj: 14. St-1459/2015.</w:t>
      </w:r>
    </w:p>
    <w:p w:rsidRDefault="00853E99" w:rsidP="00853E99" w:rsidR="00853E99" w:rsidRPr="00853E99">
      <w:pPr>
        <w:spacing w:after="0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53E99" w:rsidP="00853E99" w:rsidR="00853E99" w:rsidRPr="00853E99">
      <w:pPr>
        <w:spacing w:after="0"/>
        <w:rPr>
          <w:rFonts w:cs="Times New Roman" w:eastAsia="Times New Roman"/>
          <w:b/>
          <w:lang w:eastAsia="hr-HR"/>
        </w:rPr>
      </w:pPr>
      <w:r w:rsidRPr="00853E9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53E99">
        <w:rPr>
          <w:rFonts w:cs="Times New Roman" w:eastAsia="Times New Roman"/>
          <w:b/>
          <w:lang w:eastAsia="hr-HR"/>
        </w:rPr>
        <w:t>Sukoišanska</w:t>
      </w:r>
      <w:proofErr w:type="spellEnd"/>
      <w:r w:rsidRPr="00853E9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53E9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53E99" w:rsidP="00853E99" w:rsidR="00853E99" w:rsidRPr="00853E9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53E99" w:rsidP="00853E99" w:rsidR="00853E99" w:rsidRPr="00853E9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53E99">
        <w:rPr>
          <w:rFonts w:cs="Times New Roman" w:eastAsia="Times New Roman"/>
          <w:b/>
          <w:lang w:eastAsia="hr-HR"/>
        </w:rPr>
        <w:t>R J E Š E NJ E</w:t>
      </w:r>
    </w:p>
    <w:p w:rsidRDefault="00853E99" w:rsidP="00853E99" w:rsidR="00853E99" w:rsidRPr="00853E9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b/>
          <w:lang w:eastAsia="hr-HR"/>
        </w:rPr>
        <w:tab/>
      </w:r>
      <w:r w:rsidRPr="00853E9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MILENA, za turizam i ugostiteljstvo, d.o.o., Stobreč, </w:t>
      </w:r>
      <w:proofErr w:type="spellStart"/>
      <w:r w:rsidRPr="00853E99">
        <w:rPr>
          <w:rFonts w:cs="Times New Roman" w:eastAsia="Times New Roman"/>
          <w:lang w:eastAsia="hr-HR"/>
        </w:rPr>
        <w:t>Ivankova</w:t>
      </w:r>
      <w:proofErr w:type="spellEnd"/>
      <w:r w:rsidRPr="00853E99">
        <w:rPr>
          <w:rFonts w:cs="Times New Roman" w:eastAsia="Times New Roman"/>
          <w:lang w:eastAsia="hr-HR"/>
        </w:rPr>
        <w:t xml:space="preserve"> 11/B.,  OIB: 74058729211., MBS: 060185060., dana 06. svibnja 2016. godine</w:t>
      </w: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center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r i j e š i o  j e</w:t>
      </w:r>
    </w:p>
    <w:p w:rsidRDefault="00853E99" w:rsidP="00853E99" w:rsidR="00853E99" w:rsidRPr="00853E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 xml:space="preserve">Otvara se skraćeni stečajni postupak nad Dužnikom: MILENA, za turizam i ugostiteljstvo, d.o.o., Stobreč, </w:t>
      </w:r>
      <w:proofErr w:type="spellStart"/>
      <w:r w:rsidRPr="00853E99">
        <w:rPr>
          <w:rFonts w:cs="Times New Roman" w:eastAsia="Times New Roman"/>
          <w:lang w:eastAsia="hr-HR"/>
        </w:rPr>
        <w:t>Ivankova</w:t>
      </w:r>
      <w:proofErr w:type="spellEnd"/>
      <w:r w:rsidRPr="00853E99">
        <w:rPr>
          <w:rFonts w:cs="Times New Roman" w:eastAsia="Times New Roman"/>
          <w:lang w:eastAsia="hr-HR"/>
        </w:rPr>
        <w:t xml:space="preserve"> 11/B.,  OIB: 74058729211., MBS: 060185060. Skraćeni stečajni postupak je otvoren dana 06. svibnja 2016. godine u 12,10 sati, kada je ovo rješenje objavljeno na mrežnoj stranici e-Oglasna ploča sudova.</w:t>
      </w:r>
    </w:p>
    <w:p w:rsidRDefault="00853E99" w:rsidP="00853E99" w:rsidR="00853E99" w:rsidRPr="00853E9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Za stečajnog upravitelja imenuje se Mateo Erceg, Radnička cesta 30., Zagreb,    OIB: 93602617826.</w:t>
      </w:r>
    </w:p>
    <w:p w:rsidRDefault="00853E99" w:rsidP="00853E99" w:rsidR="00853E99" w:rsidRPr="00853E9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 xml:space="preserve">Zaključuje se skraćeni stečajni postupak nad Dužnikom: MILENA, za turizam i ugostiteljstvo, d.o.o., Stobreč, </w:t>
      </w:r>
      <w:proofErr w:type="spellStart"/>
      <w:r w:rsidRPr="00853E99">
        <w:rPr>
          <w:rFonts w:cs="Times New Roman" w:eastAsia="Times New Roman"/>
          <w:lang w:eastAsia="hr-HR"/>
        </w:rPr>
        <w:t>Ivankova</w:t>
      </w:r>
      <w:proofErr w:type="spellEnd"/>
      <w:r w:rsidRPr="00853E99">
        <w:rPr>
          <w:rFonts w:cs="Times New Roman" w:eastAsia="Times New Roman"/>
          <w:lang w:eastAsia="hr-HR"/>
        </w:rPr>
        <w:t xml:space="preserve"> 11/B.,  OIB: 74058729211., MBS: 060185060.</w:t>
      </w:r>
    </w:p>
    <w:p w:rsidRDefault="00853E99" w:rsidP="00853E99" w:rsidR="00853E99" w:rsidRPr="00853E9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53E99" w:rsidP="00853E99" w:rsidR="00853E99" w:rsidRPr="00853E9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center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Obrazloženje</w:t>
      </w:r>
    </w:p>
    <w:p w:rsidRDefault="00853E99" w:rsidP="00853E99" w:rsidR="00853E99" w:rsidRPr="00853E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MILENA, za turizam i ugostiteljstvo, d.o.o., Stobreč, </w:t>
      </w:r>
      <w:proofErr w:type="spellStart"/>
      <w:r w:rsidRPr="00853E99">
        <w:rPr>
          <w:rFonts w:cs="Times New Roman" w:eastAsia="Times New Roman"/>
          <w:lang w:eastAsia="hr-HR"/>
        </w:rPr>
        <w:t>Ivankova</w:t>
      </w:r>
      <w:proofErr w:type="spellEnd"/>
      <w:r w:rsidRPr="00853E99">
        <w:rPr>
          <w:rFonts w:cs="Times New Roman" w:eastAsia="Times New Roman"/>
          <w:lang w:eastAsia="hr-HR"/>
        </w:rPr>
        <w:t xml:space="preserve"> 11/B.,  OIB: 74058729211., MBS: 060185060.</w:t>
      </w: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1436. dana, u ukupnom iznosu od: 910.356,35 kn, kao i da prema podacima koji su dostavljeni od Hrvatskog zavoda za mirovinskog osiguranje, Dužnik nema zaposlenih.</w:t>
      </w: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53E99">
        <w:rPr>
          <w:rFonts w:cs="Times New Roman" w:eastAsia="Times New Roman"/>
          <w:lang w:eastAsia="hr-HR"/>
        </w:rPr>
        <w:tab/>
        <w:t xml:space="preserve">                                                             </w:t>
      </w:r>
      <w:r w:rsidRPr="00853E9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853E9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53E99">
        <w:rPr>
          <w:rFonts w:cs="Times New Roman" w:eastAsia="Times New Roman"/>
          <w:b/>
          <w:lang w:eastAsia="hr-HR" w:val="en-AU"/>
        </w:rPr>
        <w:t xml:space="preserve">: 14. </w:t>
      </w:r>
      <w:r w:rsidRPr="00853E99">
        <w:rPr>
          <w:rFonts w:cs="Times New Roman" w:eastAsia="Times New Roman"/>
          <w:b/>
          <w:lang w:eastAsia="hr-HR"/>
        </w:rPr>
        <w:t>St-1459/2015.</w:t>
      </w: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čime su bile ispunjene pretpostavke iz čl. 428. Stečajnog zakona (</w:t>
      </w:r>
      <w:r w:rsidRPr="00853E99">
        <w:rPr>
          <w:rFonts w:cs="Times New Roman" w:eastAsia="Times New Roman"/>
          <w:i/>
          <w:lang w:eastAsia="hr-HR"/>
        </w:rPr>
        <w:t>Narodne novine</w:t>
      </w:r>
      <w:r w:rsidRPr="00853E99">
        <w:rPr>
          <w:rFonts w:cs="Times New Roman" w:eastAsia="Times New Roman"/>
          <w:lang w:eastAsia="hr-HR"/>
        </w:rPr>
        <w:t>, broj: 71/15., dalje: SZ), ovaj Sud je 27.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ab/>
      </w:r>
    </w:p>
    <w:p w:rsidRDefault="00853E99" w:rsidP="00853E99" w:rsidR="00853E99" w:rsidRPr="00853E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53E99" w:rsidP="00853E99" w:rsidR="00853E99" w:rsidRPr="00853E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53E99" w:rsidP="00853E99" w:rsidR="00853E99" w:rsidRPr="00853E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53E99" w:rsidP="00853E99" w:rsidR="00853E99" w:rsidRPr="00853E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53E99" w:rsidP="00853E99" w:rsidR="00853E99" w:rsidRPr="00853E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53E99" w:rsidP="00853E99" w:rsidR="00853E99" w:rsidRPr="00853E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U Splitu, 06. svibnja 2016. godine</w:t>
      </w:r>
    </w:p>
    <w:p w:rsidRDefault="00853E99" w:rsidP="00853E99" w:rsidR="00853E99" w:rsidRPr="00853E9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S U D A C</w:t>
      </w:r>
    </w:p>
    <w:p w:rsidRDefault="00853E99" w:rsidP="00853E99" w:rsidR="00853E99" w:rsidRPr="00853E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Jozo Ćaleta</w:t>
      </w:r>
    </w:p>
    <w:p w:rsidRDefault="00853E99" w:rsidP="00853E99" w:rsidR="00853E99" w:rsidRPr="00853E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53E9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53E9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53E9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53E99">
        <w:rPr>
          <w:rFonts w:cs="Times New Roman" w:eastAsia="Times New Roman"/>
          <w:b/>
          <w:lang w:eastAsia="hr-HR" w:val="en-AU"/>
        </w:rPr>
        <w:t xml:space="preserve">: 14. </w:t>
      </w:r>
      <w:r w:rsidRPr="00853E99">
        <w:rPr>
          <w:rFonts w:cs="Times New Roman" w:eastAsia="Times New Roman"/>
          <w:b/>
          <w:lang w:eastAsia="hr-HR"/>
        </w:rPr>
        <w:t>St-1459/2015.</w:t>
      </w: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POUKA O PRAVNOM LIJEKU:</w:t>
      </w: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53E99" w:rsidP="00853E99" w:rsidR="00853E99" w:rsidRPr="00853E99">
      <w:pPr>
        <w:spacing w:after="0"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DNA:</w:t>
      </w:r>
    </w:p>
    <w:p w:rsidRDefault="00853E99" w:rsidP="00853E99" w:rsidR="00853E99" w:rsidRPr="00853E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53E99" w:rsidP="00853E99" w:rsidR="00853E99" w:rsidRPr="00853E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Dužniku,</w:t>
      </w:r>
    </w:p>
    <w:p w:rsidRDefault="00853E99" w:rsidP="00853E99" w:rsidR="00853E99" w:rsidRPr="00853E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 xml:space="preserve">stečajnom upravitelju Mateo Erceg, Radnička cesta 30., Zagreb, </w:t>
      </w:r>
    </w:p>
    <w:p w:rsidRDefault="00853E99" w:rsidP="00853E99" w:rsidR="00853E99" w:rsidRPr="00853E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Županijsko državno odvjetništvo Split,</w:t>
      </w:r>
    </w:p>
    <w:p w:rsidRDefault="00853E99" w:rsidP="00853E99" w:rsidR="00853E99" w:rsidRPr="00853E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 xml:space="preserve">Porezna uprava Split, </w:t>
      </w:r>
    </w:p>
    <w:p w:rsidRDefault="00853E99" w:rsidP="00853E99" w:rsidR="00853E99" w:rsidRPr="00853E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e-Oglasna ploča Suda – rok 20. dana,</w:t>
      </w:r>
    </w:p>
    <w:p w:rsidRDefault="00853E99" w:rsidP="00853E99" w:rsidR="00853E99" w:rsidRPr="00853E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53E99">
        <w:rPr>
          <w:rFonts w:cs="Times New Roman" w:eastAsia="Times New Roman"/>
          <w:lang w:eastAsia="hr-HR"/>
        </w:rPr>
        <w:t>sudski registar – nakon pravomoćnosti</w:t>
      </w:r>
    </w:p>
    <w:p w:rsidRDefault="00853E99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853E99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E99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20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St-1459/2015-5</izvorni_sadrzaj>
    <derivirana_varijabla naziv="DomainObject.Oznaka_1">St-1459/2015-5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St-1459/2015</izvorni_sadrzaj>
    <derivirana_varijabla naziv="DomainObject.Predmet.OznakaBroj_1">St-1459/2015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MILENA za turizam i ugostiteljstvo, društvo s ograničenom odgovornošću</izvorni_sadrzaj>
    <derivirana_varijabla naziv="DomainObject.Predmet.ProtustrankaFormated_1">  MILENA za turizam i ugostiteljstvo, društvo s ograničenom odgovornošću</derivirana_varijabla>
  </DomainObject.Predmet.ProtustrankaFormated>
  <DomainObject.Predmet.ProtustrankaFormatedOIB>
    <izvorni_sadrzaj>  MILENA za turizam i ugostiteljstvo, društvo s ograničenom odgovornošću, OIB 74058729211</izvorni_sadrzaj>
    <derivirana_varijabla naziv="DomainObject.Predmet.ProtustrankaFormatedOIB_1">  MILENA za turizam i ugostiteljstvo, društvo s ograničenom odgovornošću, OIB 74058729211</derivirana_varijabla>
  </DomainObject.Predmet.ProtustrankaFormatedOIB>
  <DomainObject.Predmet.ProtustrankaFormatedWithAdress>
    <izvorni_sadrzaj> MILENA za turizam i ugostiteljstvo, društvo s ograničenom odgovornošću, Ivankova 11/B, 21311 Stobreč</izvorni_sadrzaj>
    <derivirana_varijabla naziv="DomainObject.Predmet.ProtustrankaFormatedWithAdress_1"> MILENA za turizam i ugostiteljstvo, društvo s ograničenom odgovornošću, Ivankova 11/B, 21311 Stobreč</derivirana_varijabla>
  </DomainObject.Predmet.ProtustrankaFormatedWithAdress>
  <DomainObject.Predmet.ProtustrankaFormatedWithAdressOIB>
    <izvorni_sadrzaj> MILENA za turizam i ugostiteljstvo, društvo s ograničenom odgovornošću, OIB 74058729211, Ivankova 11/B, 21311 Stobreč</izvorni_sadrzaj>
    <derivirana_varijabla naziv="DomainObject.Predmet.ProtustrankaFormatedWithAdressOIB_1"> MILENA za turizam i ugostiteljstvo, društvo s ograničenom odgovornošću, OIB 74058729211, Ivankova 11/B, 21311 Stobreč</derivirana_varijabla>
  </DomainObject.Predmet.ProtustrankaFormatedWithAdressOIB>
  <DomainObject.Predmet.ProtustrankaWithAdress>
    <izvorni_sadrzaj>MILENA za turizam i ugostiteljstvo, društvo s ograničenom odgovornošću Ivankova 11/B, 21311 Stobreč</izvorni_sadrzaj>
    <derivirana_varijabla naziv="DomainObject.Predmet.ProtustrankaWithAdress_1">MILENA za turizam i ugostiteljstvo, društvo s ograničenom odgovornošću Ivankova 11/B, 21311 Stobreč</derivirana_varijabla>
  </DomainObject.Predmet.ProtustrankaWithAdress>
  <DomainObject.Predmet.ProtustrankaWithAdressOIB>
    <izvorni_sadrzaj>MILENA za turizam i ugostiteljstvo, društvo s ograničenom odgovornošću, OIB 74058729211, Ivankova 11/B, 21311 Stobreč</izvorni_sadrzaj>
    <derivirana_varijabla naziv="DomainObject.Predmet.ProtustrankaWithAdressOIB_1">MILENA za turizam i ugostiteljstvo, društvo s ograničenom odgovornošću, OIB 74058729211, Ivankova 11/B, 21311 Stobreč</derivirana_varijabla>
  </DomainObject.Predmet.ProtustrankaWithAdressOIB>
  <DomainObject.Predmet.ProtustrankaNazivFormated>
    <izvorni_sadrzaj>MILENA za turizam i ugostiteljstvo, društvo s ograničenom odgovornošću</izvorni_sadrzaj>
    <derivirana_varijabla naziv="DomainObject.Predmet.ProtustrankaNazivFormated_1">MILENA za turizam i ugostiteljstvo, društvo s ograničenom odgovornošću</derivirana_varijabla>
  </DomainObject.Predmet.ProtustrankaNazivFormated>
  <DomainObject.Predmet.ProtustrankaNazivFormatedOIB>
    <izvorni_sadrzaj>MILENA za turizam i ugostiteljstvo, društvo s ograničenom odgovornošću, OIB 74058729211</izvorni_sadrzaj>
    <derivirana_varijabla naziv="DomainObject.Predmet.ProtustrankaNazivFormatedOIB_1">MILENA za turizam i ugostiteljstvo, društvo s ograničenom odgovornošću, OIB 74058729211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910356.35</izvorni_sadrzaj>
    <derivirana_varijabla naziv="DomainObject.Predmet.TrenutnaVrijednost_1">910356.35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MILENA za turizam i ugostiteljstvo, društvo s ograničenom odgovornošću</item>
    </izvorni_sadrzaj>
    <derivirana_varijabla naziv="DomainObject.Predmet.ProtuStrankaListFormated_1">
      <item>MILENA za turizam i ugostiteljstvo, društvo s ograničenom odgovornošću</item>
    </derivirana_varijabla>
  </DomainObject.Predmet.ProtuStrankaListFormated>
  <DomainObject.Predmet.ProtuStrankaListFormatedOIB>
    <izvorni_sadrzaj>
      <item>MILENA za turizam i ugostiteljstvo, društvo s ograničenom odgovornošću, OIB 74058729211</item>
    </izvorni_sadrzaj>
    <derivirana_varijabla naziv="DomainObject.Predmet.ProtuStrankaListFormatedOIB_1">
      <item>MILENA za turizam i ugostiteljstvo, društvo s ograničenom odgovornošću, OIB 74058729211</item>
    </derivirana_varijabla>
  </DomainObject.Predmet.ProtuStrankaListFormatedOIB>
  <DomainObject.Predmet.ProtuStrankaListFormatedWithAdress>
    <izvorni_sadrzaj>
      <item>MILENA za turizam i ugostiteljstvo, društvo s ograničenom odgovornošću, Ivankova 11/B, 21311 Stobreč</item>
    </izvorni_sadrzaj>
    <derivirana_varijabla naziv="DomainObject.Predmet.ProtuStrankaListFormatedWithAdress_1">
      <item>MILENA za turizam i ugostiteljstvo, društvo s ograničenom odgovornošću, Ivankova 11/B, 21311 Stobreč</item>
    </derivirana_varijabla>
  </DomainObject.Predmet.ProtuStrankaListFormatedWithAdress>
  <DomainObject.Predmet.ProtuStrankaListFormatedWithAdressOIB>
    <izvorni_sadrzaj>
      <item>MILENA za turizam i ugostiteljstvo, društvo s ograničenom odgovornošću, OIB 74058729211, Ivankova 11/B, 21311 Stobreč</item>
    </izvorni_sadrzaj>
    <derivirana_varijabla naziv="DomainObject.Predmet.ProtuStrankaListFormatedWithAdressOIB_1">
      <item>MILENA za turizam i ugostiteljstvo, društvo s ograničenom odgovornošću, OIB 74058729211, Ivankova 11/B, 21311 Stobreč</item>
    </derivirana_varijabla>
  </DomainObject.Predmet.ProtuStrankaListFormatedWithAdressOIB>
  <DomainObject.Predmet.ProtuStrankaListNazivFormated>
    <izvorni_sadrzaj>
      <item>MILENA za turizam i ugostiteljstvo, društvo s ograničenom odgovornošću</item>
    </izvorni_sadrzaj>
    <derivirana_varijabla naziv="DomainObject.Predmet.ProtuStrankaListNazivFormated_1">
      <item>MILENA za turizam i ugostiteljstvo, društvo s ograničenom odgovornošću</item>
    </derivirana_varijabla>
  </DomainObject.Predmet.ProtuStrankaListNazivFormated>
  <DomainObject.Predmet.ProtuStrankaListNazivFormatedOIB>
    <izvorni_sadrzaj>
      <item>MILENA za turizam i ugostiteljstvo, društvo s ograničenom odgovornošću, OIB 74058729211</item>
    </izvorni_sadrzaj>
    <derivirana_varijabla naziv="DomainObject.Predmet.ProtuStrankaListNazivFormatedOIB_1">
      <item>MILENA za turizam i ugostiteljstvo, društvo s ograničenom odgovornošću, OIB 74058729211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St-1459/2015-5</izvorni_sadrzaj>
    <derivirana_varijabla naziv="DomainObject.PoslovniBrojDokumenta_1">St-1459/2015-5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MILENA za turizam i ugostiteljstvo, društvo s ograničenom odgovornošću</izvorni_sadrzaj>
    <derivirana_varijabla naziv="DomainObject.Predmet.ProtustrankaIDrugi_1">MILENA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MILENA za turizam i ugostiteljstvo, društvo s ograničenom odgovornošću, OIB 74058729211, Ivankova 11/B, 21311 Stobreč</izvorni_sadrzaj>
    <derivirana_varijabla naziv="DomainObject.Predmet.ProtustrankaIDrugiAdressOIB_1">MILENA za turizam i ugostiteljstvo, društvo s ograničenom odgovornošću, OIB 74058729211, Ivankova 11/B,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za turizam i ugostiteljstvo, društvo s ograničenom odgovornošću</item>
      <item>FINANCIJSKA AGENCIJA, RC SPLIT</item>
    </izvorni_sadrzaj>
    <derivirana_varijabla naziv="DomainObject.Predmet.SudioniciListNaziv_1">
      <item>MILENA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MILENA za turizam i ugostiteljstvo, društvo s ograničenom odgovornošću, OIB 74058729211, Ivankova 11/B,21311 Stobreč</item>
      <item>FINANCIJSKA AGENCIJA, RC SPLIT, OIB 85821130368, Mažuranićevo šetalište 24b,21000 Split</item>
    </izvorni_sadrzaj>
    <derivirana_varijabla naziv="DomainObject.Predmet.SudioniciListAdressOIB_1">
      <item>MILENA za turizam i ugostiteljstvo, društvo s ograničenom odgovornošću, OIB 74058729211, Ivankova 11/B,21311 Stobreč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2D8F3-A7DC-44DE-B97F-2D3150C5C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4267</properties:Characters>
  <properties:Lines>122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2016-05-06T09:55:00Z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St-1459/2015-5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