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9e5c" w14:paraId="db39e5c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 xml:space="preserve">Zagreb, </w:t>
            </w:r>
            <w:proofErr w:type="spellStart"/>
            <w:r w:rsidRPr="00AE2996">
              <w:t>Amruševa</w:t>
            </w:r>
            <w:proofErr w:type="spellEnd"/>
            <w:r w:rsidRPr="00AE2996">
              <w:t xml:space="preserve">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A8067C">
        <w:t>3610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A8067C">
        <w:t xml:space="preserve">DOBRE STVARI  d.o.o., Zagreb, </w:t>
      </w:r>
      <w:proofErr w:type="spellStart"/>
      <w:r w:rsidR="00A8067C">
        <w:t>Bersečka</w:t>
      </w:r>
      <w:proofErr w:type="spellEnd"/>
      <w:r w:rsidR="00A8067C">
        <w:t xml:space="preserve"> 6, OIB: 30968411769,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A8067C">
        <w:rPr>
          <w:lang w:val="hr-HR"/>
        </w:rPr>
        <w:t>3610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 xml:space="preserve">15. </w:t>
      </w:r>
      <w:proofErr w:type="spellStart"/>
      <w:proofErr w:type="gramStart"/>
      <w:r w:rsidR="008D0459">
        <w:t>siječnja</w:t>
      </w:r>
      <w:proofErr w:type="spellEnd"/>
      <w:proofErr w:type="gramEnd"/>
      <w:r w:rsidR="008D0459">
        <w:t xml:space="preserve">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 xml:space="preserve">15. </w:t>
      </w:r>
      <w:proofErr w:type="spellStart"/>
      <w:proofErr w:type="gramStart"/>
      <w:r w:rsidR="008D0459">
        <w:rPr>
          <w:b/>
        </w:rPr>
        <w:t>siječnja</w:t>
      </w:r>
      <w:proofErr w:type="spellEnd"/>
      <w:proofErr w:type="gramEnd"/>
      <w:r w:rsidR="008D0459">
        <w:rPr>
          <w:b/>
        </w:rPr>
        <w:t xml:space="preserve">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0B0147">
        <w:t>og</w:t>
      </w:r>
      <w:r w:rsidR="008D0459">
        <w:t>l</w:t>
      </w:r>
      <w:r w:rsidR="000B0147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A8067C">
        <w:t>3610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926" w:rsidR="009F1926">
      <w:r>
        <w:separator/>
      </w:r>
    </w:p>
  </w:endnote>
  <w:endnote w:id="0" w:type="continuationSeparator">
    <w:p w:rsidRDefault="009F1926" w:rsidR="009F1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926" w:rsidR="009F1926">
      <w:r>
        <w:separator/>
      </w:r>
    </w:p>
  </w:footnote>
  <w:footnote w:id="0" w:type="continuationSeparator">
    <w:p w:rsidRDefault="009F1926" w:rsidR="009F1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 xml:space="preserve">74. </w:t>
    </w:r>
    <w:proofErr w:type="spellStart"/>
    <w:r w:rsidRPr="00AE2996">
      <w:t>Povrv</w:t>
    </w:r>
    <w:proofErr w:type="spellEnd"/>
    <w:r w:rsidRPr="00AE2996">
      <w:t>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933CF"/>
    <w:rsid w:val="00097423"/>
    <w:rsid w:val="000B0147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644CC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216E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1926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067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ISPARAVAK OGLASA</izvorni_sadrzaj>
    <derivirana_varijabla naziv="DomainObject.Primjedba_1">ISPARAVAK OGLASA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3610</izvorni_sadrzaj>
    <derivirana_varijabla naziv="DomainObject.Predmet.Broj_1">3610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St-3610/2015</izvorni_sadrzaj>
    <derivirana_varijabla naziv="DomainObject.Predmet.OznakaBroj_1">St-3610/2015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STVARI  d.o.o. zastupanog po punomoćniku JADRANKA KUK</izvorni_sadrzaj>
    <derivirana_varijabla naziv="DomainObject.Predmet.ProtustrankaFormated_1">  DOBRE STVARI  d.o.o. zastupanog po punomoćniku JADRANKA KUK</derivirana_varijabla>
  </DomainObject.Predmet.ProtustrankaFormated>
  <DomainObject.Predmet.ProtustrankaFormatedOIB>
    <izvorni_sadrzaj>  DOBRE STVARI  d.o.o., OIB 30968411769 zastupanog po punomoćniku JADRANKA KUK</izvorni_sadrzaj>
    <derivirana_varijabla naziv="DomainObject.Predmet.ProtustrankaFormatedOIB_1">  DOBRE STVARI  d.o.o., OIB 30968411769 zastupanog po punomoćniku JADRANKA KUK</derivirana_varijabla>
  </DomainObject.Predmet.ProtustrankaFormatedOIB>
  <DomainObject.Predmet.ProtustrankaFormatedWithAdress>
    <izvorni_sadrzaj> DOBRE STVARI  d.o.o., Bersečka 6, 10000 Zagreb zastupanog po punomoćniku JADRANKA KUK</izvorni_sadrzaj>
    <derivirana_varijabla naziv="DomainObject.Predmet.ProtustrankaFormatedWithAdress_1"> DOBRE STVARI  d.o.o., Bersečka 6, 10000 Zagreb zastupanog po punomoćniku JADRANKA KUK</derivirana_varijabla>
  </DomainObject.Predmet.ProtustrankaFormatedWithAdress>
  <DomainObject.Predmet.ProtustrankaFormatedWithAdressOIB>
    <izvorni_sadrzaj> DOBRE STVARI  d.o.o., OIB 30968411769, Bersečka 6, 10000 Zagreb zastupanog po punomoćniku JADRANKA KUK</izvorni_sadrzaj>
    <derivirana_varijabla naziv="DomainObject.Predmet.ProtustrankaFormatedWithAdressOIB_1"> DOBRE STVARI  d.o.o., OIB 30968411769, Bersečka 6, 10000 Zagreb zastupanog po punomoćniku JADRANKA KUK</derivirana_varijabla>
  </DomainObject.Predmet.ProtustrankaFormatedWithAdressOIB>
  <DomainObject.Predmet.ProtustrankaWithAdress>
    <izvorni_sadrzaj>DOBRE STVARI  d.o.o. Bersečka 6, 10000 Zagreb</izvorni_sadrzaj>
    <derivirana_varijabla naziv="DomainObject.Predmet.ProtustrankaWithAdress_1">DOBRE STVARI  d.o.o. Bersečka 6, 10000 Zagreb</derivirana_varijabla>
  </DomainObject.Predmet.ProtustrankaWithAdress>
  <DomainObject.Predmet.ProtustrankaWithAdressOIB>
    <izvorni_sadrzaj>DOBRE STVARI  d.o.o., OIB 30968411769, Bersečka 6, 10000 Zagreb</izvorni_sadrzaj>
    <derivirana_varijabla naziv="DomainObject.Predmet.ProtustrankaWithAdressOIB_1">DOBRE STVARI  d.o.o., OIB 30968411769, Bersečka 6, 10000 Zagreb</derivirana_varijabla>
  </DomainObject.Predmet.ProtustrankaWithAdressOIB>
  <DomainObject.Predmet.ProtustrankaNazivFormated>
    <izvorni_sadrzaj>DOBRE STVARI  d.o.o.</izvorni_sadrzaj>
    <derivirana_varijabla naziv="DomainObject.Predmet.ProtustrankaNazivFormated_1">DOBRE STVARI  d.o.o.</derivirana_varijabla>
  </DomainObject.Predmet.ProtustrankaNazivFormated>
  <DomainObject.Predmet.ProtustrankaNazivFormatedOIB>
    <izvorni_sadrzaj>DOBRE STVARI  d.o.o., OIB 30968411769</izvorni_sadrzaj>
    <derivirana_varijabla naziv="DomainObject.Predmet.ProtustrankaNazivFormatedOIB_1">DOBRE STVARI  d.o.o., OIB 30968411769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STVARI  d.o.o. zastupanog po punomoćniku JADRANKA KUK</item>
    </izvorni_sadrzaj>
    <derivirana_varijabla naziv="DomainObject.Predmet.ProtuStrankaListFormated_1">
      <item>DOBRE STVARI  d.o.o. zastupanog po punomoćniku JADRANKA KUK</item>
    </derivirana_varijabla>
  </DomainObject.Predmet.ProtuStrankaListFormated>
  <DomainObject.Predmet.ProtuStrankaListFormatedOIB>
    <izvorni_sadrzaj>
      <item>DOBRE STVARI  d.o.o., OIB 30968411769 zastupanog po punomoćniku JADRANKA KUK</item>
    </izvorni_sadrzaj>
    <derivirana_varijabla naziv="DomainObject.Predmet.ProtuStrankaListFormatedOIB_1">
      <item>DOBRE STVARI  d.o.o., OIB 30968411769 zastupanog po punomoćniku JADRANKA KUK</item>
    </derivirana_varijabla>
  </DomainObject.Predmet.ProtuStrankaListFormatedOIB>
  <DomainObject.Predmet.ProtuStrankaListFormatedWithAdress>
    <izvorni_sadrzaj>
      <item>DOBRE STVARI  d.o.o., Bersečka 6, 10000 Zagreb zastupanog po punomoćniku JADRANKA KUK</item>
    </izvorni_sadrzaj>
    <derivirana_varijabla naziv="DomainObject.Predmet.ProtuStrankaListFormatedWithAdress_1">
      <item>DOBRE STVARI  d.o.o., Bersečka 6, 10000 Zagreb zastupanog po punomoćniku JADRANKA KUK</item>
    </derivirana_varijabla>
  </DomainObject.Predmet.ProtuStrankaListFormatedWithAdress>
  <DomainObject.Predmet.ProtuStrankaListFormatedWithAdressOIB>
    <izvorni_sadrzaj>
      <item>DOBRE STVARI  d.o.o., OIB 30968411769, Bersečka 6, 10000 Zagreb zastupanog po punomoćniku JADRANKA KUK</item>
    </izvorni_sadrzaj>
    <derivirana_varijabla naziv="DomainObject.Predmet.ProtuStrankaListFormatedWithAdressOIB_1">
      <item>DOBRE STVARI  d.o.o., OIB 30968411769, Bersečka 6, 10000 Zagreb zastupanog po punomoćniku JADRANKA KUK</item>
    </derivirana_varijabla>
  </DomainObject.Predmet.ProtuStrankaListFormatedWithAdressOIB>
  <DomainObject.Predmet.ProtuStrankaListNazivFormated>
    <izvorni_sadrzaj>
      <item>DOBRE STVARI  d.o.o.</item>
    </izvorni_sadrzaj>
    <derivirana_varijabla naziv="DomainObject.Predmet.ProtuStrankaListNazivFormated_1">
      <item>DOBRE STVARI  d.o.o.</item>
    </derivirana_varijabla>
  </DomainObject.Predmet.ProtuStrankaListNazivFormated>
  <DomainObject.Predmet.ProtuStrankaListNazivFormatedOIB>
    <izvorni_sadrzaj>
      <item>DOBRE STVARI  d.o.o., OIB 30968411769</item>
    </izvorni_sadrzaj>
    <derivirana_varijabla naziv="DomainObject.Predmet.ProtuStrankaListNazivFormatedOIB_1">
      <item>DOBRE STVARI  d.o.o., OIB 30968411769</item>
    </derivirana_varijabla>
  </DomainObject.Predmet.ProtuStrankaListNazivFormatedOIB>
  <DomainObject.Predmet.OstaliListFormated>
    <izvorni_sadrzaj>
      <item>JADRANKA KUK punomoćnik sudionika u postupku DOBRE STVARI  d.o.o.</item>
    </izvorni_sadrzaj>
    <derivirana_varijabla naziv="DomainObject.Predmet.OstaliListFormated_1">
      <item>JADRANKA KUK punomoćnik sudionika u postupku DOBRE STVARI  d.o.o.</item>
    </derivirana_varijabla>
  </DomainObject.Predmet.OstaliListFormated>
  <DomainObject.Predmet.OstaliListFormatedOIB>
    <izvorni_sadrzaj>
      <item>JADRANKA KUK punomoćnik sudionika u postupku DOBRE STVARI  d.o.o.</item>
    </izvorni_sadrzaj>
    <derivirana_varijabla naziv="DomainObject.Predmet.OstaliListFormatedOIB_1">
      <item>JADRANKA KUK punomoćnik sudionika u postupku DOBRE STVARI  d.o.o.</item>
    </derivirana_varijabla>
  </DomainObject.Predmet.OstaliListFormatedOIB>
  <DomainObject.Predmet.OstaliListFormatedWithAdress>
    <izvorni_sadrzaj>
      <item>JADRANKA KUK, Bersečka 6, 10000 Zagreb punomoćnik sudionika u postupku DOBRE STVARI  d.o.o.</item>
    </izvorni_sadrzaj>
    <derivirana_varijabla naziv="DomainObject.Predmet.OstaliListFormatedWithAdress_1">
      <item>JADRANKA KUK, Bersečka 6, 10000 Zagreb punomoćnik sudionika u postupku DOBRE STVARI  d.o.o.</item>
    </derivirana_varijabla>
  </DomainObject.Predmet.OstaliListFormatedWithAdress>
  <DomainObject.Predmet.OstaliListFormatedWithAdressOIB>
    <izvorni_sadrzaj>
      <item>JADRANKA KUK, Bersečka 6, 10000 Zagreb punomoćnik sudionika u postupku DOBRE STVARI  d.o.o.</item>
    </izvorni_sadrzaj>
    <derivirana_varijabla naziv="DomainObject.Predmet.OstaliListFormatedWithAdressOIB_1">
      <item>JADRANKA KUK, Bersečka 6, 10000 Zagreb punomoćnik sudionika u postupku DOBRE STVARI  d.o.o.</item>
    </derivirana_varijabla>
  </DomainObject.Predmet.OstaliListFormatedWithAdressOIB>
  <DomainObject.Predmet.OstaliListNazivFormated>
    <izvorni_sadrzaj>
      <item>JADRANKA KUK</item>
    </izvorni_sadrzaj>
    <derivirana_varijabla naziv="DomainObject.Predmet.OstaliListNazivFormated_1">
      <item>JADRANKA KUK</item>
    </derivirana_varijabla>
  </DomainObject.Predmet.OstaliListNazivFormated>
  <DomainObject.Predmet.OstaliListNazivFormatedOIB>
    <izvorni_sadrzaj>
      <item>JADRANKA KUK</item>
    </izvorni_sadrzaj>
    <derivirana_varijabla naziv="DomainObject.Predmet.OstaliListNazivFormatedOIB_1">
      <item>JADRANKA KUK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STVARI  d.o.o.</izvorni_sadrzaj>
    <derivirana_varijabla naziv="DomainObject.Predmet.ProtustrankaIDrugi_1">DOBRE STVARI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DOBRE STVARI  d.o.o., OIB 30968411769, Bersečka 6, 10000 Zagreb</izvorni_sadrzaj>
    <derivirana_varijabla naziv="DomainObject.Predmet.ProtustrankaIDrugiAdressOIB_1">DOBRE STVARI  d.o.o., OIB 30968411769, Bersečka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DOBRE STVARI  d.o.o.</item>
      <item>FINA Regionalni centar Zagreb</item>
      <item>JADRANKA KUK</item>
    </izvorni_sadrzaj>
    <derivirana_varijabla naziv="DomainObject.Predmet.SudioniciListNaziv_1">
      <item>DOBRE STVARI  d.o.o.</item>
      <item>FINA Regionalni centar Zagreb</item>
      <item>JADRANKA KUK</item>
    </derivirana_varijabla>
  </DomainObject.Predmet.SudioniciListNaziv>
  <DomainObject.Predmet.SudioniciListAdressOIB>
    <izvorni_sadrzaj>
      <item>DOBRE STVARI  d.o.o., OIB 30968411769, Bersečka 6,10000 Zagreb</item>
      <item>FINA Regionalni centar Zagreb, OIB 85821130368, Trg svibanjskih žrtava 1995. 1,10000 Zagreb</item>
      <item>JADRANKA KUK, Bersečka 6,10000 Zagreb</item>
    </izvorni_sadrzaj>
    <derivirana_varijabla naziv="DomainObject.Predmet.SudioniciListAdressOIB_1">
      <item>DOBRE STVARI  d.o.o., OIB 30968411769, Bersečka 6,10000 Zagreb</item>
      <item>FINA Regionalni centar Zagreb, OIB 85821130368, Trg svibanjskih žrtava 1995. 1,10000 Zagreb</item>
      <item>JADRANKA KUK, Bersečka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30968411769</item>
      <item>, OIB 85821130368</item>
      <item>, OIB null</item>
    </izvorni_sadrzaj>
    <derivirana_varijabla naziv="DomainObject.Predmet.SudioniciListNazivOIB_1">
      <item>, OIB 30968411769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250</properties:Words>
  <properties:Characters>1188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2016-01-18T09:23:00Z</dcterms:created>
  <dc:creator>Darinka</dc:creator>
  <cp:lastModifiedBy>Maja Josipović</cp:lastModifiedBy>
  <cp:lastPrinted>2016-01-18T09:24:00Z</cp:lastPrinted>
  <dcterms:modified xmlns:xsi="http://www.w3.org/2001/XMLSchema-instance" xsi:type="dcterms:W3CDTF">2016-01-18T09:24:00Z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