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b730" w14:paraId="1c4b73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F52E3">
        <w:t>4449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2F52E3">
        <w:rPr>
          <w:rFonts w:eastAsia="Calibri"/>
          <w:lang w:eastAsia="en-US"/>
        </w:rPr>
        <w:t>TAKAČ d.o.o. Ogulin, Žegar VI 38, OIB: 51870842545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18.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F52E3">
        <w:rPr>
          <w:rFonts w:eastAsia="Calibri"/>
          <w:lang w:eastAsia="en-US"/>
        </w:rPr>
        <w:t>TAKAČ d.o.o. Ogulin, Žegar VI 38, OIB: 51870842545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EE7C7F">
        <w:t>18. listopada 2017</w:t>
      </w:r>
      <w:r w:rsidR="00410421">
        <w:t>.</w:t>
      </w:r>
      <w:r w:rsidRPr="00AF1EFD">
        <w:t xml:space="preserve"> u </w:t>
      </w:r>
      <w:r w:rsidR="00C241E6">
        <w:t>14,</w:t>
      </w:r>
      <w:r w:rsidR="00EE7C7F">
        <w:t>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F52E3">
        <w:t>Mladen Janiška, Zagreb, Ribnjak 52, OIB: 52042379273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F52E3">
        <w:rPr>
          <w:rFonts w:eastAsia="Calibri"/>
          <w:lang w:eastAsia="en-US"/>
        </w:rPr>
        <w:t>TAKAČ d.o.o. Ogulin, Žegar VI 38, OIB: 51870842545</w:t>
      </w:r>
      <w:r w:rsidR="00C241E6">
        <w:rPr>
          <w:rFonts w:eastAsia="Calibri"/>
          <w:lang w:eastAsia="en-US"/>
        </w:rPr>
        <w:t xml:space="preserve">, sa danom </w:t>
      </w:r>
      <w:r w:rsidR="00EE7C7F">
        <w:rPr>
          <w:rFonts w:eastAsia="Calibri"/>
          <w:lang w:eastAsia="en-US"/>
        </w:rPr>
        <w:t>18.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F52E3">
        <w:rPr>
          <w:rFonts w:eastAsia="Calibri"/>
          <w:lang w:eastAsia="en-US"/>
        </w:rPr>
        <w:t>TAKAČ d.o.o. Ogulin, Žegar VI 38, OIB: 51870842545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F52E3">
        <w:rPr>
          <w:rFonts w:eastAsia="Calibri"/>
          <w:lang w:eastAsia="en-US"/>
        </w:rPr>
        <w:t>TAKAČ d.o.o. Ogulin, Žegar VI 38, OIB: 51870842545</w:t>
      </w:r>
      <w:r w:rsidR="00631A90">
        <w:t xml:space="preserve">, dana </w:t>
      </w:r>
      <w:r w:rsidR="002F52E3">
        <w:t>20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2F52E3">
        <w:t>4449</w:t>
      </w:r>
      <w:r w:rsidR="00B0604A">
        <w:t>/16</w:t>
      </w:r>
      <w:r>
        <w:t xml:space="preserve"> od </w:t>
      </w:r>
      <w:r w:rsidR="00EE7C7F">
        <w:t>3</w:t>
      </w:r>
      <w:r w:rsidR="00C241E6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potvrde FINA-e od </w:t>
      </w:r>
      <w:r w:rsidR="002F52E3">
        <w:t>9</w:t>
      </w:r>
      <w:r w:rsidR="00C241E6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2F52E3">
        <w:t>20.776,65</w:t>
      </w:r>
      <w:r w:rsidR="00AF1B3C">
        <w:t xml:space="preserve"> kn</w:t>
      </w:r>
      <w:r>
        <w:t xml:space="preserve"> i </w:t>
      </w:r>
      <w:r w:rsidR="002F52E3">
        <w:t>217</w:t>
      </w:r>
      <w:r>
        <w:t xml:space="preserve"> dana neprekidne blokade (list </w:t>
      </w:r>
      <w:r w:rsidR="002F52E3">
        <w:t>9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2F52E3">
        <w:t>13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Policijske postaje </w:t>
      </w:r>
      <w:r w:rsidR="002F52E3">
        <w:t>Ogulin</w:t>
      </w:r>
      <w:r>
        <w:t xml:space="preserve"> od </w:t>
      </w:r>
      <w:r w:rsidR="002F52E3">
        <w:t>13. lipnja</w:t>
      </w:r>
      <w:r>
        <w:t xml:space="preserve"> 2017. proizlazi da dužnik nije evidentiran kao vlasnik vozila (list </w:t>
      </w:r>
      <w:r w:rsidR="002F52E3">
        <w:t>17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2F52E3">
        <w:t>4449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EE7C7F">
        <w:t>18.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5227DC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5227DC">
        <w:t>, v.r.</w:t>
      </w:r>
    </w:p>
    <w:p w:rsidRDefault="005227DC" w:rsidP="005227DC" w:rsidR="005227DC"/>
    <w:p w:rsidRDefault="005227DC" w:rsidP="005227DC" w:rsidR="005227DC">
      <w:r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A32" w:rsidR="003D0A32">
      <w:r>
        <w:separator/>
      </w:r>
    </w:p>
  </w:endnote>
  <w:endnote w:id="0" w:type="continuationSeparator">
    <w:p w:rsidRDefault="003D0A32" w:rsidR="003D0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A32" w:rsidR="003D0A32">
      <w:r>
        <w:separator/>
      </w:r>
    </w:p>
  </w:footnote>
  <w:footnote w:id="0" w:type="continuationSeparator">
    <w:p w:rsidRDefault="003D0A32" w:rsidR="003D0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7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F52E3">
      <w:t>4449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27DC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4449</izvorni_sadrzaj>
    <derivirana_varijabla naziv="DomainObject.Predmet.Broj_1">4449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St-4449/2016</izvorni_sadrzaj>
    <derivirana_varijabla naziv="DomainObject.Predmet.OznakaBroj_1">St-4449/2016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TAKAČ d.o.o. zastupanog po punomoćniku Vedran Salopek</izvorni_sadrzaj>
    <derivirana_varijabla naziv="DomainObject.Predmet.ProtustrankaFormated_1">  TAKAČ d.o.o. zastupanog po punomoćniku Vedran Salopek</derivirana_varijabla>
  </DomainObject.Predmet.ProtustrankaFormated>
  <DomainObject.Predmet.ProtustrankaFormatedOIB>
    <izvorni_sadrzaj>  TAKAČ d.o.o., OIB 51870842545 zastupanog po punomoćniku Vedran Salopek</izvorni_sadrzaj>
    <derivirana_varijabla naziv="DomainObject.Predmet.ProtustrankaFormatedOIB_1">  TAKAČ d.o.o., OIB 51870842545 zastupanog po punomoćniku Vedran Salopek</derivirana_varijabla>
  </DomainObject.Predmet.ProtustrankaFormatedOIB>
  <DomainObject.Predmet.ProtustrankaFormatedWithAdress>
    <izvorni_sadrzaj> TAKAČ d.o.o., Žegar VI 38, 47300 Ogulin zastupanog po punomoćniku Vedran Salopek</izvorni_sadrzaj>
    <derivirana_varijabla naziv="DomainObject.Predmet.ProtustrankaFormatedWithAdress_1"> TAKAČ d.o.o., Žegar VI 38, 47300 Ogulin zastupanog po punomoćniku Vedran Salopek</derivirana_varijabla>
  </DomainObject.Predmet.ProtustrankaFormatedWithAdress>
  <DomainObject.Predmet.ProtustrankaFormatedWithAdressOIB>
    <izvorni_sadrzaj> TAKAČ d.o.o., OIB 51870842545, Žegar VI 38, 47300 Ogulin zastupanog po punomoćniku Vedran Salopek</izvorni_sadrzaj>
    <derivirana_varijabla naziv="DomainObject.Predmet.ProtustrankaFormatedWithAdressOIB_1"> TAKAČ d.o.o., OIB 51870842545, Žegar VI 38, 47300 Ogulin zastupanog po punomoćniku Vedran Salopek</derivirana_varijabla>
  </DomainObject.Predmet.ProtustrankaFormatedWithAdressOIB>
  <DomainObject.Predmet.ProtustrankaWithAdress>
    <izvorni_sadrzaj>TAKAČ d.o.o. Žegar VI 38, 47300 Ogulin</izvorni_sadrzaj>
    <derivirana_varijabla naziv="DomainObject.Predmet.ProtustrankaWithAdress_1">TAKAČ d.o.o. Žegar VI 38, 47300 Ogulin</derivirana_varijabla>
  </DomainObject.Predmet.ProtustrankaWithAdress>
  <DomainObject.Predmet.ProtustrankaWithAdressOIB>
    <izvorni_sadrzaj>TAKAČ d.o.o., OIB 51870842545, Žegar VI 38, 47300 Ogulin</izvorni_sadrzaj>
    <derivirana_varijabla naziv="DomainObject.Predmet.ProtustrankaWithAdressOIB_1">TAKAČ d.o.o., OIB 51870842545, Žegar VI 38, 47300 Ogulin</derivirana_varijabla>
  </DomainObject.Predmet.ProtustrankaWithAdressOIB>
  <DomainObject.Predmet.ProtustrankaNazivFormated>
    <izvorni_sadrzaj>TAKAČ d.o.o.</izvorni_sadrzaj>
    <derivirana_varijabla naziv="DomainObject.Predmet.ProtustrankaNazivFormated_1">TAKAČ d.o.o.</derivirana_varijabla>
  </DomainObject.Predmet.ProtustrankaNazivFormated>
  <DomainObject.Predmet.ProtustrankaNazivFormatedOIB>
    <izvorni_sadrzaj>TAKAČ d.o.o., OIB 51870842545</izvorni_sadrzaj>
    <derivirana_varijabla naziv="DomainObject.Predmet.ProtustrankaNazivFormatedOIB_1">TAKAČ d.o.o., OIB 51870842545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TAKAČ d.o.o. zastupanog po punomoćniku Vedran Salopek</item>
    </izvorni_sadrzaj>
    <derivirana_varijabla naziv="DomainObject.Predmet.ProtuStrankaListFormated_1">
      <item>TAKAČ d.o.o. zastupanog po punomoćniku Vedran Salopek</item>
    </derivirana_varijabla>
  </DomainObject.Predmet.ProtuStrankaListFormated>
  <DomainObject.Predmet.ProtuStrankaListFormatedOIB>
    <izvorni_sadrzaj>
      <item>TAKAČ d.o.o., OIB 51870842545 zastupanog po punomoćniku Vedran Salopek</item>
    </izvorni_sadrzaj>
    <derivirana_varijabla naziv="DomainObject.Predmet.ProtuStrankaListFormatedOIB_1">
      <item>TAKAČ d.o.o., OIB 51870842545 zastupanog po punomoćniku Vedran Salopek</item>
    </derivirana_varijabla>
  </DomainObject.Predmet.ProtuStrankaListFormatedOIB>
  <DomainObject.Predmet.ProtuStrankaListFormatedWithAdress>
    <izvorni_sadrzaj>
      <item>TAKAČ d.o.o., Žegar VI 38, 47300 Ogulin zastupanog po punomoćniku Vedran Salopek</item>
    </izvorni_sadrzaj>
    <derivirana_varijabla naziv="DomainObject.Predmet.ProtuStrankaListFormatedWithAdress_1">
      <item>TAKAČ d.o.o., Žegar VI 38, 47300 Ogulin zastupanog po punomoćniku Vedran Salopek</item>
    </derivirana_varijabla>
  </DomainObject.Predmet.ProtuStrankaListFormatedWithAdress>
  <DomainObject.Predmet.ProtuStrankaListFormatedWithAdressOIB>
    <izvorni_sadrzaj>
      <item>TAKAČ d.o.o., OIB 51870842545, Žegar VI 38, 47300 Ogulin zastupanog po punomoćniku Vedran Salopek</item>
    </izvorni_sadrzaj>
    <derivirana_varijabla naziv="DomainObject.Predmet.ProtuStrankaListFormatedWithAdressOIB_1">
      <item>TAKAČ d.o.o., OIB 51870842545, Žegar VI 38, 47300 Ogulin zastupanog po punomoćniku Vedran Salopek</item>
    </derivirana_varijabla>
  </DomainObject.Predmet.ProtuStrankaListFormatedWithAdressOIB>
  <DomainObject.Predmet.ProtuStrankaListNazivFormated>
    <izvorni_sadrzaj>
      <item>TAKAČ d.o.o.</item>
    </izvorni_sadrzaj>
    <derivirana_varijabla naziv="DomainObject.Predmet.ProtuStrankaListNazivFormated_1">
      <item>TAKAČ d.o.o.</item>
    </derivirana_varijabla>
  </DomainObject.Predmet.ProtuStrankaListNazivFormated>
  <DomainObject.Predmet.ProtuStrankaListNazivFormatedOIB>
    <izvorni_sadrzaj>
      <item>TAKAČ d.o.o., OIB 51870842545</item>
    </izvorni_sadrzaj>
    <derivirana_varijabla naziv="DomainObject.Predmet.ProtuStrankaListNazivFormatedOIB_1">
      <item>TAKAČ d.o.o., OIB 51870842545</item>
    </derivirana_varijabla>
  </DomainObject.Predmet.ProtuStrankaListNazivFormatedOIB>
  <DomainObject.Predmet.OstaliListFormated>
    <izvorni_sadrzaj>
      <item>Vedran Salopek punomoćnik sudionika u postupku TAKAČ d.o.o.</item>
    </izvorni_sadrzaj>
    <derivirana_varijabla naziv="DomainObject.Predmet.OstaliListFormated_1">
      <item>Vedran Salopek punomoćnik sudionika u postupku TAKAČ d.o.o.</item>
    </derivirana_varijabla>
  </DomainObject.Predmet.OstaliListFormated>
  <DomainObject.Predmet.OstaliListFormatedOIB>
    <izvorni_sadrzaj>
      <item>Vedran Salopek, OIB 68990798054 punomoćnik sudionika u postupku TAKAČ d.o.o.</item>
    </izvorni_sadrzaj>
    <derivirana_varijabla naziv="DomainObject.Predmet.OstaliListFormatedOIB_1">
      <item>Vedran Salopek, OIB 68990798054 punomoćnik sudionika u postupku TAKAČ d.o.o.</item>
    </derivirana_varijabla>
  </DomainObject.Predmet.OstaliListFormatedOIB>
  <DomainObject.Predmet.OstaliListFormatedWithAdress>
    <izvorni_sadrzaj>
      <item>Vedran Salopek, Sabljak Selo 8a, 47300 Sabljak Selo punomoćnik sudionika u postupku TAKAČ d.o.o.</item>
    </izvorni_sadrzaj>
    <derivirana_varijabla naziv="DomainObject.Predmet.OstaliListFormatedWithAdress_1">
      <item>Vedran Salopek, Sabljak Selo 8a, 47300 Sabljak Selo punomoćnik sudionika u postupku TAKAČ d.o.o.</item>
    </derivirana_varijabla>
  </DomainObject.Predmet.OstaliListFormatedWithAdress>
  <DomainObject.Predmet.OstaliListFormatedWithAdressOIB>
    <izvorni_sadrzaj>
      <item>Vedran Salopek, OIB 68990798054, Sabljak Selo 8a, 47300 Sabljak Selo punomoćnik sudionika u postupku TAKAČ d.o.o.</item>
    </izvorni_sadrzaj>
    <derivirana_varijabla naziv="DomainObject.Predmet.OstaliListFormatedWithAdressOIB_1">
      <item>Vedran Salopek, OIB 68990798054, Sabljak Selo 8a, 47300 Sabljak Selo punomoćnik sudionika u postupku TAKAČ d.o.o.</item>
    </derivirana_varijabla>
  </DomainObject.Predmet.OstaliListFormatedWithAdressOIB>
  <DomainObject.Predmet.OstaliListNazivFormated>
    <izvorni_sadrzaj>
      <item>Vedran Salopek</item>
    </izvorni_sadrzaj>
    <derivirana_varijabla naziv="DomainObject.Predmet.OstaliListNazivFormated_1">
      <item>Vedran Salopek</item>
    </derivirana_varijabla>
  </DomainObject.Predmet.OstaliListNazivFormated>
  <DomainObject.Predmet.OstaliListNazivFormatedOIB>
    <izvorni_sadrzaj>
      <item>Vedran Salopek, OIB 68990798054</item>
    </izvorni_sadrzaj>
    <derivirana_varijabla naziv="DomainObject.Predmet.OstaliListNazivFormatedOIB_1">
      <item>Vedran Salopek, OIB 68990798054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TAKAČ d.o.o.</izvorni_sadrzaj>
    <derivirana_varijabla naziv="DomainObject.Predmet.ProtustrankaIDrugi_1">TAKAČ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TAKAČ d.o.o., OIB 51870842545, Žegar VI 38, 47300 Ogulin</izvorni_sadrzaj>
    <derivirana_varijabla naziv="DomainObject.Predmet.ProtustrankaIDrugiAdressOIB_1">TAKAČ d.o.o., OIB 51870842545, Žegar VI 38,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TAKAČ d.o.o.</item>
      <item>Vedran Salopek</item>
    </izvorni_sadrzaj>
    <derivirana_varijabla naziv="DomainObject.Predmet.SudioniciListNaziv_1">
      <item>FINA regionalni centar Zagreb, podružnica Karlovac</item>
      <item>TAKAČ d.o.o.</item>
      <item>Vedran Salopek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TAKAČ d.o.o., OIB 51870842545, Žegar VI 38,47300 Ogulin</item>
      <item>Vedran Salopek, OIB 68990798054, Sabljak Selo 8a,47300 Sabljak Selo</item>
    </izvorni_sadrzaj>
    <derivirana_varijabla naziv="DomainObject.Predmet.SudioniciListAdressOIB_1">
      <item>FINA regionalni centar Zagreb, podružnica Karlovac, OIB 85821130368, Vitezovićeva 1,47000 Karlovac</item>
      <item>TAKAČ d.o.o., OIB 51870842545, Žegar VI 38,47300 Ogulin</item>
      <item>Vedran Salopek, OIB 68990798054, Sabljak Selo 8a,47300 Sabljak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51870842545</item>
      <item>, OIB 68990798054</item>
    </izvorni_sadrzaj>
    <derivirana_varijabla naziv="DomainObject.Predmet.SudioniciListNazivOIB_1">
      <item>, OIB 85821130368</item>
      <item>, OIB 51870842545</item>
      <item>, OIB 68990798054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548</properties:Words>
  <properties:Characters>2785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2017-10-18T11:45:00Z</dcterms:created>
  <dc:creator>Korisnik</dc:creator>
  <cp:lastModifiedBy>Draženka Prpić</cp:lastModifiedBy>
  <cp:lastPrinted>2017-10-18T11:47:00Z</cp:lastPrinted>
  <dcterms:modified xmlns:xsi="http://www.w3.org/2001/XMLSchema-instance" xsi:type="dcterms:W3CDTF">2017-10-18T11:47:00Z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