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b64c" w14:paraId="988b64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925F8E">
        <w:t>-6894</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C400A9">
        <w:t>GEO-MESEC j.d.o.o. za usluge, iz Sesveta, Popovečka ce</w:t>
      </w:r>
      <w:r w:rsidR="00D43228">
        <w:t>s</w:t>
      </w:r>
      <w:r w:rsidR="00C400A9">
        <w:t xml:space="preserve">ta 25 A, OIB: </w:t>
      </w:r>
      <w:r w:rsidR="00E67D51" w:rsidRPr="00E67D51">
        <w:t>85805150862</w:t>
      </w:r>
      <w:r w:rsidR="00E67D51">
        <w:t xml:space="preserve">,  </w:t>
      </w:r>
      <w:r w:rsidR="00C400A9">
        <w:t xml:space="preserve">MBS: </w:t>
      </w:r>
      <w:r w:rsidR="00E67D51" w:rsidRPr="00E67D51">
        <w:t>080958465</w:t>
      </w:r>
      <w:r w:rsidR="00E67D51">
        <w:t xml:space="preserve"> </w:t>
      </w:r>
      <w:r w:rsidR="008F2E00">
        <w:t>dana 27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w:t>
      </w:r>
      <w:r w:rsidR="00E67D51" w:rsidRPr="00E67D51">
        <w:t xml:space="preserve"> </w:t>
      </w:r>
      <w:r w:rsidR="00E67D51">
        <w:t>GEO-MESEC j.d.o.o. za usluge, iz Sesveta, Popovečka ce</w:t>
      </w:r>
      <w:r w:rsidR="00D43228">
        <w:t>s</w:t>
      </w:r>
      <w:r w:rsidR="00E67D51">
        <w:t xml:space="preserve">ta 25 A, OIB: </w:t>
      </w:r>
      <w:r w:rsidR="00E67D51" w:rsidRPr="00E67D51">
        <w:t>85805150862</w:t>
      </w:r>
      <w:r w:rsidR="00E67D51">
        <w:t xml:space="preserve">,  MBS: </w:t>
      </w:r>
      <w:r w:rsidR="00E67D51" w:rsidRPr="00E67D51">
        <w:t>080958465</w:t>
      </w:r>
      <w:r w:rsidR="00E67D51">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D43228"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E67D51">
        <w:rPr>
          <w:rFonts w:cs="Times New Roman" w:eastAsia="Times New Roman"/>
          <w:lang w:eastAsia="hr-HR"/>
        </w:rPr>
        <w:t xml:space="preserve"> </w:t>
      </w:r>
      <w:r w:rsidR="00E67D51">
        <w:t>GEO-MESEC j.d.o.o. za usluge, i</w:t>
      </w:r>
      <w:r w:rsidR="00D43228">
        <w:t xml:space="preserve">z Sesveta, Popovečka cesta 25 A, </w:t>
      </w:r>
      <w:r w:rsidR="00E67D51">
        <w:t xml:space="preserve">OIB: </w:t>
      </w:r>
      <w:r w:rsidR="00E67D51" w:rsidRPr="00E67D51">
        <w:t>85805150862</w:t>
      </w:r>
      <w:r w:rsidR="00E67D51">
        <w:t xml:space="preserve">, MBS: </w:t>
      </w:r>
      <w:r w:rsidR="00E67D51" w:rsidRPr="00E67D51">
        <w:t>080958465</w:t>
      </w:r>
      <w:r w:rsidR="00E67D51">
        <w:t xml:space="preserve"> Josipu Mesec, iz Sesveta, Popovečka cesta 25 A, OIB: </w:t>
      </w:r>
      <w:r w:rsidR="00D43228">
        <w:t xml:space="preserve"> </w:t>
      </w:r>
      <w:r w:rsidR="00D43228" w:rsidRPr="00D43228">
        <w:t>31315675214</w:t>
      </w:r>
      <w:r w:rsidR="00D43228">
        <w:t xml:space="preserve"> </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C400A9" w:rsidP="009A1C7B" w:rsidR="009A1C7B" w:rsidRPr="00100BC9">
      <w:pPr>
        <w:ind w:left="1416"/>
        <w:rPr>
          <w:b/>
        </w:rPr>
      </w:pPr>
      <w:r>
        <w:rPr>
          <w:b/>
        </w:rPr>
        <w:t xml:space="preserve">30. ožujka </w:t>
      </w:r>
      <w:r w:rsidR="000B2149">
        <w:rPr>
          <w:b/>
        </w:rPr>
        <w:t xml:space="preserve">2017. </w:t>
      </w:r>
      <w:r w:rsidR="009A1C7B" w:rsidRPr="00100BC9">
        <w:rPr>
          <w:b/>
        </w:rPr>
        <w:t xml:space="preserve">godine u </w:t>
      </w:r>
      <w:r w:rsidR="009A1C7B">
        <w:rPr>
          <w:b/>
        </w:rPr>
        <w:t xml:space="preserve"> </w:t>
      </w:r>
      <w:r w:rsidR="009A1C7B" w:rsidRPr="00100BC9">
        <w:rPr>
          <w:b/>
        </w:rPr>
        <w:t>09:30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C400A9">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D43228">
        <w:t xml:space="preserve">GEO-MESEC j.d.o.o. za usluge, iz Sesveta, Popovečka cesta 25 A, OIB: </w:t>
      </w:r>
      <w:r w:rsidR="00D43228" w:rsidRPr="00E67D51">
        <w:t>85805150862</w:t>
      </w:r>
      <w:r w:rsidR="00D43228">
        <w:t xml:space="preserve">, MBS: </w:t>
      </w:r>
      <w:r w:rsidR="00D43228" w:rsidRPr="00E67D51">
        <w:t>080958465</w:t>
      </w:r>
      <w:r w:rsidR="00D43228">
        <w:t>.</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C400A9">
        <w:t xml:space="preserve">96.754,96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00C400A9">
        <w:t>troje</w:t>
      </w:r>
      <w:r w:rsidRPr="00D1111C">
        <w:rPr>
          <w:rFonts w:cs="Times New Roman" w:eastAsia="Times New Roman"/>
          <w:color w:val="FF0000"/>
          <w:lang w:eastAsia="hr-HR"/>
        </w:rPr>
        <w:t xml:space="preserve"> </w:t>
      </w:r>
      <w:r w:rsidR="00C400A9">
        <w:rPr>
          <w:rFonts w:cs="Times New Roman" w:eastAsia="Times New Roman"/>
          <w:lang w:eastAsia="hr-HR"/>
        </w:rPr>
        <w:t>zaposlenih.</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8F2E00" w:rsidP="009A1C7B" w:rsidR="009A1C7B" w:rsidRPr="000C04C5">
      <w:pPr>
        <w:jc w:val="center"/>
      </w:pPr>
      <w:r>
        <w:t xml:space="preserve">U Zagrebu,  27. </w:t>
      </w:r>
      <w:r w:rsidR="009A1C7B">
        <w:t xml:space="preserve">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4364C0">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4364C0" w:rsidP="004364C0" w:rsidR="009A1C7B">
      <w:pPr>
        <w:jc w:val="right"/>
        <w:rPr>
          <w:rFonts w:cs="Times New Roman" w:eastAsia="Times New Roman"/>
          <w:lang w:eastAsia="hr-HR"/>
        </w:rPr>
      </w:pPr>
      <w:r>
        <w:rPr>
          <w:rFonts w:cs="Times New Roman" w:eastAsia="Times New Roman"/>
          <w:lang w:eastAsia="hr-HR"/>
        </w:rPr>
        <w:t>Za točnost otpravka-ovlašteni službenik:</w:t>
      </w:r>
    </w:p>
    <w:p w:rsidRDefault="004364C0" w:rsidP="004364C0" w:rsidR="004364C0">
      <w:pPr>
        <w:jc w:val="right"/>
      </w:pPr>
      <w:r w:rsidRPr="004364C0">
        <w:rPr>
          <w:rFonts w:cs="Times New Roman" w:eastAsia="Times New Roman"/>
          <w:lang w:eastAsia="hr-HR"/>
        </w:rPr>
        <w:t>Zlatka Plivelić</w:t>
      </w:r>
    </w:p>
    <w:sectPr w:rsidSect="009A1C7B" w:rsidR="004364C0">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A3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F2E00">
      <w:t>48. St-</w:t>
    </w:r>
    <w:r w:rsidR="00925F8E">
      <w:t>6894</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F5D58"/>
    <w:rsid w:val="004364C0"/>
    <w:rsid w:val="00462590"/>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D37EF"/>
    <w:rsid w:val="006D6ACD"/>
    <w:rsid w:val="006D7209"/>
    <w:rsid w:val="0072379F"/>
    <w:rsid w:val="007439D7"/>
    <w:rsid w:val="007A5DAF"/>
    <w:rsid w:val="007B5618"/>
    <w:rsid w:val="007C5E77"/>
    <w:rsid w:val="007F715E"/>
    <w:rsid w:val="00802B06"/>
    <w:rsid w:val="00803C72"/>
    <w:rsid w:val="00842B89"/>
    <w:rsid w:val="00852BC6"/>
    <w:rsid w:val="0086700A"/>
    <w:rsid w:val="008834E8"/>
    <w:rsid w:val="008C4841"/>
    <w:rsid w:val="008D12F2"/>
    <w:rsid w:val="008D2F73"/>
    <w:rsid w:val="008F2E00"/>
    <w:rsid w:val="009157A0"/>
    <w:rsid w:val="00925F8E"/>
    <w:rsid w:val="009357C1"/>
    <w:rsid w:val="00997C91"/>
    <w:rsid w:val="009A1C7B"/>
    <w:rsid w:val="00A10BB7"/>
    <w:rsid w:val="00A2217E"/>
    <w:rsid w:val="00A45D35"/>
    <w:rsid w:val="00A51744"/>
    <w:rsid w:val="00A53662"/>
    <w:rsid w:val="00A81191"/>
    <w:rsid w:val="00A97E67"/>
    <w:rsid w:val="00AA542C"/>
    <w:rsid w:val="00AF6A32"/>
    <w:rsid w:val="00B1226E"/>
    <w:rsid w:val="00B67A9F"/>
    <w:rsid w:val="00B71151"/>
    <w:rsid w:val="00B920E0"/>
    <w:rsid w:val="00BD271E"/>
    <w:rsid w:val="00C237CC"/>
    <w:rsid w:val="00C37F42"/>
    <w:rsid w:val="00C400A9"/>
    <w:rsid w:val="00C80CFD"/>
    <w:rsid w:val="00C9256A"/>
    <w:rsid w:val="00CB121F"/>
    <w:rsid w:val="00CC4CC9"/>
    <w:rsid w:val="00CC782F"/>
    <w:rsid w:val="00CC7F77"/>
    <w:rsid w:val="00D35761"/>
    <w:rsid w:val="00D43228"/>
    <w:rsid w:val="00D51262"/>
    <w:rsid w:val="00D6593B"/>
    <w:rsid w:val="00D92198"/>
    <w:rsid w:val="00D96BB9"/>
    <w:rsid w:val="00DD4C9B"/>
    <w:rsid w:val="00DD686D"/>
    <w:rsid w:val="00E021FF"/>
    <w:rsid w:val="00E67D51"/>
    <w:rsid w:val="00EA30C4"/>
    <w:rsid w:val="00EA3AF8"/>
    <w:rsid w:val="00EB07C2"/>
    <w:rsid w:val="00EB45AB"/>
    <w:rsid w:val="00ED307F"/>
    <w:rsid w:val="00ED6BC2"/>
    <w:rsid w:val="00EE6B44"/>
    <w:rsid w:val="00F33CE5"/>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F6A32"/>
    <w:rPr>
      <w:color w:val="808080"/>
      <w:bdr w:space="0" w:sz="0" w:color="auto" w:val="none"/>
      <w:shd w:fill="auto" w:color="auto" w:val="clear"/>
    </w:rPr>
  </w:style>
  <w:style w:customStyle="true" w:styleId="eSPISCCParagraphDefaultFont" w:type="character">
    <w:name w:val="eSPIS_CC_Paragraph Default Font"/>
    <w:basedOn w:val="Zadanifontodlomka"/>
    <w:rsid w:val="00AF6A3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F6A3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F6A3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F6A3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F6A32"/>
    <w:rPr>
      <w:color w:val="808080"/>
      <w:bdr w:color="auto" w:space="0" w:sz="0" w:val="none"/>
      <w:shd w:color="auto" w:fill="auto" w:val="clear"/>
    </w:rPr>
  </w:style>
  <w:style w:customStyle="1" w:styleId="eSPISCCParagraphDefaultFont" w:type="character">
    <w:name w:val="eSPIS_CC_Paragraph Default Font"/>
    <w:basedOn w:val="Zadanifontodlomka"/>
    <w:rsid w:val="00AF6A3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F6A3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F6A3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F6A3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6894</izvorni_sadrzaj>
    <derivirana_varijabla naziv="DomainObject.Predmet.Broj_1">6894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St-6894/2016</izvorni_sadrzaj>
    <derivirana_varijabla naziv="DomainObject.Predmet.OznakaBroj_1">St-6894/2016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GEO-MESEC j.d.o.o. zastupanog po punomoćniku JOSIP MESEC</izvorni_sadrzaj>
    <derivirana_varijabla naziv="DomainObject.Predmet.ProtustrankaFormated_1">  GEO-MESEC j.d.o.o. zastupanog po punomoćniku JOSIP MESEC</derivirana_varijabla>
  </DomainObject.Predmet.ProtustrankaFormated>
  <DomainObject.Predmet.ProtustrankaFormatedOIB>
    <izvorni_sadrzaj>  GEO-MESEC j.d.o.o., OIB 85805150862 zastupanog po punomoćniku JOSIP MESEC</izvorni_sadrzaj>
    <derivirana_varijabla naziv="DomainObject.Predmet.ProtustrankaFormatedOIB_1">  GEO-MESEC j.d.o.o., OIB 85805150862 zastupanog po punomoćniku JOSIP MESEC</derivirana_varijabla>
  </DomainObject.Predmet.ProtustrankaFormatedOIB>
  <DomainObject.Predmet.ProtustrankaFormatedWithAdress>
    <izvorni_sadrzaj> GEO-MESEC j.d.o.o., Popovečka cesta 25 A, 10360 Sesvete zastupanog po punomoćniku JOSIP MESEC</izvorni_sadrzaj>
    <derivirana_varijabla naziv="DomainObject.Predmet.ProtustrankaFormatedWithAdress_1"> GEO-MESEC j.d.o.o., Popovečka cesta 25 A, 10360 Sesvete zastupanog po punomoćniku JOSIP MESEC</derivirana_varijabla>
  </DomainObject.Predmet.ProtustrankaFormatedWithAdress>
  <DomainObject.Predmet.ProtustrankaFormatedWithAdressOIB>
    <izvorni_sadrzaj> GEO-MESEC j.d.o.o., OIB 85805150862, Popovečka cesta 25 A, 10360 Sesvete zastupanog po punomoćniku JOSIP MESEC</izvorni_sadrzaj>
    <derivirana_varijabla naziv="DomainObject.Predmet.ProtustrankaFormatedWithAdressOIB_1"> GEO-MESEC j.d.o.o., OIB 85805150862, Popovečka cesta 25 A, 10360 Sesvete zastupanog po punomoćniku JOSIP MESEC</derivirana_varijabla>
  </DomainObject.Predmet.ProtustrankaFormatedWithAdressOIB>
  <DomainObject.Predmet.ProtustrankaWithAdress>
    <izvorni_sadrzaj>GEO-MESEC j.d.o.o. Popovečka cesta 25 A, 10360 Sesvete</izvorni_sadrzaj>
    <derivirana_varijabla naziv="DomainObject.Predmet.ProtustrankaWithAdress_1">GEO-MESEC j.d.o.o. Popovečka cesta 25 A, 10360 Sesvete</derivirana_varijabla>
  </DomainObject.Predmet.ProtustrankaWithAdress>
  <DomainObject.Predmet.ProtustrankaWithAdressOIB>
    <izvorni_sadrzaj>GEO-MESEC j.d.o.o., OIB 85805150862, Popovečka cesta 25 A, 10360 Sesvete</izvorni_sadrzaj>
    <derivirana_varijabla naziv="DomainObject.Predmet.ProtustrankaWithAdressOIB_1">GEO-MESEC j.d.o.o., OIB 85805150862, Popovečka cesta 25 A, 10360 Sesvete</derivirana_varijabla>
  </DomainObject.Predmet.ProtustrankaWithAdressOIB>
  <DomainObject.Predmet.ProtustrankaNazivFormated>
    <izvorni_sadrzaj>GEO-MESEC j.d.o.o.</izvorni_sadrzaj>
    <derivirana_varijabla naziv="DomainObject.Predmet.ProtustrankaNazivFormated_1">GEO-MESEC j.d.o.o.</derivirana_varijabla>
  </DomainObject.Predmet.ProtustrankaNazivFormated>
  <DomainObject.Predmet.ProtustrankaNazivFormatedOIB>
    <izvorni_sadrzaj>GEO-MESEC j.d.o.o., OIB 85805150862</izvorni_sadrzaj>
    <derivirana_varijabla naziv="DomainObject.Predmet.ProtustrankaNazivFormatedOIB_1">GEO-MESEC j.d.o.o., OIB 85805150862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GEO-MESEC j.d.o.o. zastupanog po punomoćniku JOSIP MESEC</item>
    </izvorni_sadrzaj>
    <derivirana_varijabla naziv="DomainObject.Predmet.ProtuStrankaListFormated_1">
      <item>GEO-MESEC j.d.o.o. zastupanog po punomoćniku JOSIP MESEC</item>
    </derivirana_varijabla>
  </DomainObject.Predmet.ProtuStrankaListFormated>
  <DomainObject.Predmet.ProtuStrankaListFormatedOIB>
    <izvorni_sadrzaj>
      <item>GEO-MESEC j.d.o.o., OIB 85805150862 zastupanog po punomoćniku JOSIP MESEC</item>
    </izvorni_sadrzaj>
    <derivirana_varijabla naziv="DomainObject.Predmet.ProtuStrankaListFormatedOIB_1">
      <item>GEO-MESEC j.d.o.o., OIB 85805150862 zastupanog po punomoćniku JOSIP MESEC</item>
    </derivirana_varijabla>
  </DomainObject.Predmet.ProtuStrankaListFormatedOIB>
  <DomainObject.Predmet.ProtuStrankaListFormatedWithAdress>
    <izvorni_sadrzaj>
      <item>GEO-MESEC j.d.o.o., Popovečka cesta 25 A, 10360 Sesvete zastupanog po punomoćniku JOSIP MESEC</item>
    </izvorni_sadrzaj>
    <derivirana_varijabla naziv="DomainObject.Predmet.ProtuStrankaListFormatedWithAdress_1">
      <item>GEO-MESEC j.d.o.o., Popovečka cesta 25 A, 10360 Sesvete zastupanog po punomoćniku JOSIP MESEC</item>
    </derivirana_varijabla>
  </DomainObject.Predmet.ProtuStrankaListFormatedWithAdress>
  <DomainObject.Predmet.ProtuStrankaListFormatedWithAdressOIB>
    <izvorni_sadrzaj>
      <item>GEO-MESEC j.d.o.o., OIB 85805150862, Popovečka cesta 25 A, 10360 Sesvete zastupanog po punomoćniku JOSIP MESEC</item>
    </izvorni_sadrzaj>
    <derivirana_varijabla naziv="DomainObject.Predmet.ProtuStrankaListFormatedWithAdressOIB_1">
      <item>GEO-MESEC j.d.o.o., OIB 85805150862, Popovečka cesta 25 A, 10360 Sesvete zastupanog po punomoćniku JOSIP MESEC</item>
    </derivirana_varijabla>
  </DomainObject.Predmet.ProtuStrankaListFormatedWithAdressOIB>
  <DomainObject.Predmet.ProtuStrankaListNazivFormated>
    <izvorni_sadrzaj>
      <item>GEO-MESEC j.d.o.o.</item>
    </izvorni_sadrzaj>
    <derivirana_varijabla naziv="DomainObject.Predmet.ProtuStrankaListNazivFormated_1">
      <item>GEO-MESEC j.d.o.o.</item>
    </derivirana_varijabla>
  </DomainObject.Predmet.ProtuStrankaListNazivFormated>
  <DomainObject.Predmet.ProtuStrankaListNazivFormatedOIB>
    <izvorni_sadrzaj>
      <item>GEO-MESEC j.d.o.o., OIB 85805150862</item>
    </izvorni_sadrzaj>
    <derivirana_varijabla naziv="DomainObject.Predmet.ProtuStrankaListNazivFormatedOIB_1">
      <item>GEO-MESEC j.d.o.o., OIB 85805150862</item>
    </derivirana_varijabla>
  </DomainObject.Predmet.ProtuStrankaListNazivFormatedOIB>
  <DomainObject.Predmet.OstaliListFormated>
    <izvorni_sadrzaj>
      <item>JOSIP MESEC punomoćnik sudionika u postupku GEO-MESEC j.d.o.o.</item>
    </izvorni_sadrzaj>
    <derivirana_varijabla naziv="DomainObject.Predmet.OstaliListFormated_1">
      <item>JOSIP MESEC punomoćnik sudionika u postupku GEO-MESEC j.d.o.o.</item>
    </derivirana_varijabla>
  </DomainObject.Predmet.OstaliListFormated>
  <DomainObject.Predmet.OstaliListFormatedOIB>
    <izvorni_sadrzaj>
      <item>JOSIP MESEC, OIB 31315675214 punomoćnik sudionika u postupku GEO-MESEC j.d.o.o.</item>
    </izvorni_sadrzaj>
    <derivirana_varijabla naziv="DomainObject.Predmet.OstaliListFormatedOIB_1">
      <item>JOSIP MESEC, OIB 31315675214 punomoćnik sudionika u postupku GEO-MESEC j.d.o.o.</item>
    </derivirana_varijabla>
  </DomainObject.Predmet.OstaliListFormatedOIB>
  <DomainObject.Predmet.OstaliListFormatedWithAdress>
    <izvorni_sadrzaj>
      <item>JOSIP MESEC, Popovečka cesta 25 A, 10360 Sesvete punomoćnik sudionika u postupku GEO-MESEC j.d.o.o.</item>
    </izvorni_sadrzaj>
    <derivirana_varijabla naziv="DomainObject.Predmet.OstaliListFormatedWithAdress_1">
      <item>JOSIP MESEC, Popovečka cesta 25 A, 10360 Sesvete punomoćnik sudionika u postupku GEO-MESEC j.d.o.o.</item>
    </derivirana_varijabla>
  </DomainObject.Predmet.OstaliListFormatedWithAdress>
  <DomainObject.Predmet.OstaliListFormatedWithAdressOIB>
    <izvorni_sadrzaj>
      <item>JOSIP MESEC, OIB 31315675214, Popovečka cesta 25 A, 10360 Sesvete punomoćnik sudionika u postupku GEO-MESEC j.d.o.o.</item>
    </izvorni_sadrzaj>
    <derivirana_varijabla naziv="DomainObject.Predmet.OstaliListFormatedWithAdressOIB_1">
      <item>JOSIP MESEC, OIB 31315675214, Popovečka cesta 25 A, 10360 Sesvete punomoćnik sudionika u postupku GEO-MESEC j.d.o.o.</item>
    </derivirana_varijabla>
  </DomainObject.Predmet.OstaliListFormatedWithAdressOIB>
  <DomainObject.Predmet.OstaliListNazivFormated>
    <izvorni_sadrzaj>
      <item>JOSIP MESEC</item>
    </izvorni_sadrzaj>
    <derivirana_varijabla naziv="DomainObject.Predmet.OstaliListNazivFormated_1">
      <item>JOSIP MESEC</item>
    </derivirana_varijabla>
  </DomainObject.Predmet.OstaliListNazivFormated>
  <DomainObject.Predmet.OstaliListNazivFormatedOIB>
    <izvorni_sadrzaj>
      <item>JOSIP MESEC, OIB 31315675214</item>
    </izvorni_sadrzaj>
    <derivirana_varijabla naziv="DomainObject.Predmet.OstaliListNazivFormatedOIB_1">
      <item>JOSIP MESEC, OIB 31315675214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GEO-MESEC j.d.o.o.</izvorni_sadrzaj>
    <derivirana_varijabla naziv="DomainObject.Predmet.ProtustrankaIDrugi_1">GEO-MESEC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GEO-MESEC j.d.o.o., OIB 85805150862, Popovečka cesta 25 A, 10360 Sesvete</izvorni_sadrzaj>
    <derivirana_varijabla naziv="DomainObject.Predmet.ProtustrankaIDrugiAdressOIB_1">GEO-MESEC j.d.o.o., OIB 85805150862, Popovečka cesta 25 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GEO-MESEC j.d.o.o.</item>
      <item>JOSIP MESEC</item>
    </izvorni_sadrzaj>
    <derivirana_varijabla naziv="DomainObject.Predmet.SudioniciListNaziv_1">
      <item>FINA Regionalni centar Zagreb</item>
      <item>GEO-MESEC j.d.o.o.</item>
      <item>JOSIP MESEC</item>
    </derivirana_varijabla>
  </DomainObject.Predmet.SudioniciListNaziv>
  <DomainObject.Predmet.SudioniciListAdressOIB>
    <izvorni_sadrzaj>
      <item>FINA Regionalni centar Zagreb, OIB 85821130368, Trg svibanjskih žrtava 1995. 1,10000 Zagreb</item>
      <item>GEO-MESEC j.d.o.o., OIB 85805150862, Popovečka cesta 25 A,10360 Sesvete</item>
      <item>JOSIP MESEC, OIB 31315675214, Popovečka cesta 25 A,10360 Sesvete</item>
    </izvorni_sadrzaj>
    <derivirana_varijabla naziv="DomainObject.Predmet.SudioniciListAdressOIB_1">
      <item>FINA Regionalni centar Zagreb, OIB 85821130368, Trg svibanjskih žrtava 1995. 1,10000 Zagreb</item>
      <item>GEO-MESEC j.d.o.o., OIB 85805150862, Popovečka cesta 25 A,10360 Sesvete</item>
      <item>JOSIP MESEC, OIB 31315675214, Popovečka cesta 25 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85805150862</item>
      <item>, OIB 31315675214</item>
    </izvorni_sadrzaj>
    <derivirana_varijabla naziv="DomainObject.Predmet.SudioniciListNazivOIB_1">
      <item>, OIB 85821130368</item>
      <item>, OIB 85805150862</item>
      <item>, OIB 31315675214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C9FB10-C08E-48D3-ABE6-E361DEB9A8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5052</properties:Characters>
  <properties:Lines>137</properties:Lines>
  <properties:Paragraphs>59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2017-02-27T11:56:00Z</dcterms:created>
  <dc:creator>Vinka Mihalinčić</dc:creator>
  <cp:lastModifiedBy>Zlatka Plivelić</cp:lastModifiedBy>
  <cp:lastPrinted>2017-02-27T12:05:00Z</cp:lastPrinted>
  <dcterms:modified xmlns:xsi="http://www.w3.org/2001/XMLSchema-instance" xsi:type="dcterms:W3CDTF">2017-02-28T12:37:00Z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