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2219" w14:paraId="8832219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F22C70" w:rsidRPr="00F22C70">
        <w:rPr>
          <w:b/>
          <w:sz w:val="24"/>
        </w:rPr>
        <w:t>LEGALTIE j.d.o.o.</w:t>
      </w:r>
      <w:r w:rsidRPr="003D5956">
        <w:rPr>
          <w:b/>
          <w:sz w:val="24"/>
        </w:rPr>
        <w:t xml:space="preserve">, </w:t>
      </w:r>
      <w:r w:rsidR="00F22C70" w:rsidRPr="00F22C70">
        <w:rPr>
          <w:b/>
          <w:sz w:val="24"/>
        </w:rPr>
        <w:t>Osijek</w:t>
      </w:r>
      <w:r w:rsidRPr="003D5956">
        <w:rPr>
          <w:b/>
          <w:sz w:val="24"/>
        </w:rPr>
        <w:t xml:space="preserve">, </w:t>
      </w:r>
      <w:r w:rsidR="00F22C70" w:rsidRPr="00F22C70">
        <w:rPr>
          <w:b/>
          <w:sz w:val="24"/>
        </w:rPr>
        <w:t>J. J. Strossmayera 341</w:t>
      </w:r>
      <w:r w:rsidRPr="003D5956">
        <w:rPr>
          <w:b/>
          <w:sz w:val="24"/>
        </w:rPr>
        <w:t xml:space="preserve">, MBS: </w:t>
      </w:r>
      <w:r w:rsidR="00F22C70" w:rsidRPr="00F22C70">
        <w:rPr>
          <w:b/>
          <w:sz w:val="24"/>
        </w:rPr>
        <w:t>030149247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F22C70" w:rsidRPr="00F22C70">
        <w:rPr>
          <w:b/>
          <w:sz w:val="24"/>
        </w:rPr>
        <w:t>85874184849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</w:t>
      </w:r>
      <w:r w:rsidR="009029CE">
        <w:rPr>
          <w:sz w:val="24"/>
        </w:rPr>
        <w:t>8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F22C70" w:rsidRPr="00F22C70">
        <w:rPr>
          <w:b/>
        </w:rPr>
        <w:t xml:space="preserve">Ivan </w:t>
      </w:r>
      <w:proofErr w:type="spellStart"/>
      <w:r w:rsidR="00F22C70" w:rsidRPr="00F22C70">
        <w:rPr>
          <w:b/>
        </w:rPr>
        <w:t>Bosnić</w:t>
      </w:r>
      <w:proofErr w:type="spellEnd"/>
      <w:r w:rsidR="00F22C70" w:rsidRPr="00F22C70">
        <w:rPr>
          <w:b/>
        </w:rPr>
        <w:t>, OIB: 74662686107</w:t>
      </w:r>
      <w:r w:rsidRPr="00754992">
        <w:rPr>
          <w:b/>
        </w:rPr>
        <w:t xml:space="preserve">, </w:t>
      </w:r>
      <w:r w:rsidR="00F22C70" w:rsidRPr="00F22C70">
        <w:rPr>
          <w:b/>
        </w:rPr>
        <w:t>Osijek, Splavarska 43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F22C70">
        <w:rPr>
          <w:b/>
        </w:rPr>
        <w:t>LEGALTIE j.d.o.o., Osijek, J. J. Strossmayera 341, MBS: 030149247</w:t>
      </w:r>
      <w:r w:rsidR="00F22C70">
        <w:t xml:space="preserve">, </w:t>
      </w:r>
      <w:r w:rsidR="00F22C70">
        <w:rPr>
          <w:b/>
        </w:rPr>
        <w:t>OIB: 85874184849</w:t>
      </w:r>
      <w:r w:rsidR="002F0B29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F22C70">
        <w:rPr>
          <w:b/>
        </w:rPr>
        <w:t xml:space="preserve">Ivan </w:t>
      </w:r>
      <w:proofErr w:type="spellStart"/>
      <w:r w:rsidR="00F22C70">
        <w:rPr>
          <w:b/>
        </w:rPr>
        <w:t>Bosnić</w:t>
      </w:r>
      <w:proofErr w:type="spellEnd"/>
      <w:r w:rsidR="00F22C70">
        <w:rPr>
          <w:b/>
        </w:rPr>
        <w:t>, Osijek, Splavarska 43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F22C70">
        <w:rPr>
          <w:b/>
        </w:rPr>
        <w:t xml:space="preserve">Ivan </w:t>
      </w:r>
      <w:proofErr w:type="spellStart"/>
      <w:r w:rsidR="00F22C70">
        <w:rPr>
          <w:b/>
        </w:rPr>
        <w:t>Bosnić</w:t>
      </w:r>
      <w:proofErr w:type="spellEnd"/>
      <w:r w:rsidR="00F22C70">
        <w:rPr>
          <w:b/>
        </w:rPr>
        <w:t>, Osijek, Splavarska 43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F22C70">
        <w:rPr>
          <w:b/>
        </w:rPr>
        <w:t xml:space="preserve">Ivan </w:t>
      </w:r>
      <w:proofErr w:type="spellStart"/>
      <w:r w:rsidR="00F22C70">
        <w:rPr>
          <w:b/>
        </w:rPr>
        <w:t>Bosnić</w:t>
      </w:r>
      <w:proofErr w:type="spellEnd"/>
      <w:r w:rsidR="00F22C70">
        <w:rPr>
          <w:b/>
        </w:rPr>
        <w:t>, Osijek, Splavarska 43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F22C70">
        <w:rPr>
          <w:b/>
        </w:rPr>
        <w:t xml:space="preserve">Ivan </w:t>
      </w:r>
      <w:proofErr w:type="spellStart"/>
      <w:r w:rsidR="00F22C70">
        <w:rPr>
          <w:b/>
        </w:rPr>
        <w:t>Bosnić</w:t>
      </w:r>
      <w:proofErr w:type="spellEnd"/>
      <w:r w:rsidR="00F22C70">
        <w:rPr>
          <w:b/>
        </w:rPr>
        <w:t>, Osijek, Splavarska 43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</w:t>
      </w:r>
      <w:r w:rsidR="00AA1592">
        <w:rPr>
          <w:sz w:val="24"/>
        </w:rPr>
        <w:t>8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4A3DCB" w:rsidRPr="004A3DCB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F22C70" w:rsidRPr="00F22C70">
        <w:t xml:space="preserve">Ivan </w:t>
      </w:r>
      <w:proofErr w:type="spellStart"/>
      <w:r w:rsidR="00F22C70" w:rsidRPr="00F22C70">
        <w:t>Bosnić</w:t>
      </w:r>
      <w:proofErr w:type="spellEnd"/>
      <w:r w:rsidR="00F22C70" w:rsidRPr="00F22C70">
        <w:t>, Osijek, Splavarska 43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</w:t>
      </w:r>
      <w:r w:rsidR="002378A7">
        <w:t>8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CEB" w:rsidR="005A2CEB">
      <w:r>
        <w:separator/>
      </w:r>
    </w:p>
  </w:endnote>
  <w:endnote w:id="0" w:type="continuationSeparator">
    <w:p w:rsidRDefault="005A2CEB" w:rsidR="005A2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CEB" w:rsidR="005A2CEB">
      <w:r>
        <w:separator/>
      </w:r>
    </w:p>
  </w:footnote>
  <w:footnote w:id="0" w:type="continuationSeparator">
    <w:p w:rsidRDefault="005A2CEB" w:rsidR="005A2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2CEB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1B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84C8D">
      <w:t>6 St-212</w:t>
    </w:r>
    <w:r w:rsidR="006478A3">
      <w:t>7</w:t>
    </w:r>
    <w:r w:rsidR="00684C8D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AF5059">
      <w:t>212</w:t>
    </w:r>
    <w:r w:rsidR="006478A3">
      <w:t>7</w:t>
    </w:r>
    <w:r>
      <w:t>/16-3</w:t>
    </w:r>
  </w:p>
  <w:p w:rsidRDefault="005A2CEB" w:rsidP="00546D11" w:rsidR="00546D11">
    <w:pPr>
      <w:jc w:val="right"/>
    </w:pPr>
  </w:p>
  <w:p w:rsidRDefault="005A2CEB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09759A"/>
    <w:rsid w:val="001607D2"/>
    <w:rsid w:val="001633A9"/>
    <w:rsid w:val="001743E4"/>
    <w:rsid w:val="001A3B3E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42DB"/>
    <w:rsid w:val="00331FC0"/>
    <w:rsid w:val="003624F4"/>
    <w:rsid w:val="003876FA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A3DCB"/>
    <w:rsid w:val="004C1965"/>
    <w:rsid w:val="004E1613"/>
    <w:rsid w:val="00502B8D"/>
    <w:rsid w:val="00531D16"/>
    <w:rsid w:val="00556767"/>
    <w:rsid w:val="0058380C"/>
    <w:rsid w:val="005A2CEB"/>
    <w:rsid w:val="005B2FE6"/>
    <w:rsid w:val="005E147B"/>
    <w:rsid w:val="005F702C"/>
    <w:rsid w:val="0060372C"/>
    <w:rsid w:val="00630962"/>
    <w:rsid w:val="006478A3"/>
    <w:rsid w:val="00684C8D"/>
    <w:rsid w:val="006A1793"/>
    <w:rsid w:val="006B1B6E"/>
    <w:rsid w:val="006B23B0"/>
    <w:rsid w:val="006D2F24"/>
    <w:rsid w:val="006F19F3"/>
    <w:rsid w:val="00707D74"/>
    <w:rsid w:val="00712941"/>
    <w:rsid w:val="0074532C"/>
    <w:rsid w:val="00754992"/>
    <w:rsid w:val="00784800"/>
    <w:rsid w:val="007E05E0"/>
    <w:rsid w:val="007F03F0"/>
    <w:rsid w:val="00850AF8"/>
    <w:rsid w:val="00870A14"/>
    <w:rsid w:val="008A0198"/>
    <w:rsid w:val="008A6DA0"/>
    <w:rsid w:val="008A7573"/>
    <w:rsid w:val="008D3F18"/>
    <w:rsid w:val="008F70F4"/>
    <w:rsid w:val="009029CE"/>
    <w:rsid w:val="009160C7"/>
    <w:rsid w:val="00924C72"/>
    <w:rsid w:val="00963CBE"/>
    <w:rsid w:val="009705EA"/>
    <w:rsid w:val="0098061D"/>
    <w:rsid w:val="009836D5"/>
    <w:rsid w:val="009A0D2F"/>
    <w:rsid w:val="009A75CE"/>
    <w:rsid w:val="009B2FC8"/>
    <w:rsid w:val="009F16FF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A6465"/>
    <w:rsid w:val="00BC1AD9"/>
    <w:rsid w:val="00C82903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F22C70"/>
    <w:rsid w:val="00F23EC7"/>
    <w:rsid w:val="00F52FC6"/>
    <w:rsid w:val="00F65BCF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B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B1B6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B1B6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B6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B6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B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B1B6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B1B6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B6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B6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2127</izvorni_sadrzaj>
    <derivirana_varijabla naziv="DomainObject.Predmet.Broj_1">2127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St-2127/2016</izvorni_sadrzaj>
    <derivirana_varijabla naziv="DomainObject.Predmet.OznakaBroj_1">St-2127/2016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LEGALTIE jednostavno društvo s oganičenom odgovornošću za trgovinu i usluge</izvorni_sadrzaj>
    <derivirana_varijabla naziv="DomainObject.Predmet.ProtustrankaFormated_1">  LEGALTIE jednostavno društvo s oganičenom odgovornošću za trgovinu i usluge</derivirana_varijabla>
  </DomainObject.Predmet.ProtustrankaFormated>
  <DomainObject.Predmet.ProtustrankaFormatedOIB>
    <izvorni_sadrzaj>  LEGALTIE jednostavno društvo s oganičenom odgovornošću za trgovinu i usluge, OIB 85874184849</izvorni_sadrzaj>
    <derivirana_varijabla naziv="DomainObject.Predmet.ProtustrankaFormatedOIB_1">  LEGALTIE jednostavno društvo s oganičenom odgovornošću za trgovinu i usluge, OIB 85874184849</derivirana_varijabla>
  </DomainObject.Predmet.ProtustrankaFormatedOIB>
  <DomainObject.Predmet.ProtustrankaFormatedWithAdress>
    <izvorni_sadrzaj> LEGALTIE jednostavno društvo s oganičenom odgovornošću za trgovinu i usluge, J. J. Strossmayera 341, 31000 Osijek</izvorni_sadrzaj>
    <derivirana_varijabla naziv="DomainObject.Predmet.ProtustrankaFormatedWithAdress_1"> LEGALTIE jednostavno društvo s oganičenom odgovornošću za trgovinu i usluge, J. J. Strossmayera 341, 31000 Osijek</derivirana_varijabla>
  </DomainObject.Predmet.ProtustrankaFormatedWithAdress>
  <DomainObject.Predmet.ProtustrankaFormatedWithAdressOIB>
    <izvorni_sadrzaj> LEGALTIE jednostavno društvo s oganičenom odgovornošću za trgovinu i usluge, OIB 85874184849, J. J. Strossmayera 341, 31000 Osijek</izvorni_sadrzaj>
    <derivirana_varijabla naziv="DomainObject.Predmet.ProtustrankaFormatedWithAdressOIB_1"> LEGALTIE jednostavno društvo s oganičenom odgovornošću za trgovinu i usluge, OIB 85874184849, J. J. Strossmayera 341, 31000 Osijek</derivirana_varijabla>
  </DomainObject.Predmet.ProtustrankaFormatedWithAdressOIB>
  <DomainObject.Predmet.ProtustrankaWithAdress>
    <izvorni_sadrzaj>LEGALTIE jednostavno društvo s oganičenom odgovornošću za trgovinu i usluge J. J. Strossmayera 341, 31000 Osijek</izvorni_sadrzaj>
    <derivirana_varijabla naziv="DomainObject.Predmet.ProtustrankaWithAdress_1">LEGALTIE jednostavno društvo s oganičenom odgovornošću za trgovinu i usluge J. J. Strossmayera 341, 31000 Osijek</derivirana_varijabla>
  </DomainObject.Predmet.ProtustrankaWithAdress>
  <DomainObject.Predmet.ProtustrankaWithAdressOIB>
    <izvorni_sadrzaj>LEGALTIE jednostavno društvo s oganičenom odgovornošću za trgovinu i usluge, OIB 85874184849, J. J. Strossmayera 341, 31000 Osijek</izvorni_sadrzaj>
    <derivirana_varijabla naziv="DomainObject.Predmet.ProtustrankaWithAdressOIB_1">LEGALTIE jednostavno društvo s oganičenom odgovornošću za trgovinu i usluge, OIB 85874184849, J. J. Strossmayera 341, 31000 Osijek</derivirana_varijabla>
  </DomainObject.Predmet.ProtustrankaWithAdressOIB>
  <DomainObject.Predmet.ProtustrankaNazivFormated>
    <izvorni_sadrzaj>LEGALTIE jednostavno društvo s oganičenom odgovornošću za trgovinu i usluge</izvorni_sadrzaj>
    <derivirana_varijabla naziv="DomainObject.Predmet.ProtustrankaNazivFormated_1">LEGALTIE jednostavno društvo s oganičenom odgovornošću za trgovinu i usluge</derivirana_varijabla>
  </DomainObject.Predmet.ProtustrankaNazivFormated>
  <DomainObject.Predmet.ProtustrankaNazivFormatedOIB>
    <izvorni_sadrzaj>LEGALTIE jednostavno društvo s oganičenom odgovornošću za trgovinu i usluge, OIB 85874184849</izvorni_sadrzaj>
    <derivirana_varijabla naziv="DomainObject.Predmet.ProtustrankaNazivFormatedOIB_1">LEGALTIE jednostavno društvo s oganičenom odgovornošću za trgovinu i usluge, OIB 85874184849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LEGALTIE jednostavno društvo s oganičenom odgovornošću za trgovinu i usluge</item>
    </izvorni_sadrzaj>
    <derivirana_varijabla naziv="DomainObject.Predmet.ProtuStrankaListFormated_1">
      <item>LEGALTIE jednostavno društvo s oganičenom odgovornošću za trgovinu i usluge</item>
    </derivirana_varijabla>
  </DomainObject.Predmet.ProtuStrankaListFormated>
  <DomainObject.Predmet.ProtuStrankaListFormatedOIB>
    <izvorni_sadrzaj>
      <item>LEGALTIE jednostavno društvo s oganičenom odgovornošću za trgovinu i usluge, OIB 85874184849</item>
    </izvorni_sadrzaj>
    <derivirana_varijabla naziv="DomainObject.Predmet.ProtuStrankaListFormatedOIB_1">
      <item>LEGALTIE jednostavno društvo s oganičenom odgovornošću za trgovinu i usluge, OIB 85874184849</item>
    </derivirana_varijabla>
  </DomainObject.Predmet.ProtuStrankaListFormatedOIB>
  <DomainObject.Predmet.ProtuStrankaListFormatedWithAdress>
    <izvorni_sadrzaj>
      <item>LEGALTIE jednostavno društvo s oganičenom odgovornošću za trgovinu i usluge, J. J. Strossmayera 341, 31000 Osijek</item>
    </izvorni_sadrzaj>
    <derivirana_varijabla naziv="DomainObject.Predmet.ProtuStrankaListFormatedWithAdress_1">
      <item>LEGALTIE jednostavno društvo s oganičenom odgovornošću za trgovinu i usluge, J. J. Strossmayera 341, 31000 Osijek</item>
    </derivirana_varijabla>
  </DomainObject.Predmet.ProtuStrankaListFormatedWithAdress>
  <DomainObject.Predmet.ProtuStrankaListFormatedWithAdressOIB>
    <izvorni_sadrzaj>
      <item>LEGALTIE jednostavno društvo s oganičenom odgovornošću za trgovinu i usluge, OIB 85874184849, J. J. Strossmayera 341, 31000 Osijek</item>
    </izvorni_sadrzaj>
    <derivirana_varijabla naziv="DomainObject.Predmet.ProtuStrankaListFormatedWithAdressOIB_1">
      <item>LEGALTIE jednostavno društvo s oganičenom odgovornošću za trgovinu i usluge, OIB 85874184849, J. J. Strossmayera 341, 31000 Osijek</item>
    </derivirana_varijabla>
  </DomainObject.Predmet.ProtuStrankaListFormatedWithAdressOIB>
  <DomainObject.Predmet.ProtuStrankaListNazivFormated>
    <izvorni_sadrzaj>
      <item>LEGALTIE jednostavno društvo s oganičenom odgovornošću za trgovinu i usluge</item>
    </izvorni_sadrzaj>
    <derivirana_varijabla naziv="DomainObject.Predmet.ProtuStrankaListNazivFormated_1">
      <item>LEGALTIE jednostavno društvo s oganičenom odgovornošću za trgovinu i usluge</item>
    </derivirana_varijabla>
  </DomainObject.Predmet.ProtuStrankaListNazivFormated>
  <DomainObject.Predmet.ProtuStrankaListNazivFormatedOIB>
    <izvorni_sadrzaj>
      <item>LEGALTIE jednostavno društvo s oganičenom odgovornošću za trgovinu i usluge, OIB 85874184849</item>
    </izvorni_sadrzaj>
    <derivirana_varijabla naziv="DomainObject.Predmet.ProtuStrankaListNazivFormatedOIB_1">
      <item>LEGALTIE jednostavno društvo s oganičenom odgovornošću za trgovinu i usluge, OIB 85874184849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LEGALTIE jednostavno društvo s oganičenom odgovornošću za trgovinu i usluge</izvorni_sadrzaj>
    <derivirana_varijabla naziv="DomainObject.Predmet.ProtustrankaIDrugi_1">LEGALTIE jednostavno društvo s oganičenom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LEGALTIE jednostavno društvo s oganičenom odgovornošću za trgovinu i usluge, OIB 85874184849, J. J. Strossmayera 341, 31000 Osijek</izvorni_sadrzaj>
    <derivirana_varijabla naziv="DomainObject.Predmet.ProtustrankaIDrugiAdressOIB_1">LEGALTIE jednostavno društvo s oganičenom odgovornošću za trgovinu i usluge, OIB 85874184849, J. J.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LEGALTIE jednostavno društvo s oganičenom odgovornošću za trgovinu i usluge</item>
    </izvorni_sadrzaj>
    <derivirana_varijabla naziv="DomainObject.Predmet.SudioniciListNaziv_1">
      <item>FINA RC OSIJEK</item>
      <item>LEGALTIE jednostavno društvo s oganičenom odgovornošću za trgovinu i usluge</item>
    </derivirana_varijabla>
  </DomainObject.Predmet.SudioniciListNaziv>
  <DomainObject.Predmet.SudioniciListAdressOIB>
    <izvorni_sadrzaj>
      <item>FINA RC OSIJEK, OIB 85821130368</item>
      <item>LEGALTIE jednostavno društvo s oganičenom odgovornošću za trgovinu i usluge, OIB 85874184849, J. J. Strossmayera 341,31000 Osijek</item>
    </izvorni_sadrzaj>
    <derivirana_varijabla naziv="DomainObject.Predmet.SudioniciListAdressOIB_1">
      <item>FINA RC OSIJEK, OIB 85821130368</item>
      <item>LEGALTIE jednostavno društvo s oganičenom odgovornošću za trgovinu i usluge, OIB 85874184849, J. J. Strossmayera 341,31000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85874184849</item>
    </izvorni_sadrzaj>
    <derivirana_varijabla naziv="DomainObject.Predmet.SudioniciListNazivOIB_1">
      <item>, OIB 85821130368</item>
      <item>, OIB 85874184849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E41AA-CB2B-4050-9950-207C924BE2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491</properties:Words>
  <properties:Characters>2477</properties:Characters>
  <properties:Lines>108</properties:Lines>
  <properties:Paragraphs>24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2016-11-18T13:37:00Z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