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f5fd" w14:paraId="05bf5fd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St-932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39670464653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stečajnom sucu Tereziji Goreta, u skraćenom stečajnom postupku nad dužnikom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WINDLIFE INTERNATIONAL d.o.o.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Zarinski prolaz 2,  OIB: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72705001273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9. ožujka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WINDLIFE INTERNATIONAL d.o.o.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Zarinski prolaz 2,  OIB: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72705001273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9. ožujka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E218F">
        <w:rPr>
          <w:rFonts w:cs="Times New Roman" w:eastAsia="Times New Roman" w:hAnsi="Times New Roman" w:ascii="Times New Roman"/>
          <w:sz w:val="24"/>
          <w:szCs w:val="24"/>
          <w:lang w:eastAsia="hr-HR"/>
        </w:rPr>
        <w:t>12.05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 96068307857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WINDLIFE INTERNATIONAL d.o.o.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Zarinski prolaz 2,  OIB: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72705001273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9.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B521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WINDLIFE INTERNATIONAL d.o.o.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Zarinski prolaz 2,  OIB: </w:t>
      </w:r>
      <w:r w:rsidR="003B3920" w:rsidRP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72705001273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932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>9.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3B39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521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3B6" w:rsidP="00345FCD" w:rsidR="005A13B6">
      <w:pPr>
        <w:spacing w:lineRule="auto" w:line="240" w:after="0"/>
      </w:pPr>
      <w:r>
        <w:separator/>
      </w:r>
    </w:p>
  </w:endnote>
  <w:endnote w:id="0" w:type="continuationSeparator">
    <w:p w:rsidRDefault="005A13B6" w:rsidP="00345FCD" w:rsidR="005A13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3B6" w:rsidP="00345FCD" w:rsidR="005A13B6">
      <w:pPr>
        <w:spacing w:lineRule="auto" w:line="240" w:after="0"/>
      </w:pPr>
      <w:r>
        <w:separator/>
      </w:r>
    </w:p>
  </w:footnote>
  <w:footnote w:id="0" w:type="continuationSeparator">
    <w:p w:rsidRDefault="005A13B6" w:rsidP="00345FCD" w:rsidR="005A13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B521A">
      <w:rPr>
        <w:noProof/>
      </w:rPr>
      <w:t>2</w:t>
    </w:r>
    <w:r>
      <w:fldChar w:fldCharType="end"/>
    </w:r>
    <w:r>
      <w:t xml:space="preserve">                            </w:t>
    </w:r>
    <w:r w:rsidR="003B3920">
      <w:t xml:space="preserve">                        9 St-932</w:t>
    </w:r>
    <w:r>
      <w:t>/15</w:t>
    </w:r>
  </w:p>
  <w:p w:rsidRDefault="004B521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2C1AEF"/>
    <w:rsid w:val="00345FCD"/>
    <w:rsid w:val="003B3920"/>
    <w:rsid w:val="004B521A"/>
    <w:rsid w:val="00575278"/>
    <w:rsid w:val="005A13B6"/>
    <w:rsid w:val="007A2200"/>
    <w:rsid w:val="007F555B"/>
    <w:rsid w:val="008433F1"/>
    <w:rsid w:val="00933D9C"/>
    <w:rsid w:val="00962C2C"/>
    <w:rsid w:val="009E218F"/>
    <w:rsid w:val="00A3376C"/>
    <w:rsid w:val="00D01556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4B5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2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2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2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2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4B5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2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2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2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2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WINDLIFE INTERNATIONAL društvo s ograničenom odgovornošću za pomorske usluge</izvorni_sadrzaj>
    <derivirana_varijabla naziv="DomainObject.Predmet.ProtustrankaFormated_1">  WINDLIFE INTERNATIONAL društvo s ograničenom odgovornošću za pomorske usluge</derivirana_varijabla>
  </DomainObject.Predmet.ProtustrankaFormated>
  <DomainObject.Predmet.ProtustrankaFormatedOIB>
    <izvorni_sadrzaj>  WINDLIFE INTERNATIONAL društvo s ograničenom odgovornošću za pomorske usluge, OIB 72705001273</izvorni_sadrzaj>
    <derivirana_varijabla naziv="DomainObject.Predmet.ProtustrankaFormatedOIB_1">  WINDLIFE INTERNATIONAL društvo s ograničenom odgovornošću za pomorske usluge, OIB 72705001273</derivirana_varijabla>
  </DomainObject.Predmet.ProtustrankaFormatedOIB>
  <DomainObject.Predmet.ProtustrankaFormatedWithAdress>
    <izvorni_sadrzaj> WINDLIFE INTERNATIONAL društvo s ograničenom odgovornošću za pomorske usluge, Zlarinski prolaz 2, 22000 Šibenik</izvorni_sadrzaj>
    <derivirana_varijabla naziv="DomainObject.Predmet.ProtustrankaFormatedWithAdress_1"> WINDLIFE INTERNATIONAL društvo s ograničenom odgovornošću za pomorske usluge, Zlarinski prolaz 2, 22000 Šibenik</derivirana_varijabla>
  </DomainObject.Predmet.ProtustrankaFormatedWithAdress>
  <DomainObject.Predmet.ProtustrankaFormatedWithAdressOIB>
    <izvorni_sadrzaj> WINDLIFE INTERNATIONAL društvo s ograničenom odgovornošću za pomorske usluge, OIB 72705001273, Zlarinski prolaz 2, 22000 Šibenik</izvorni_sadrzaj>
    <derivirana_varijabla naziv="DomainObject.Predmet.ProtustrankaFormatedWithAdressOIB_1"> WINDLIFE INTERNATIONAL društvo s ograničenom odgovornošću za pomorske usluge, OIB 72705001273, Zlarinski prolaz 2, 22000 Šibenik</derivirana_varijabla>
  </DomainObject.Predmet.ProtustrankaFormatedWithAdressOIB>
  <DomainObject.Predmet.ProtustrankaWithAdress>
    <izvorni_sadrzaj>WINDLIFE INTERNATIONAL društvo s ograničenom odgovornošću za pomorske usluge Zlarinski prolaz 2, 22000 Šibenik</izvorni_sadrzaj>
    <derivirana_varijabla naziv="DomainObject.Predmet.ProtustrankaWithAdress_1">WINDLIFE INTERNATIONAL društvo s ograničenom odgovornošću za pomorske usluge Zlarinski prolaz 2, 22000 Šibenik</derivirana_varijabla>
  </DomainObject.Predmet.ProtustrankaWithAdress>
  <DomainObject.Predmet.ProtustrankaWithAdressOIB>
    <izvorni_sadrzaj>WINDLIFE INTERNATIONAL društvo s ograničenom odgovornošću za pomorske usluge, OIB 72705001273, Zlarinski prolaz 2, 22000 Šibenik</izvorni_sadrzaj>
    <derivirana_varijabla naziv="DomainObject.Predmet.ProtustrankaWithAdressOIB_1">WINDLIFE INTERNATIONAL društvo s ograničenom odgovornošću za pomorske usluge, OIB 72705001273, Zlarinski prolaz 2, 22000 Šibenik</derivirana_varijabla>
  </DomainObject.Predmet.ProtustrankaWithAdressOIB>
  <DomainObject.Predmet.ProtustrankaNazivFormated>
    <izvorni_sadrzaj>WINDLIFE INTERNATIONAL društvo s ograničenom odgovornošću za pomorske usluge</izvorni_sadrzaj>
    <derivirana_varijabla naziv="DomainObject.Predmet.ProtustrankaNazivFormated_1">WINDLIFE INTERNATIONAL društvo s ograničenom odgovornošću za pomorske usluge</derivirana_varijabla>
  </DomainObject.Predmet.ProtustrankaNazivFormated>
  <DomainObject.Predmet.ProtustrankaNazivFormatedOIB>
    <izvorni_sadrzaj>WINDLIFE INTERNATIONAL društvo s ograničenom odgovornošću za pomorske usluge, OIB 72705001273</izvorni_sadrzaj>
    <derivirana_varijabla naziv="DomainObject.Predmet.ProtustrankaNazivFormatedOIB_1">WINDLIFE INTERNATIONAL društvo s ograničenom odgovornošću za pomorske usluge, OIB 72705001273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WINDLIFE INTERNATIONAL društvo s ograničenom odgovornošću za pomorske usluge</item>
    </izvorni_sadrzaj>
    <derivirana_varijabla naziv="DomainObject.Predmet.ProtuStrankaListFormated_1">
      <item>WINDLIFE INTERNATIONAL društvo s ograničenom odgovornošću za pomorske usluge</item>
    </derivirana_varijabla>
  </DomainObject.Predmet.ProtuStrankaListFormated>
  <DomainObject.Predmet.ProtuStrankaListFormatedOIB>
    <izvorni_sadrzaj>
      <item>WINDLIFE INTERNATIONAL društvo s ograničenom odgovornošću za pomorske usluge, OIB 72705001273</item>
    </izvorni_sadrzaj>
    <derivirana_varijabla naziv="DomainObject.Predmet.ProtuStrankaListFormatedOIB_1">
      <item>WINDLIFE INTERNATIONAL društvo s ograničenom odgovornošću za pomorske usluge, OIB 72705001273</item>
    </derivirana_varijabla>
  </DomainObject.Predmet.ProtuStrankaListFormatedOIB>
  <DomainObject.Predmet.ProtuStrankaListFormatedWithAdress>
    <izvorni_sadrzaj>
      <item>WINDLIFE INTERNATIONAL društvo s ograničenom odgovornošću za pomorske usluge, Zlarinski prolaz 2, 22000 Šibenik</item>
    </izvorni_sadrzaj>
    <derivirana_varijabla naziv="DomainObject.Predmet.ProtuStrankaListFormatedWithAdress_1">
      <item>WINDLIFE INTERNATIONAL društvo s ograničenom odgovornošću za pomorske usluge, Zlarinski prolaz 2, 22000 Šibenik</item>
    </derivirana_varijabla>
  </DomainObject.Predmet.ProtuStrankaListFormatedWithAdress>
  <DomainObject.Predmet.ProtuStrankaListFormatedWithAdressOIB>
    <izvorni_sadrzaj>
      <item>WINDLIFE INTERNATIONAL društvo s ograničenom odgovornošću za pomorske usluge, OIB 72705001273, Zlarinski prolaz 2, 22000 Šibenik</item>
    </izvorni_sadrzaj>
    <derivirana_varijabla naziv="DomainObject.Predmet.ProtuStrankaListFormatedWithAdressOIB_1">
      <item>WINDLIFE INTERNATIONAL društvo s ograničenom odgovornošću za pomorske usluge, OIB 72705001273, Zlarinski prolaz 2, 22000 Šibenik</item>
    </derivirana_varijabla>
  </DomainObject.Predmet.ProtuStrankaListFormatedWithAdressOIB>
  <DomainObject.Predmet.ProtuStrankaListNazivFormated>
    <izvorni_sadrzaj>
      <item>WINDLIFE INTERNATIONAL društvo s ograničenom odgovornošću za pomorske usluge</item>
    </izvorni_sadrzaj>
    <derivirana_varijabla naziv="DomainObject.Predmet.ProtuStrankaListNazivFormated_1">
      <item>WINDLIFE INTERNATIONAL društvo s ograničenom odgovornošću za pomorske usluge</item>
    </derivirana_varijabla>
  </DomainObject.Predmet.ProtuStrankaListNazivFormated>
  <DomainObject.Predmet.ProtuStrankaListNazivFormatedOIB>
    <izvorni_sadrzaj>
      <item>WINDLIFE INTERNATIONAL društvo s ograničenom odgovornošću za pomorske usluge, OIB 72705001273</item>
    </izvorni_sadrzaj>
    <derivirana_varijabla naziv="DomainObject.Predmet.ProtuStrankaListNazivFormatedOIB_1">
      <item>WINDLIFE INTERNATIONAL društvo s ograničenom odgovornošću za pomorske usluge, OIB 72705001273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WINDLIFE INTERNATIONAL društvo s ograničenom odgovornošću za pomorske usluge</izvorni_sadrzaj>
    <derivirana_varijabla naziv="DomainObject.Predmet.ProtustrankaIDrugi_1">WINDLIFE INTERNATIONAL društvo s ograničenom odgovornošću za pomorske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WINDLIFE INTERNATIONAL društvo s ograničenom odgovornošću za pomorske usluge, OIB 72705001273, Zlarinski prolaz 2, 22000 Šibenik</izvorni_sadrzaj>
    <derivirana_varijabla naziv="DomainObject.Predmet.ProtustrankaIDrugiAdressOIB_1">WINDLIFE INTERNATIONAL društvo s ograničenom odgovornošću za pomorske usluge, OIB 72705001273, Zlarinski prolaz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WINDLIFE INTERNATIONAL društvo s ograničenom odgovornošću za pomorske usluge</item>
    </izvorni_sadrzaj>
    <derivirana_varijabla naziv="DomainObject.Predmet.SudioniciListNaziv_1">
      <item>FINA - Podružnica Šibenik</item>
      <item>WINDLIFE INTERNATIONAL društvo s ograničenom odgovornošću za pomorske usluge</item>
    </derivirana_varijabla>
  </DomainObject.Predmet.SudioniciListNaziv>
  <DomainObject.Predmet.SudioniciListAdressOIB>
    <izvorni_sadrzaj>
      <item>FINA - Podružnica Šibenik, OIB 85821130368, Perivoj L. Marune 1,22000 Šibenik</item>
      <item>WINDLIFE INTERNATIONAL društvo s ograničenom odgovornošću za pomorske usluge, OIB 72705001273, Zlarinski prolaz 2,22000 Šibenik</item>
    </izvorni_sadrzaj>
    <derivirana_varijabla naziv="DomainObject.Predmet.SudioniciListAdressOIB_1">
      <item>FINA - Podružnica Šibenik, OIB 85821130368, Perivoj L. Marune 1,22000 Šibenik</item>
      <item>WINDLIFE INTERNATIONAL društvo s ograničenom odgovornošću za pomorske usluge, OIB 72705001273, Zlarinski prolaz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72705001273</item>
    </izvorni_sadrzaj>
    <derivirana_varijabla naziv="DomainObject.Predmet.SudioniciListNazivOIB_1">
      <item>, OIB 85821130368</item>
      <item>, OIB 72705001273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2574</properties:Characters>
  <properties:Lines>97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2016-03-09T10:16:00Z</dcterms:created>
  <dc:creator>Joško Livaković</dc:creator>
  <cp:lastModifiedBy>Marina Gulin</cp:lastModifiedBy>
  <cp:lastPrinted>2016-03-09T10:15:00Z</cp:lastPrinted>
  <dcterms:modified xmlns:xsi="http://www.w3.org/2001/XMLSchema-instance" xsi:type="dcterms:W3CDTF">2016-03-09T10:27:00Z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