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e295" w14:paraId="fbee295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D365A6">
        <w:rPr>
          <w:rFonts w:cs="Times New Roman" w:eastAsia="Times New Roman" w:hAnsi="Times New Roman" w:ascii="Times New Roman"/>
          <w:sz w:val="24"/>
          <w:szCs w:val="24"/>
          <w:lang w:eastAsia="hr-HR"/>
        </w:rPr>
        <w:t>107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365A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7C4748">
        <w:rPr>
          <w:szCs w:val="24"/>
        </w:rPr>
        <w:t>22. siječnja</w:t>
      </w:r>
      <w:r>
        <w:rPr>
          <w:szCs w:val="24"/>
        </w:rPr>
        <w:t xml:space="preserve"> 2016. za provedbu skraćenog stečajnoga postupka nad dužnikom </w:t>
      </w:r>
      <w:r w:rsidR="00D365A6">
        <w:t xml:space="preserve">DELFINI </w:t>
      </w:r>
      <w:r w:rsidR="00E756DF">
        <w:t>d.o.o.</w:t>
      </w:r>
      <w:r>
        <w:t xml:space="preserve">, sa sjedištem u </w:t>
      </w:r>
      <w:r w:rsidR="00767251">
        <w:t>Zadru</w:t>
      </w:r>
      <w:r>
        <w:t xml:space="preserve">, </w:t>
      </w:r>
      <w:r w:rsidR="00D365A6">
        <w:t>Privlačka Ulica 32</w:t>
      </w:r>
      <w:r>
        <w:t xml:space="preserve">, OIB: </w:t>
      </w:r>
      <w:r w:rsidR="00D365A6">
        <w:t>31512265333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748" w:rsidR="004E7C10">
      <w:pPr>
        <w:spacing w:lineRule="auto" w:line="240" w:after="0"/>
      </w:pPr>
      <w:r>
        <w:separator/>
      </w:r>
    </w:p>
  </w:endnote>
  <w:endnote w:id="0" w:type="continuationSeparator">
    <w:p w:rsidRDefault="007C4748" w:rsidR="004E7C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748" w:rsidR="004E7C10">
      <w:pPr>
        <w:spacing w:lineRule="auto" w:line="240" w:after="0"/>
      </w:pPr>
      <w:r>
        <w:separator/>
      </w:r>
    </w:p>
  </w:footnote>
  <w:footnote w:id="0" w:type="continuationSeparator">
    <w:p w:rsidRDefault="007C4748" w:rsidR="004E7C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AD6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355A1F"/>
    <w:rsid w:val="003A4FE3"/>
    <w:rsid w:val="003C5AD6"/>
    <w:rsid w:val="004730BE"/>
    <w:rsid w:val="004E7C10"/>
    <w:rsid w:val="00581576"/>
    <w:rsid w:val="007211F5"/>
    <w:rsid w:val="00750908"/>
    <w:rsid w:val="00767251"/>
    <w:rsid w:val="007C4748"/>
    <w:rsid w:val="008C0EC0"/>
    <w:rsid w:val="0099290D"/>
    <w:rsid w:val="00A17B73"/>
    <w:rsid w:val="00A34F71"/>
    <w:rsid w:val="00A530A9"/>
    <w:rsid w:val="00A56A7E"/>
    <w:rsid w:val="00B01E8D"/>
    <w:rsid w:val="00CF77DF"/>
    <w:rsid w:val="00D365A6"/>
    <w:rsid w:val="00E1237E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A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5AD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5A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5A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A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5A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5A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5A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DELFINI d.o.o. za trgovinu, izdavaštvo i marketing</izvorni_sadrzaj>
    <derivirana_varijabla naziv="DomainObject.Predmet.ProtustrankaFormated_1">  DELFINI d.o.o. za trgovinu, izdavaštvo i marketing</derivirana_varijabla>
  </DomainObject.Predmet.ProtustrankaFormated>
  <DomainObject.Predmet.ProtustrankaFormatedOIB>
    <izvorni_sadrzaj>  DELFINI d.o.o. za trgovinu, izdavaštvo i marketing, OIB 31512265333</izvorni_sadrzaj>
    <derivirana_varijabla naziv="DomainObject.Predmet.ProtustrankaFormatedOIB_1">  DELFINI d.o.o. za trgovinu, izdavaštvo i marketing, OIB 31512265333</derivirana_varijabla>
  </DomainObject.Predmet.ProtustrankaFormatedOIB>
  <DomainObject.Predmet.ProtustrankaFormatedWithAdress>
    <izvorni_sadrzaj> DELFINI d.o.o. za trgovinu, izdavaštvo i marketing, Privlačka Ulica 32, 23000 Zadar</izvorni_sadrzaj>
    <derivirana_varijabla naziv="DomainObject.Predmet.ProtustrankaFormatedWithAdress_1"> DELFINI d.o.o. za trgovinu, izdavaštvo i marketing, Privlačka Ulica 32, 23000 Zadar</derivirana_varijabla>
  </DomainObject.Predmet.ProtustrankaFormatedWithAdress>
  <DomainObject.Predmet.ProtustrankaFormatedWithAdressOIB>
    <izvorni_sadrzaj> DELFINI d.o.o. za trgovinu, izdavaštvo i marketing, OIB 31512265333, Privlačka Ulica 32, 23000 Zadar</izvorni_sadrzaj>
    <derivirana_varijabla naziv="DomainObject.Predmet.ProtustrankaFormatedWithAdressOIB_1"> DELFINI d.o.o. za trgovinu, izdavaštvo i marketing, OIB 31512265333, Privlačka Ulica 32, 23000 Zadar</derivirana_varijabla>
  </DomainObject.Predmet.ProtustrankaFormatedWithAdressOIB>
  <DomainObject.Predmet.ProtustrankaWithAdress>
    <izvorni_sadrzaj>DELFINI d.o.o. za trgovinu, izdavaštvo i marketing Privlačka Ulica 32, 23000 Zadar</izvorni_sadrzaj>
    <derivirana_varijabla naziv="DomainObject.Predmet.ProtustrankaWithAdress_1">DELFINI d.o.o. za trgovinu, izdavaštvo i marketing Privlačka Ulica 32, 23000 Zadar</derivirana_varijabla>
  </DomainObject.Predmet.ProtustrankaWithAdress>
  <DomainObject.Predmet.ProtustrankaWithAdressOIB>
    <izvorni_sadrzaj>DELFINI d.o.o. za trgovinu, izdavaštvo i marketing, OIB 31512265333, Privlačka Ulica 32, 23000 Zadar</izvorni_sadrzaj>
    <derivirana_varijabla naziv="DomainObject.Predmet.ProtustrankaWithAdressOIB_1">DELFINI d.o.o. za trgovinu, izdavaštvo i marketing, OIB 31512265333, Privlačka Ulica 32, 23000 Zadar</derivirana_varijabla>
  </DomainObject.Predmet.ProtustrankaWithAdressOIB>
  <DomainObject.Predmet.ProtustrankaNazivFormated>
    <izvorni_sadrzaj>DELFINI d.o.o. za trgovinu, izdavaštvo i marketing</izvorni_sadrzaj>
    <derivirana_varijabla naziv="DomainObject.Predmet.ProtustrankaNazivFormated_1">DELFINI d.o.o. za trgovinu, izdavaštvo i marketing</derivirana_varijabla>
  </DomainObject.Predmet.ProtustrankaNazivFormated>
  <DomainObject.Predmet.ProtustrankaNazivFormatedOIB>
    <izvorni_sadrzaj>DELFINI d.o.o. za trgovinu, izdavaštvo i marketing, OIB 31512265333</izvorni_sadrzaj>
    <derivirana_varijabla naziv="DomainObject.Predmet.ProtustrankaNazivFormatedOIB_1">DELFINI d.o.o. za trgovinu, izdavaštvo i marketing, OIB 31512265333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DELFINI d.o.o. za trgovinu, izdavaštvo i marketing</item>
    </izvorni_sadrzaj>
    <derivirana_varijabla naziv="DomainObject.Predmet.ProtuStrankaListFormated_1">
      <item>DELFINI d.o.o. za trgovinu, izdavaštvo i marketing</item>
    </derivirana_varijabla>
  </DomainObject.Predmet.ProtuStrankaListFormated>
  <DomainObject.Predmet.ProtuStrankaListFormatedOIB>
    <izvorni_sadrzaj>
      <item>DELFINI d.o.o. za trgovinu, izdavaštvo i marketing, OIB 31512265333</item>
    </izvorni_sadrzaj>
    <derivirana_varijabla naziv="DomainObject.Predmet.ProtuStrankaListFormatedOIB_1">
      <item>DELFINI d.o.o. za trgovinu, izdavaštvo i marketing, OIB 31512265333</item>
    </derivirana_varijabla>
  </DomainObject.Predmet.ProtuStrankaListFormatedOIB>
  <DomainObject.Predmet.ProtuStrankaListFormatedWithAdress>
    <izvorni_sadrzaj>
      <item>DELFINI d.o.o. za trgovinu, izdavaštvo i marketing, Privlačka Ulica 32, 23000 Zadar</item>
    </izvorni_sadrzaj>
    <derivirana_varijabla naziv="DomainObject.Predmet.ProtuStrankaListFormatedWithAdress_1">
      <item>DELFINI d.o.o. za trgovinu, izdavaštvo i marketing, Privlačka Ulica 32, 23000 Zadar</item>
    </derivirana_varijabla>
  </DomainObject.Predmet.ProtuStrankaListFormatedWithAdress>
  <DomainObject.Predmet.ProtuStrankaListFormatedWithAdressOIB>
    <izvorni_sadrzaj>
      <item>DELFINI d.o.o. za trgovinu, izdavaštvo i marketing, OIB 31512265333, Privlačka Ulica 32, 23000 Zadar</item>
    </izvorni_sadrzaj>
    <derivirana_varijabla naziv="DomainObject.Predmet.ProtuStrankaListFormatedWithAdressOIB_1">
      <item>DELFINI d.o.o. za trgovinu, izdavaštvo i marketing, OIB 31512265333, Privlačka Ulica 32, 23000 Zadar</item>
    </derivirana_varijabla>
  </DomainObject.Predmet.ProtuStrankaListFormatedWithAdressOIB>
  <DomainObject.Predmet.ProtuStrankaListNazivFormated>
    <izvorni_sadrzaj>
      <item>DELFINI d.o.o. za trgovinu, izdavaštvo i marketing</item>
    </izvorni_sadrzaj>
    <derivirana_varijabla naziv="DomainObject.Predmet.ProtuStrankaListNazivFormated_1">
      <item>DELFINI d.o.o. za trgovinu, izdavaštvo i marketing</item>
    </derivirana_varijabla>
  </DomainObject.Predmet.ProtuStrankaListNazivFormated>
  <DomainObject.Predmet.ProtuStrankaListNazivFormatedOIB>
    <izvorni_sadrzaj>
      <item>DELFINI d.o.o. za trgovinu, izdavaštvo i marketing, OIB 31512265333</item>
    </izvorni_sadrzaj>
    <derivirana_varijabla naziv="DomainObject.Predmet.ProtuStrankaListNazivFormatedOIB_1">
      <item>DELFINI d.o.o. za trgovinu, izdavaštvo i marketing, OIB 31512265333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DELFINI d.o.o. za trgovinu, izdavaštvo i marketing</izvorni_sadrzaj>
    <derivirana_varijabla naziv="DomainObject.Predmet.ProtustrankaIDrugi_1">DELFINI d.o.o. za trgovinu, izdavaštvo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DELFINI d.o.o. za trgovinu, izdavaštvo i marketing, OIB 31512265333, Privlačka Ulica 32, 23000 Zadar</izvorni_sadrzaj>
    <derivirana_varijabla naziv="DomainObject.Predmet.ProtustrankaIDrugiAdressOIB_1">DELFINI d.o.o. za trgovinu, izdavaštvo i marketing, OIB 31512265333, Privlačka Ulica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DELFINI d.o.o. za trgovinu, izdavaštvo i marketing</item>
    </izvorni_sadrzaj>
    <derivirana_varijabla naziv="DomainObject.Predmet.SudioniciListNaziv_1">
      <item>FINA</item>
      <item>DELFINI d.o.o. za trgovinu, izdavaštvo i marketing</item>
    </derivirana_varijabla>
  </DomainObject.Predmet.SudioniciListNaziv>
  <DomainObject.Predmet.SudioniciListAdressOIB>
    <izvorni_sadrzaj>
      <item>FINA, OIB 85821130368</item>
      <item>DELFINI d.o.o. za trgovinu, izdavaštvo i marketing, OIB 31512265333, Privlačka Ulica 32,23000 Zadar</item>
    </izvorni_sadrzaj>
    <derivirana_varijabla naziv="DomainObject.Predmet.SudioniciListAdressOIB_1">
      <item>FINA, OIB 85821130368</item>
      <item>DELFINI d.o.o. za trgovinu, izdavaštvo i marketing, OIB 31512265333, Privlačka Ulica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31512265333</item>
    </izvorni_sadrzaj>
    <derivirana_varijabla naziv="DomainObject.Predmet.SudioniciListNazivOIB_1">
      <item>, OIB 85821130368</item>
      <item>, OIB 31512265333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1167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2017-02-02T10:40:00Z</dcterms:created>
  <dc:creator>Nena Mužanović</dc:creator>
  <cp:lastModifiedBy>Nena Mužanović</cp:lastModifiedBy>
  <cp:lastPrinted>2017-02-02T10:38:00Z</cp:lastPrinted>
  <dcterms:modified xmlns:xsi="http://www.w3.org/2001/XMLSchema-instance" xsi:type="dcterms:W3CDTF">2017-02-02T12:18:00Z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