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4845" w14:paraId="9434845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6F66">
        <w:t>14.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F0189B" w:rsidR="00F0189B" w:rsidRPr="00F0189B">
      <w:pPr>
        <w:jc w:val="both"/>
      </w:pPr>
      <w:r>
        <w:t xml:space="preserve"> </w:t>
      </w:r>
      <w:r>
        <w:tab/>
      </w:r>
      <w:r>
        <w:tab/>
        <w:t xml:space="preserve"> </w:t>
      </w:r>
      <w:r w:rsidR="00F0189B" w:rsidRPr="00F0189B">
        <w:t xml:space="preserve">nekretnine upisane u  </w:t>
      </w:r>
      <w:proofErr w:type="spellStart"/>
      <w:r w:rsidR="00F0189B" w:rsidRPr="00F0189B">
        <w:t>zk.ul</w:t>
      </w:r>
      <w:proofErr w:type="spellEnd"/>
      <w:r w:rsidR="00F0189B" w:rsidRPr="00F0189B">
        <w:t>. 141 k.o. 321982 Pakrac i to:</w:t>
      </w:r>
    </w:p>
    <w:p w:rsidRDefault="00F0189B" w:rsidP="00F0189B" w:rsidR="00490F6D">
      <w:pPr>
        <w:jc w:val="both"/>
      </w:pPr>
      <w:r w:rsidRPr="00F0189B">
        <w:t xml:space="preserve"> </w:t>
      </w:r>
      <w:r w:rsidRPr="00F0189B">
        <w:tab/>
      </w:r>
      <w:r w:rsidRPr="00F0189B">
        <w:tab/>
        <w:t xml:space="preserve"> - kč.br. 2292/3 – oranica </w:t>
      </w:r>
      <w:proofErr w:type="spellStart"/>
      <w:r w:rsidRPr="00F0189B">
        <w:t>Vranovica</w:t>
      </w:r>
      <w:proofErr w:type="spellEnd"/>
      <w:r w:rsidRPr="00F0189B">
        <w:t xml:space="preserve"> sa 330 </w:t>
      </w:r>
      <w:proofErr w:type="spellStart"/>
      <w:r w:rsidRPr="00F0189B">
        <w:t>čhv</w:t>
      </w:r>
      <w:proofErr w:type="spellEnd"/>
      <w:r w:rsidR="00490F6D">
        <w:t xml:space="preserve">. </w:t>
      </w:r>
    </w:p>
    <w:p w:rsidRDefault="00027ADB" w:rsidP="00490F6D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9C1C7E">
        <w:t xml:space="preserve">743/2016-91 </w:t>
      </w:r>
      <w:r>
        <w:t xml:space="preserve">od </w:t>
      </w:r>
      <w:r w:rsidR="009C1C7E">
        <w:t>24. travnja</w:t>
      </w:r>
      <w:r w:rsidR="00490F6D">
        <w:t xml:space="preserve"> 2018</w:t>
      </w:r>
      <w:r>
        <w:t xml:space="preserve">. godine pravomoćno je dana </w:t>
      </w:r>
      <w:r w:rsidR="009C1C7E">
        <w:t>11. svibnja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9C1C7E">
        <w:t>9.911,42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4B1784" w:rsidRPr="004B1784">
        <w:t>14. lipnja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3EA" w:rsidP="007200AE" w:rsidR="00C463EA">
      <w:r>
        <w:separator/>
      </w:r>
    </w:p>
  </w:endnote>
  <w:endnote w:id="0" w:type="continuationSeparator">
    <w:p w:rsidRDefault="00C463EA" w:rsidP="007200AE" w:rsidR="00C4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3EA" w:rsidP="007200AE" w:rsidR="00C463EA">
      <w:r>
        <w:separator/>
      </w:r>
    </w:p>
  </w:footnote>
  <w:footnote w:id="0" w:type="continuationSeparator">
    <w:p w:rsidRDefault="00C463EA" w:rsidP="007200AE" w:rsidR="00C46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620A0B">
      <w:rPr>
        <w:b/>
      </w:rPr>
      <w:t>107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490F6D"/>
    <w:rsid w:val="004B1784"/>
    <w:rsid w:val="00540D21"/>
    <w:rsid w:val="00620A0B"/>
    <w:rsid w:val="006F66EB"/>
    <w:rsid w:val="00704A5A"/>
    <w:rsid w:val="007200AE"/>
    <w:rsid w:val="007B5FF1"/>
    <w:rsid w:val="00813BD2"/>
    <w:rsid w:val="008147B9"/>
    <w:rsid w:val="00855492"/>
    <w:rsid w:val="00900BA5"/>
    <w:rsid w:val="009C1C7E"/>
    <w:rsid w:val="009D5553"/>
    <w:rsid w:val="00A16F66"/>
    <w:rsid w:val="00A65662"/>
    <w:rsid w:val="00BB48A2"/>
    <w:rsid w:val="00C463EA"/>
    <w:rsid w:val="00D62E14"/>
    <w:rsid w:val="00DB052E"/>
    <w:rsid w:val="00DE6A0B"/>
    <w:rsid w:val="00E62345"/>
    <w:rsid w:val="00F0189B"/>
    <w:rsid w:val="00F05D40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6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6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6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6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6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6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6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6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240</properties:Words>
  <properties:Characters>1206</properties:Characters>
  <properties:Lines>45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2018-06-14T09:34:00Z</cp:lastPrinted>
  <dcterms:modified xmlns:xsi="http://www.w3.org/2001/XMLSchema-instance" xsi:type="dcterms:W3CDTF">2018-06-14T10:13:00Z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(St-743-2016-14.06.18.-GRUPA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