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f271" w14:paraId="30bf2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978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  6. St-231/2015-3.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U  I M E   R E P U B L I K E   H R V A T S K E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R J E Š E N J E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978AF">
        <w:rPr>
          <w:rFonts w:cs="Times New Roman" w:eastAsia="Times New Roman"/>
          <w:lang w:eastAsia="hr-HR"/>
        </w:rPr>
        <w:t>Rajnoviću</w:t>
      </w:r>
      <w:proofErr w:type="spellEnd"/>
      <w:r w:rsidRPr="007978AF">
        <w:rPr>
          <w:rFonts w:cs="Times New Roman" w:eastAsia="Times New Roman"/>
          <w:lang w:eastAsia="hr-HR"/>
        </w:rPr>
        <w:t xml:space="preserve">, u skraćenom stečajnom postupku nad dužnikom KRVAR obiteljska zadruga za trgovinu, proizvodnju i usluge, Kapela, Bilogorska 8, </w:t>
      </w:r>
      <w:r w:rsidRPr="007978AF">
        <w:rPr>
          <w:rFonts w:cs="Times New Roman" w:eastAsia="Times New Roman"/>
          <w:szCs w:val="20"/>
          <w:lang w:eastAsia="hr-HR"/>
        </w:rPr>
        <w:t>MBS: 010067526, OIB: 58783463090, 3. veljače 2016.</w:t>
      </w:r>
      <w:r w:rsidRPr="007978AF">
        <w:rPr>
          <w:rFonts w:cs="Times New Roman" w:eastAsia="Times New Roman"/>
          <w:lang w:eastAsia="hr-HR"/>
        </w:rPr>
        <w:t xml:space="preserve">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r i j e š i o   j e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I. Otvara se stečajni postupak nad dužnikom KRVAR obiteljska zadruga za trgovinu, proizvodnju i usluge, Kapela, Bilogorska 8, </w:t>
      </w:r>
      <w:r w:rsidRPr="007978AF">
        <w:rPr>
          <w:rFonts w:cs="Times New Roman" w:eastAsia="Times New Roman"/>
          <w:szCs w:val="20"/>
          <w:lang w:eastAsia="hr-HR"/>
        </w:rPr>
        <w:t>MBS: 010067526, OIB: 58783463090.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7978AF">
        <w:rPr>
          <w:rFonts w:cs="Times New Roman" w:eastAsia="Times New Roman"/>
          <w:lang w:eastAsia="hr-HR"/>
        </w:rPr>
        <w:t>Jalkovec</w:t>
      </w:r>
      <w:proofErr w:type="spellEnd"/>
      <w:r w:rsidRPr="007978AF">
        <w:rPr>
          <w:rFonts w:cs="Times New Roman" w:eastAsia="Times New Roman"/>
          <w:lang w:eastAsia="hr-HR"/>
        </w:rPr>
        <w:t xml:space="preserve">, Braće Radić 20, OIB: 11168088853.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III. Zaključuje se stečajni postupak nad dužnikom KRVAR obiteljska zadruga za trgovinu, proizvodnju i usluge, Kapela, Bilogorska 8, </w:t>
      </w:r>
      <w:r w:rsidRPr="007978AF">
        <w:rPr>
          <w:rFonts w:cs="Times New Roman" w:eastAsia="Times New Roman"/>
          <w:szCs w:val="20"/>
          <w:lang w:eastAsia="hr-HR"/>
        </w:rPr>
        <w:t>MBS: 010067526, OIB: 58783463090.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Calibri"/>
        </w:rPr>
        <w:t xml:space="preserve">IV. </w:t>
      </w:r>
      <w:r w:rsidRPr="007978AF">
        <w:rPr>
          <w:rFonts w:cs="Times New Roman" w:eastAsia="Times New Roman"/>
          <w:lang w:eastAsia="hr-HR"/>
        </w:rPr>
        <w:t>Stečajni postupak je otvoren i zaključen s danom 3. veljače 2016. u 9,30 sati, kada je ovo rješenje objavljeno na e-oglasnoj ploči ovoga suda.</w:t>
      </w:r>
    </w:p>
    <w:p w:rsidRDefault="007978AF" w:rsidP="007978AF" w:rsidR="007978AF" w:rsidRPr="007978AF">
      <w:pPr>
        <w:spacing w:after="0"/>
        <w:ind w:firstLine="851"/>
        <w:jc w:val="both"/>
        <w:rPr>
          <w:rFonts w:cs="Times New Roman" w:eastAsia="Calibri"/>
        </w:rPr>
      </w:pPr>
    </w:p>
    <w:p w:rsidRDefault="007978AF" w:rsidP="007978AF" w:rsidR="007978AF" w:rsidRPr="007978AF">
      <w:pPr>
        <w:spacing w:after="0"/>
        <w:ind w:firstLine="851"/>
        <w:jc w:val="both"/>
        <w:rPr>
          <w:rFonts w:cs="Times New Roman" w:eastAsia="Calibri"/>
        </w:rPr>
      </w:pPr>
      <w:r w:rsidRPr="007978AF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Obrazloženje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St-231/2015-2.,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spacing w:after="0"/>
        <w:ind w:firstLine="851"/>
        <w:jc w:val="both"/>
        <w:rPr>
          <w:rFonts w:cs="Times New Roman" w:eastAsia="Calibri"/>
        </w:rPr>
      </w:pPr>
      <w:r w:rsidRPr="007978A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978AF" w:rsidP="007978AF" w:rsidR="007978AF" w:rsidRPr="007978AF">
      <w:pPr>
        <w:spacing w:after="0"/>
        <w:ind w:firstLine="851"/>
        <w:jc w:val="both"/>
        <w:rPr>
          <w:rFonts w:cs="Times New Roman" w:eastAsia="Calibri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U Bjelovaru 3. veljače 2016.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VIŠI SUDSKI SAVJETNIK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978AF">
        <w:rPr>
          <w:rFonts w:cs="Times New Roman" w:eastAsia="Times New Roman"/>
          <w:lang w:eastAsia="hr-HR"/>
        </w:rPr>
        <w:tab/>
      </w:r>
      <w:r w:rsidRPr="007978AF">
        <w:rPr>
          <w:rFonts w:cs="Times New Roman" w:eastAsia="Times New Roman"/>
          <w:lang w:eastAsia="hr-HR"/>
        </w:rPr>
        <w:tab/>
        <w:t xml:space="preserve">        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978AF">
        <w:rPr>
          <w:rFonts w:cs="Times New Roman" w:eastAsia="Times New Roman"/>
          <w:lang w:eastAsia="hr-HR"/>
        </w:rPr>
        <w:t>Rj</w:t>
      </w:r>
      <w:proofErr w:type="spellEnd"/>
      <w:r w:rsidRPr="007978AF">
        <w:rPr>
          <w:rFonts w:cs="Times New Roman" w:eastAsia="Times New Roman"/>
          <w:lang w:eastAsia="hr-HR"/>
        </w:rPr>
        <w:t>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  Bjelovar,  Porezna uprava, Ispostava Bjelovar, zakonskom zastupniku  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II. Kal. pravomoćnost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978AF">
        <w:rPr>
          <w:rFonts w:cs="Times New Roman" w:eastAsia="Times New Roman"/>
          <w:lang w:eastAsia="hr-HR"/>
        </w:rPr>
        <w:t>Bjelovar 3.2.2016.</w:t>
      </w:r>
    </w:p>
    <w:p w:rsidRDefault="007978AF" w:rsidP="007978AF" w:rsidR="007978AF" w:rsidRPr="007978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8AF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06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St-231/2015-3</izvorni_sadrzaj>
    <derivirana_varijabla naziv="DomainObject.Oznaka_1">St-231/2015-3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KRVAR obiteljska zadruga za trgovinu, proizvodnju i usluge, Kapela</izvorni_sadrzaj>
    <derivirana_varijabla naziv="DomainObject.Predmet.ProtustrankaFormated_1">  KRVAR obiteljska zadruga za trgovinu, proizvodnju i usluge, Kapela</derivirana_varijabla>
  </DomainObject.Predmet.ProtustrankaFormated>
  <DomainObject.Predmet.ProtustrankaFormatedOIB>
    <izvorni_sadrzaj>  KRVAR obiteljska zadruga za trgovinu, proizvodnju i usluge, Kapela, OIB 58783463090</izvorni_sadrzaj>
    <derivirana_varijabla naziv="DomainObject.Predmet.ProtustrankaFormatedOIB_1">  KRVAR obiteljska zadruga za trgovinu, proizvodnju i usluge, Kapela, OIB 58783463090</derivirana_varijabla>
  </DomainObject.Predmet.ProtustrankaFormatedOIB>
  <DomainObject.Predmet.ProtustrankaFormatedWithAdress>
    <izvorni_sadrzaj> KRVAR obiteljska zadruga za trgovinu, proizvodnju i usluge, Kapela, Bilogorska 8, 43000 Kapela</izvorni_sadrzaj>
    <derivirana_varijabla naziv="DomainObject.Predmet.ProtustrankaFormatedWithAdress_1"> KRVAR obiteljska zadruga za trgovinu, proizvodnju i usluge, Kapela, Bilogorska 8, 43000 Kapela</derivirana_varijabla>
  </DomainObject.Predmet.ProtustrankaFormatedWithAdress>
  <DomainObject.Predmet.ProtustrankaFormatedWithAdressOIB>
    <izvorni_sadrzaj> KRVAR obiteljska zadruga za trgovinu, proizvodnju i usluge, Kapela, OIB 58783463090, Bilogorska 8, 43000 Kapela</izvorni_sadrzaj>
    <derivirana_varijabla naziv="DomainObject.Predmet.ProtustrankaFormatedWithAdressOIB_1"> KRVAR obiteljska zadruga za trgovinu, proizvodnju i usluge, Kapela, OIB 58783463090, Bilogorska 8, 43000 Kapela</derivirana_varijabla>
  </DomainObject.Predmet.ProtustrankaFormatedWithAdressOIB>
  <DomainObject.Predmet.ProtustrankaWithAdress>
    <izvorni_sadrzaj>KRVAR obiteljska zadruga za trgovinu, proizvodnju i usluge, Kapela Bilogorska 8, 43000 Kapela</izvorni_sadrzaj>
    <derivirana_varijabla naziv="DomainObject.Predmet.ProtustrankaWithAdress_1">KRVAR obiteljska zadruga za trgovinu, proizvodnju i usluge, Kapela Bilogorska 8, 43000 Kapela</derivirana_varijabla>
  </DomainObject.Predmet.ProtustrankaWithAdress>
  <DomainObject.Predmet.ProtustrankaWithAdressOIB>
    <izvorni_sadrzaj>KRVAR obiteljska zadruga za trgovinu, proizvodnju i usluge, Kapela, OIB 58783463090, Bilogorska 8, 43000 Kapela</izvorni_sadrzaj>
    <derivirana_varijabla naziv="DomainObject.Predmet.ProtustrankaWithAdressOIB_1">KRVAR obiteljska zadruga za trgovinu, proizvodnju i usluge, Kapela, OIB 58783463090, Bilogorska 8, 43000 Kapela</derivirana_varijabla>
  </DomainObject.Predmet.ProtustrankaWithAdressOIB>
  <DomainObject.Predmet.ProtustrankaNazivFormated>
    <izvorni_sadrzaj>KRVAR obiteljska zadruga za trgovinu, proizvodnju i usluge, Kapela</izvorni_sadrzaj>
    <derivirana_varijabla naziv="DomainObject.Predmet.ProtustrankaNazivFormated_1">KRVAR obiteljska zadruga za trgovinu, proizvodnju i usluge, Kapela</derivirana_varijabla>
  </DomainObject.Predmet.ProtustrankaNazivFormated>
  <DomainObject.Predmet.ProtustrankaNazivFormatedOIB>
    <izvorni_sadrzaj>KRVAR obiteljska zadruga za trgovinu, proizvodnju i usluge, Kapela, OIB 58783463090</izvorni_sadrzaj>
    <derivirana_varijabla naziv="DomainObject.Predmet.ProtustrankaNazivFormatedOIB_1">KRVAR obiteljska zadruga za trgovinu, proizvodnju i usluge, Kapela, OIB 58783463090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KRVAR obiteljska zadruga za trgovinu, proizvodnju i usluge, Kapela</item>
    </izvorni_sadrzaj>
    <derivirana_varijabla naziv="DomainObject.Predmet.ProtuStrankaListFormated_1">
      <item>KRVAR obiteljska zadruga za trgovinu, proizvodnju i usluge, Kapela</item>
    </derivirana_varijabla>
  </DomainObject.Predmet.ProtuStrankaListFormated>
  <DomainObject.Predmet.ProtuStrankaListFormatedOIB>
    <izvorni_sadrzaj>
      <item>KRVAR obiteljska zadruga za trgovinu, proizvodnju i usluge, Kapela, OIB 58783463090</item>
    </izvorni_sadrzaj>
    <derivirana_varijabla naziv="DomainObject.Predmet.ProtuStrankaListFormatedOIB_1">
      <item>KRVAR obiteljska zadruga za trgovinu, proizvodnju i usluge, Kapela, OIB 58783463090</item>
    </derivirana_varijabla>
  </DomainObject.Predmet.ProtuStrankaListFormatedOIB>
  <DomainObject.Predmet.ProtuStrankaListFormatedWithAdress>
    <izvorni_sadrzaj>
      <item>KRVAR obiteljska zadruga za trgovinu, proizvodnju i usluge, Kapela, Bilogorska 8, 43000 Kapela</item>
    </izvorni_sadrzaj>
    <derivirana_varijabla naziv="DomainObject.Predmet.ProtuStrankaListFormatedWithAdress_1">
      <item>KRVAR obiteljska zadruga za trgovinu, proizvodnju i usluge, Kapela, Bilogorska 8, 43000 Kapela</item>
    </derivirana_varijabla>
  </DomainObject.Predmet.ProtuStrankaListFormatedWithAdress>
  <DomainObject.Predmet.ProtuStrankaListFormatedWithAdressOIB>
    <izvorni_sadrzaj>
      <item>KRVAR obiteljska zadruga za trgovinu, proizvodnju i usluge, Kapela, OIB 58783463090, Bilogorska 8, 43000 Kapela</item>
    </izvorni_sadrzaj>
    <derivirana_varijabla naziv="DomainObject.Predmet.ProtuStrankaListFormatedWithAdressOIB_1">
      <item>KRVAR obiteljska zadruga za trgovinu, proizvodnju i usluge, Kapela, OIB 58783463090, Bilogorska 8, 43000 Kapela</item>
    </derivirana_varijabla>
  </DomainObject.Predmet.ProtuStrankaListFormatedWithAdressOIB>
  <DomainObject.Predmet.ProtuStrankaListNazivFormated>
    <izvorni_sadrzaj>
      <item>KRVAR obiteljska zadruga za trgovinu, proizvodnju i usluge, Kapela</item>
    </izvorni_sadrzaj>
    <derivirana_varijabla naziv="DomainObject.Predmet.ProtuStrankaListNazivFormated_1">
      <item>KRVAR obiteljska zadruga za trgovinu, proizvodnju i usluge, Kapela</item>
    </derivirana_varijabla>
  </DomainObject.Predmet.ProtuStrankaListNazivFormated>
  <DomainObject.Predmet.ProtuStrankaListNazivFormatedOIB>
    <izvorni_sadrzaj>
      <item>KRVAR obiteljska zadruga za trgovinu, proizvodnju i usluge, Kapela, OIB 58783463090</item>
    </izvorni_sadrzaj>
    <derivirana_varijabla naziv="DomainObject.Predmet.ProtuStrankaListNazivFormatedOIB_1">
      <item>KRVAR obiteljska zadruga za trgovinu, proizvodnju i usluge, Kapela, OIB 58783463090</item>
    </derivirana_varijabla>
  </DomainObject.Predmet.ProtuStrankaListNazivFormatedOIB>
  <DomainObject.Predmet.OstaliListFormated>
    <izvorni_sadrzaj>
      <item>TIHOMIR KVAR</item>
    </izvorni_sadrzaj>
    <derivirana_varijabla naziv="DomainObject.Predmet.OstaliListFormated_1">
      <item>TIHOMIR KVAR</item>
    </derivirana_varijabla>
  </DomainObject.Predmet.OstaliListFormated>
  <DomainObject.Predmet.OstaliListFormatedOIB>
    <izvorni_sadrzaj>
      <item>TIHOMIR KVAR</item>
    </izvorni_sadrzaj>
    <derivirana_varijabla naziv="DomainObject.Predmet.OstaliListFormatedOIB_1">
      <item>TIHOMIR KVAR</item>
    </derivirana_varijabla>
  </DomainObject.Predmet.OstaliListFormatedOIB>
  <DomainObject.Predmet.OstaliListFormatedWithAdress>
    <izvorni_sadrzaj>
      <item>TIHOMIR KVAR, Lipovo Brdo 18, 43000 Lipovo Brdo</item>
    </izvorni_sadrzaj>
    <derivirana_varijabla naziv="DomainObject.Predmet.OstaliListFormatedWithAdress_1">
      <item>TIHOMIR KVAR, Lipovo Brdo 18, 43000 Lipovo Brdo</item>
    </derivirana_varijabla>
  </DomainObject.Predmet.OstaliListFormatedWithAdress>
  <DomainObject.Predmet.OstaliListFormatedWithAdressOIB>
    <izvorni_sadrzaj>
      <item>TIHOMIR KVAR, Lipovo Brdo 18, 43000 Lipovo Brdo</item>
    </izvorni_sadrzaj>
    <derivirana_varijabla naziv="DomainObject.Predmet.OstaliListFormatedWithAdressOIB_1">
      <item>TIHOMIR KVAR, Lipovo Brdo 18, 43000 Lipovo Brdo</item>
    </derivirana_varijabla>
  </DomainObject.Predmet.OstaliListFormatedWithAdressOIB>
  <DomainObject.Predmet.OstaliListNazivFormated>
    <izvorni_sadrzaj>
      <item>TIHOMIR KVAR</item>
    </izvorni_sadrzaj>
    <derivirana_varijabla naziv="DomainObject.Predmet.OstaliListNazivFormated_1">
      <item>TIHOMIR KVAR</item>
    </derivirana_varijabla>
  </DomainObject.Predmet.OstaliListNazivFormated>
  <DomainObject.Predmet.OstaliListNazivFormatedOIB>
    <izvorni_sadrzaj>
      <item>TIHOMIR KVAR</item>
    </izvorni_sadrzaj>
    <derivirana_varijabla naziv="DomainObject.Predmet.OstaliListNazivFormatedOIB_1">
      <item>TIHOMIR KVAR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St-231/2015-3</izvorni_sadrzaj>
    <derivirana_varijabla naziv="DomainObject.PoslovniBrojDokumenta_1">St-231/2015-3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KRVAR obiteljska zadruga za trgovinu, proizvodnju i usluge, Kapela</izvorni_sadrzaj>
    <derivirana_varijabla naziv="DomainObject.Predmet.ProtustrankaIDrugi_1">KRVAR obiteljska zadruga za trgovinu, proizvodnju i usluge, Kapela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KRVAR obiteljska zadruga za trgovinu, proizvodnju i usluge, Kapela, OIB 58783463090, Bilogorska 8, 43000 Kapela</izvorni_sadrzaj>
    <derivirana_varijabla naziv="DomainObject.Predmet.ProtustrankaIDrugiAdressOIB_1">KRVAR obiteljska zadruga za trgovinu, proizvodnju i usluge, Kapela, OIB 58783463090, Bilogorska 8,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KRVAR obiteljska zadruga za trgovinu, proizvodnju i usluge, Kapela</item>
      <item>TIHOMIR KVAR</item>
    </izvorni_sadrzaj>
    <derivirana_varijabla naziv="DomainObject.Predmet.SudioniciListNaziv_1">
      <item>FINA, RC ZAGREB, Podružnica Bjelovar</item>
      <item>KRVAR obiteljska zadruga za trgovinu, proizvodnju i usluge, Kapela</item>
      <item>TIHOMIR KVAR</item>
    </derivirana_varijabla>
  </DomainObject.Predmet.SudioniciListNaziv>
  <DomainObject.Predmet.SudioniciListAdressOIB>
    <izvorni_sadrzaj>
      <item>FINA, RC ZAGREB, Podružnica Bjelovar, OIB 85821130368, F. Supila 4,43000 Bjelovar</item>
      <item>KRVAR obiteljska zadruga za trgovinu, proizvodnju i usluge, Kapela, OIB 58783463090, Bilogorska 8,43000 Kapela</item>
      <item>TIHOMIR KVAR, Lipovo Brdo 18,43000 Lipovo Brdo</item>
    </izvorni_sadrzaj>
    <derivirana_varijabla naziv="DomainObject.Predmet.SudioniciListAdressOIB_1">
      <item>FINA, RC ZAGREB, Podružnica Bjelovar, OIB 85821130368, F. Supila 4,43000 Bjelovar</item>
      <item>KRVAR obiteljska zadruga za trgovinu, proizvodnju i usluge, Kapela, OIB 58783463090, Bilogorska 8,43000 Kapela</item>
      <item>TIHOMIR KVAR, Lipovo Brdo 18,43000 Lipovo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4D370-4644-48F3-BBE0-A6E9F7A25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3741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2016-02-03T08:25:00Z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