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9c70" w14:paraId="a3f9c70" w:rsidRDefault="00322F1A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BD2C66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BD2C66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581AAF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 w:rsidR="00581AAF">
        <w:rPr>
          <w:rFonts w:cs="Times New Roman" w:eastAsia="Times New Roman"/>
          <w:szCs w:val="24"/>
        </w:rPr>
        <w:t xml:space="preserve"> </w:t>
      </w:r>
      <w:r w:rsidR="00845FCA">
        <w:rPr>
          <w:rFonts w:cs="Times New Roman" w:eastAsia="Times New Roman"/>
          <w:szCs w:val="24"/>
        </w:rPr>
        <w:t>LEONARDO</w:t>
      </w:r>
      <w:r w:rsidR="00581AAF">
        <w:rPr>
          <w:rFonts w:cs="Times New Roman" w:eastAsia="Times New Roman"/>
          <w:szCs w:val="24"/>
        </w:rPr>
        <w:t xml:space="preserve"> d. o. o. </w:t>
      </w:r>
      <w:r w:rsidR="00845FCA">
        <w:rPr>
          <w:rFonts w:cs="Times New Roman" w:eastAsia="Times New Roman"/>
          <w:szCs w:val="24"/>
        </w:rPr>
        <w:t>Umag, Zemljoradnička Ulica 11</w:t>
      </w:r>
      <w:r w:rsidR="00581AAF">
        <w:rPr>
          <w:rFonts w:cs="Times New Roman" w:eastAsia="Times New Roman"/>
          <w:szCs w:val="24"/>
        </w:rPr>
        <w:t xml:space="preserve">, OIB </w:t>
      </w:r>
      <w:r w:rsidR="00845FCA" w:rsidRPr="00845FCA">
        <w:rPr>
          <w:rFonts w:cs="Times New Roman" w:eastAsia="Times New Roman"/>
          <w:szCs w:val="24"/>
        </w:rPr>
        <w:t>38809842432</w:t>
      </w:r>
      <w:r w:rsidR="00581AAF">
        <w:rPr>
          <w:rFonts w:cs="Times New Roman" w:eastAsia="Times New Roman"/>
          <w:szCs w:val="24"/>
        </w:rPr>
        <w:t xml:space="preserve">, MBS </w:t>
      </w:r>
      <w:hyperlink r:id="rId9" w:history="true">
        <w:r w:rsidR="00845FCA" w:rsidRPr="00845FCA">
          <w:rPr>
            <w:rFonts w:cs="Times New Roman" w:eastAsia="Times New Roman"/>
            <w:szCs w:val="24"/>
          </w:rPr>
          <w:t>040187829</w:t>
        </w:r>
      </w:hyperlink>
      <w:r>
        <w:rPr>
          <w:rFonts w:cs="Times New Roman" w:eastAsia="Times New Roman"/>
          <w:szCs w:val="24"/>
        </w:rPr>
        <w:t xml:space="preserve">, </w:t>
      </w:r>
      <w:r w:rsidR="001A18AF">
        <w:rPr>
          <w:rFonts w:cs="Times New Roman" w:eastAsia="Times New Roman"/>
          <w:szCs w:val="24"/>
        </w:rPr>
        <w:t>9</w:t>
      </w:r>
      <w:r w:rsidR="00845FCA">
        <w:rPr>
          <w:rFonts w:cs="Times New Roman" w:eastAsia="Times New Roman"/>
          <w:szCs w:val="24"/>
        </w:rPr>
        <w:t>. listopada</w:t>
      </w:r>
      <w:r w:rsidR="00581AA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45FCA">
        <w:rPr>
          <w:rFonts w:cs="Times New Roman" w:eastAsia="Times New Roman"/>
          <w:szCs w:val="24"/>
        </w:rPr>
        <w:t xml:space="preserve">LEONARDO d. o. o. Umag, Zemljoradnička Ulica 11, OIB </w:t>
      </w:r>
      <w:r w:rsidR="00845FCA" w:rsidRPr="00845FCA">
        <w:rPr>
          <w:rFonts w:cs="Times New Roman" w:eastAsia="Times New Roman"/>
          <w:szCs w:val="24"/>
        </w:rPr>
        <w:t>38809842432</w:t>
      </w:r>
      <w:r w:rsidR="00845FCA">
        <w:rPr>
          <w:rFonts w:cs="Times New Roman" w:eastAsia="Times New Roman"/>
          <w:szCs w:val="24"/>
        </w:rPr>
        <w:t xml:space="preserve">, MBS </w:t>
      </w:r>
      <w:hyperlink r:id="rId10" w:history="true">
        <w:r w:rsidR="00845FCA" w:rsidRPr="00845FCA">
          <w:rPr>
            <w:rFonts w:cs="Times New Roman" w:eastAsia="Times New Roman"/>
            <w:szCs w:val="24"/>
          </w:rPr>
          <w:t>040187829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FA4B52" w:rsidRPr="00627338">
        <w:t>Anamarija Murtezani iz Zagreba, Sunčane Škrinjarić 1</w:t>
      </w:r>
      <w:r w:rsidR="00FA4B52" w:rsidRPr="00A219B4">
        <w:t xml:space="preserve">, OIB </w:t>
      </w:r>
      <w:r w:rsidR="00FA4B52" w:rsidRPr="00FF13A0">
        <w:t>54031780904.</w:t>
      </w:r>
    </w:p>
    <w:p w:rsidRDefault="00BD2C66" w:rsidP="00BD2C66" w:rsidR="00BD2C66" w:rsidRPr="00377245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845FCA">
        <w:rPr>
          <w:rFonts w:cs="Times New Roman" w:eastAsia="Times New Roman"/>
          <w:szCs w:val="24"/>
        </w:rPr>
        <w:t xml:space="preserve">LEONARDO d. o. o. Umag, Zemljoradnička Ulica 11, OIB </w:t>
      </w:r>
      <w:r w:rsidR="00845FCA" w:rsidRPr="00845FCA">
        <w:rPr>
          <w:rFonts w:cs="Times New Roman" w:eastAsia="Times New Roman"/>
          <w:szCs w:val="24"/>
        </w:rPr>
        <w:t>38809842432</w:t>
      </w:r>
      <w:r w:rsidR="00845FCA">
        <w:rPr>
          <w:rFonts w:cs="Times New Roman" w:eastAsia="Times New Roman"/>
          <w:szCs w:val="24"/>
        </w:rPr>
        <w:t xml:space="preserve">, MBS </w:t>
      </w:r>
      <w:hyperlink r:id="rId11" w:history="true">
        <w:r w:rsidR="00845FCA" w:rsidRPr="00845FCA">
          <w:rPr>
            <w:rFonts w:cs="Times New Roman" w:eastAsia="Times New Roman"/>
            <w:szCs w:val="24"/>
          </w:rPr>
          <w:t>040187829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45FCA">
        <w:rPr>
          <w:rFonts w:cs="Times New Roman" w:eastAsia="Times New Roman"/>
          <w:szCs w:val="24"/>
        </w:rPr>
        <w:t xml:space="preserve">LEONARDO d. o. o. Umag, Zemljoradnička Ulica 11, OIB </w:t>
      </w:r>
      <w:r w:rsidR="00845FCA" w:rsidRPr="00845FCA">
        <w:rPr>
          <w:rFonts w:cs="Times New Roman" w:eastAsia="Times New Roman"/>
          <w:szCs w:val="24"/>
        </w:rPr>
        <w:t>38809842432</w:t>
      </w:r>
      <w:r w:rsidR="00845FCA">
        <w:rPr>
          <w:rFonts w:cs="Times New Roman" w:eastAsia="Times New Roman"/>
          <w:szCs w:val="24"/>
        </w:rPr>
        <w:t xml:space="preserve">, MBS </w:t>
      </w:r>
      <w:hyperlink r:id="rId12" w:history="true">
        <w:r w:rsidR="00845FCA" w:rsidRPr="00845FCA">
          <w:rPr>
            <w:rFonts w:cs="Times New Roman" w:eastAsia="Times New Roman"/>
            <w:szCs w:val="24"/>
          </w:rPr>
          <w:t>040187829</w:t>
        </w:r>
      </w:hyperlink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77401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1A18AF">
        <w:rPr>
          <w:rFonts w:cs="Times New Roman" w:eastAsia="Times New Roman"/>
          <w:szCs w:val="24"/>
        </w:rPr>
        <w:t>8</w:t>
      </w:r>
      <w:r w:rsidR="00845FCA">
        <w:rPr>
          <w:rFonts w:cs="Times New Roman" w:eastAsia="Times New Roman"/>
          <w:szCs w:val="24"/>
        </w:rPr>
        <w:t>. lipnja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845FCA">
        <w:rPr>
          <w:rFonts w:cs="Times New Roman" w:eastAsia="Times New Roman"/>
          <w:szCs w:val="24"/>
        </w:rPr>
        <w:t>LEONARDO d. o. o. Umag</w:t>
      </w:r>
      <w:r w:rsidR="006E608F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E46735">
        <w:t>120</w:t>
      </w:r>
      <w:r>
        <w:t xml:space="preserve"> dana (dužnik je na dan </w:t>
      </w:r>
      <w:r w:rsidR="00845FCA">
        <w:t>5. lipnja</w:t>
      </w:r>
      <w:r w:rsidR="00D300E0">
        <w:t xml:space="preserve"> </w:t>
      </w:r>
      <w:r w:rsidR="00195EBE">
        <w:t>2018</w:t>
      </w:r>
      <w:r>
        <w:t xml:space="preserve">. imao neizvršene osnove za plaćanje u neprekinutom razdoblju od </w:t>
      </w:r>
      <w:r w:rsidR="00E46735">
        <w:t>120</w:t>
      </w:r>
      <w:r>
        <w:t xml:space="preserve"> dana u ukupnom iznosu </w:t>
      </w:r>
      <w:r w:rsidR="00845FCA">
        <w:t>21.111,57</w:t>
      </w:r>
      <w:r w:rsidRPr="00195EBE">
        <w:t xml:space="preserve"> kn) i da za dužnika </w:t>
      </w:r>
      <w:r>
        <w:t xml:space="preserve">nisu ispunjene pretpostavke za pokretanje drugog postupka radi brisanja iz sudskog registra, što je utvrđeno uvidom u zahtjev Financijske agencije i izvadak iz sudskog </w:t>
      </w:r>
      <w:r w:rsidR="00BF1086">
        <w:t>registr</w:t>
      </w:r>
      <w:r w:rsidR="00774016">
        <w:t>a za dužnika (listovi 1-</w:t>
      </w:r>
      <w:r w:rsidR="001A18AF">
        <w:t>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1A18AF">
        <w:rPr>
          <w:rFonts w:eastAsiaTheme="minorHAnsi"/>
          <w:lang w:eastAsia="en-US"/>
        </w:rPr>
        <w:t>27</w:t>
      </w:r>
      <w:r w:rsidR="00845FCA" w:rsidRPr="001A18AF">
        <w:rPr>
          <w:rFonts w:eastAsiaTheme="minorHAnsi"/>
          <w:lang w:eastAsia="en-US"/>
        </w:rPr>
        <w:t>. lipnja</w:t>
      </w:r>
      <w:r w:rsidR="00845FCA"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</w:t>
      </w:r>
      <w:r w:rsidR="006A282C">
        <w:rPr>
          <w:rFonts w:cs="Times New Roman" w:eastAsia="Times New Roman"/>
          <w:szCs w:val="24"/>
        </w:rPr>
        <w:t>sudova objavio oglas posl. br.</w:t>
      </w:r>
      <w:r>
        <w:rPr>
          <w:rFonts w:cs="Times New Roman" w:eastAsia="Times New Roman"/>
          <w:szCs w:val="24"/>
        </w:rPr>
        <w:t xml:space="preserve"> St-</w:t>
      </w:r>
      <w:r w:rsidR="00845FCA">
        <w:rPr>
          <w:rFonts w:cs="Times New Roman" w:eastAsia="Times New Roman"/>
          <w:szCs w:val="24"/>
        </w:rPr>
        <w:t>203</w:t>
      </w:r>
      <w:r w:rsidR="00205A4F">
        <w:rPr>
          <w:rFonts w:cs="Times New Roman" w:eastAsia="Times New Roman"/>
          <w:szCs w:val="24"/>
        </w:rPr>
        <w:t>/201</w:t>
      </w:r>
      <w:r w:rsidR="00195EBE">
        <w:rPr>
          <w:rFonts w:cs="Times New Roman" w:eastAsia="Times New Roman"/>
          <w:szCs w:val="24"/>
        </w:rPr>
        <w:t>8</w:t>
      </w:r>
      <w:r w:rsidR="00205A4F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61BDF">
        <w:rPr>
          <w:rFonts w:cs="Times New Roman" w:eastAsia="Times New Roman"/>
          <w:szCs w:val="24"/>
        </w:rPr>
        <w:t>9</w:t>
      </w:r>
      <w:r w:rsidR="00845FCA">
        <w:rPr>
          <w:rFonts w:cs="Times New Roman" w:eastAsia="Times New Roman"/>
          <w:szCs w:val="24"/>
        </w:rPr>
        <w:t>. listopada</w:t>
      </w:r>
      <w:r w:rsidR="00D300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95EBE" w:rsidP="00BD2C66" w:rsidR="00195EB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617CE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4C3B19">
        <w:rPr>
          <w:rFonts w:cs="Times New Roman" w:eastAsia="Times New Roman"/>
          <w:szCs w:val="24"/>
        </w:rPr>
        <w:t>Dužnik</w:t>
      </w:r>
      <w:r w:rsidR="00084561">
        <w:rPr>
          <w:rFonts w:cs="Times New Roman" w:eastAsia="Times New Roman"/>
          <w:szCs w:val="24"/>
        </w:rPr>
        <w:t xml:space="preserve"> </w:t>
      </w:r>
      <w:r w:rsidR="00845FCA">
        <w:rPr>
          <w:rFonts w:cs="Times New Roman" w:eastAsia="Times New Roman"/>
          <w:szCs w:val="24"/>
        </w:rPr>
        <w:t xml:space="preserve">LEONARDO d. o. o. Umag, Zemljoradnička Ulica 11, </w:t>
      </w:r>
    </w:p>
    <w:p w:rsidRDefault="00BD2C66" w:rsidP="00305545" w:rsidR="0030554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="00305545" w:rsidRPr="00441349">
        <w:rPr>
          <w:rFonts w:cs="Times New Roman" w:eastAsia="Times New Roman"/>
          <w:szCs w:val="24"/>
        </w:rPr>
        <w:t xml:space="preserve">RH, Ministarstvo financija, Porezna uprava, </w:t>
      </w:r>
      <w:r w:rsidR="00305545" w:rsidRPr="00441349">
        <w:rPr>
          <w:rFonts w:cs="Times New Roman" w:eastAsia="Times New Roman"/>
          <w:szCs w:val="20"/>
        </w:rPr>
        <w:t>Područni ured Pazin, Pazin, M. B. Rašana 2/4,</w:t>
      </w:r>
      <w:r w:rsidR="00305545">
        <w:rPr>
          <w:rFonts w:cs="Times New Roman" w:eastAsia="Times New Roman"/>
          <w:szCs w:val="20"/>
        </w:rPr>
        <w:t xml:space="preserve"> </w:t>
      </w:r>
    </w:p>
    <w:p w:rsidRDefault="00BD2C66" w:rsidP="00BD2C66" w:rsidR="00BD2C66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</w:t>
      </w:r>
      <w:r w:rsidR="001623E1" w:rsidRPr="00FF13A0">
        <w:rPr>
          <w:rFonts w:cs="Times New Roman" w:eastAsia="Times New Roman"/>
          <w:szCs w:val="24"/>
        </w:rPr>
        <w:t>a</w:t>
      </w:r>
      <w:r w:rsidRPr="00FF13A0">
        <w:rPr>
          <w:rFonts w:cs="Times New Roman" w:eastAsia="Times New Roman"/>
          <w:szCs w:val="24"/>
        </w:rPr>
        <w:t>,</w:t>
      </w:r>
    </w:p>
    <w:p w:rsidRDefault="00BD2C66" w:rsidP="00BD2C66" w:rsidR="00825EA3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</w:t>
      </w:r>
      <w:r w:rsidR="004C3B19" w:rsidRPr="00FF13A0">
        <w:rPr>
          <w:rFonts w:cs="Times New Roman" w:eastAsia="Times New Roman"/>
          <w:szCs w:val="24"/>
        </w:rPr>
        <w:t xml:space="preserve">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853AA9">
        <w:t xml:space="preserve">Anamarija Murtezani, </w:t>
      </w:r>
      <w:r w:rsidR="00853AA9" w:rsidRPr="00627338">
        <w:t>Zagreb, Sunčane Škrinjarić 1</w:t>
      </w:r>
      <w:r w:rsidR="00853AA9" w:rsidRPr="00A219B4"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 xml:space="preserve">6. </w:t>
      </w:r>
      <w:r w:rsidR="004C3B19" w:rsidRPr="004C3B19">
        <w:rPr>
          <w:rFonts w:cs="Times New Roman" w:eastAsia="Times New Roman"/>
          <w:szCs w:val="24"/>
        </w:rPr>
        <w:t xml:space="preserve">Mrežna </w:t>
      </w:r>
      <w:r w:rsidRPr="004C3B19">
        <w:rPr>
          <w:rFonts w:cs="Times New Roman" w:eastAsia="Times New Roman"/>
          <w:szCs w:val="24"/>
        </w:rPr>
        <w:t>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4C3B19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E64774" w:rsidP="00E64774" w:rsidR="00E64774">
      <w:pPr>
        <w:ind w:left="5664"/>
        <w:jc w:val="center"/>
      </w:pPr>
    </w:p>
    <w:p w:rsidRDefault="00BE01FB" w:rsidP="00BD2C66" w:rsidR="00BE01FB"/>
    <w:p w:rsidRDefault="00BD2C66" w:rsidP="00BD2C66" w:rsidR="00BD2C66"/>
    <w:p w:rsidRDefault="00BD2C66" w:rsidP="00BD2C66" w:rsidR="00BD2C66"/>
    <w:p w:rsidRDefault="00BD2C66" w:rsidP="00BD2C66" w:rsidR="00BD2C66"/>
    <w:p w:rsidRDefault="00A617CE" w:rsidR="006D6747"/>
    <w:sectPr w:rsidSect="00077D5C" w:rsidR="006D674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1168DA">
      <w:r>
        <w:separator/>
      </w:r>
    </w:p>
  </w:endnote>
  <w:endnote w:id="0" w:type="continuationSeparator">
    <w:p w:rsidRDefault="00245E6B" w:rsidR="0011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1168DA">
      <w:r>
        <w:separator/>
      </w:r>
    </w:p>
  </w:footnote>
  <w:footnote w:id="0" w:type="continuationSeparator">
    <w:p w:rsidRDefault="00245E6B" w:rsidR="0011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17CE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1921F0">
                  <w:t>9 St-</w:t>
                </w:r>
                <w:r w:rsidR="001A18AF">
                  <w:t>203</w:t>
                </w:r>
                <w:r w:rsidR="001921F0">
                  <w:t>/2018-4</w:t>
                </w:r>
              </w:sdtContent>
            </w:sdt>
            <w:r w:rsidR="001921F0">
              <w:t xml:space="preserve"> </w:t>
            </w:r>
          </w:sdtContent>
        </w:sdt>
        <w:r w:rsidR="009F2E5F">
          <w:t xml:space="preserve">  </w:t>
        </w:r>
      </w:sdtContent>
    </w:sdt>
  </w:p>
  <w:p w:rsidRDefault="0085104D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</w:t>
        </w:r>
        <w:r w:rsidR="001A18AF">
          <w:t>203</w:t>
        </w:r>
        <w:r>
          <w:t>/201</w:t>
        </w:r>
        <w:r w:rsidR="00EB110E">
          <w:t>8</w:t>
        </w:r>
        <w:r>
          <w:t>-</w:t>
        </w:r>
        <w:r w:rsidR="00581AAF">
          <w:t>4</w:t>
        </w:r>
      </w:p>
    </w:sdtContent>
  </w:sdt>
  <w:p w:rsidRDefault="00A617CE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546B1"/>
    <w:rsid w:val="00074121"/>
    <w:rsid w:val="00077D5C"/>
    <w:rsid w:val="00084561"/>
    <w:rsid w:val="000B38EF"/>
    <w:rsid w:val="000F6A9B"/>
    <w:rsid w:val="001168DA"/>
    <w:rsid w:val="0015438B"/>
    <w:rsid w:val="001623E1"/>
    <w:rsid w:val="001921F0"/>
    <w:rsid w:val="00195EBE"/>
    <w:rsid w:val="001A18AF"/>
    <w:rsid w:val="001E6735"/>
    <w:rsid w:val="00205A4F"/>
    <w:rsid w:val="00245E6B"/>
    <w:rsid w:val="00277007"/>
    <w:rsid w:val="00305545"/>
    <w:rsid w:val="00322F1A"/>
    <w:rsid w:val="00377245"/>
    <w:rsid w:val="003C0007"/>
    <w:rsid w:val="003D13DB"/>
    <w:rsid w:val="003D648D"/>
    <w:rsid w:val="003E6779"/>
    <w:rsid w:val="003F40E5"/>
    <w:rsid w:val="0042603E"/>
    <w:rsid w:val="0044284A"/>
    <w:rsid w:val="00470EB3"/>
    <w:rsid w:val="004941C2"/>
    <w:rsid w:val="004C3B19"/>
    <w:rsid w:val="004E4750"/>
    <w:rsid w:val="00504817"/>
    <w:rsid w:val="00536A9D"/>
    <w:rsid w:val="005742A7"/>
    <w:rsid w:val="00581AAF"/>
    <w:rsid w:val="00592DB9"/>
    <w:rsid w:val="005934E6"/>
    <w:rsid w:val="00686661"/>
    <w:rsid w:val="006A282C"/>
    <w:rsid w:val="006E608F"/>
    <w:rsid w:val="007136F8"/>
    <w:rsid w:val="007420DA"/>
    <w:rsid w:val="00774016"/>
    <w:rsid w:val="00774968"/>
    <w:rsid w:val="007C004B"/>
    <w:rsid w:val="007C3328"/>
    <w:rsid w:val="0080068D"/>
    <w:rsid w:val="00825EA3"/>
    <w:rsid w:val="00845FCA"/>
    <w:rsid w:val="0085104D"/>
    <w:rsid w:val="00853AA9"/>
    <w:rsid w:val="00861BDF"/>
    <w:rsid w:val="0086418C"/>
    <w:rsid w:val="008D67E3"/>
    <w:rsid w:val="009606DC"/>
    <w:rsid w:val="009676C7"/>
    <w:rsid w:val="009C7ACE"/>
    <w:rsid w:val="009F2E5F"/>
    <w:rsid w:val="00A00908"/>
    <w:rsid w:val="00A53EAA"/>
    <w:rsid w:val="00A617CE"/>
    <w:rsid w:val="00A829CA"/>
    <w:rsid w:val="00B45577"/>
    <w:rsid w:val="00BD2C66"/>
    <w:rsid w:val="00BE01FB"/>
    <w:rsid w:val="00BF1086"/>
    <w:rsid w:val="00C159EF"/>
    <w:rsid w:val="00C16BB7"/>
    <w:rsid w:val="00C63688"/>
    <w:rsid w:val="00C719AD"/>
    <w:rsid w:val="00C967F2"/>
    <w:rsid w:val="00D300E0"/>
    <w:rsid w:val="00D525ED"/>
    <w:rsid w:val="00DE3A95"/>
    <w:rsid w:val="00DF0444"/>
    <w:rsid w:val="00E10FE9"/>
    <w:rsid w:val="00E15DF4"/>
    <w:rsid w:val="00E27360"/>
    <w:rsid w:val="00E46735"/>
    <w:rsid w:val="00E64774"/>
    <w:rsid w:val="00E66262"/>
    <w:rsid w:val="00EB0C0B"/>
    <w:rsid w:val="00EB110E"/>
    <w:rsid w:val="00EC3E38"/>
    <w:rsid w:val="00F37F8F"/>
    <w:rsid w:val="00F74BF5"/>
    <w:rsid w:val="00F85FDA"/>
    <w:rsid w:val="00F877B6"/>
    <w:rsid w:val="00FA4B52"/>
    <w:rsid w:val="00FE32BC"/>
    <w:rsid w:val="00FE398D"/>
    <w:rsid w:val="00FE5EF1"/>
    <w:rsid w:val="00FF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45FCA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1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7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17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17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17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45FCA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61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7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17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17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17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18782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18782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1878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187829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LEONARDO d.o.o. UMAG</izvorni_sadrzaj>
    <derivirana_varijabla naziv="DomainObject.Predmet.ProtustrankaFormated_1">  LEONARDO d.o.o. UMAG</derivirana_varijabla>
  </DomainObject.Predmet.ProtustrankaFormated>
  <DomainObject.Predmet.ProtustrankaFormatedOIB>
    <izvorni_sadrzaj>  LEONARDO d.o.o. UMAG, OIB 38809842432</izvorni_sadrzaj>
    <derivirana_varijabla naziv="DomainObject.Predmet.ProtustrankaFormatedOIB_1">  LEONARDO d.o.o. UMAG, OIB 38809842432</derivirana_varijabla>
  </DomainObject.Predmet.ProtustrankaFormatedOIB>
  <DomainObject.Predmet.ProtustrankaFormatedWithAdress>
    <izvorni_sadrzaj> LEONARDO d.o.o. UMAG, Zemljoradnička Ulica 11, 52470 Umag</izvorni_sadrzaj>
    <derivirana_varijabla naziv="DomainObject.Predmet.ProtustrankaFormatedWithAdress_1"> LEONARDO d.o.o. UMAG, Zemljoradnička Ulica 11, 52470 Umag</derivirana_varijabla>
  </DomainObject.Predmet.ProtustrankaFormatedWithAdress>
  <DomainObject.Predmet.ProtustrankaFormatedWithAdressOIB>
    <izvorni_sadrzaj> LEONARDO d.o.o. UMAG, OIB 38809842432, Zemljoradnička Ulica 11, 52470 Umag</izvorni_sadrzaj>
    <derivirana_varijabla naziv="DomainObject.Predmet.ProtustrankaFormatedWithAdressOIB_1"> LEONARDO d.o.o. UMAG, OIB 38809842432, Zemljoradnička Ulica 11, 52470 Umag</derivirana_varijabla>
  </DomainObject.Predmet.ProtustrankaFormatedWithAdressOIB>
  <DomainObject.Predmet.ProtustrankaWithAdress>
    <izvorni_sadrzaj>LEONARDO d.o.o. UMAG Zemljoradnička Ulica 11, 52470 Umag</izvorni_sadrzaj>
    <derivirana_varijabla naziv="DomainObject.Predmet.ProtustrankaWithAdress_1">LEONARDO d.o.o. UMAG Zemljoradnička Ulica 11, 52470 Umag</derivirana_varijabla>
  </DomainObject.Predmet.ProtustrankaWithAdress>
  <DomainObject.Predmet.ProtustrankaWithAdressOIB>
    <izvorni_sadrzaj>LEONARDO d.o.o. UMAG, OIB 38809842432, Zemljoradnička Ulica 11, 52470 Umag</izvorni_sadrzaj>
    <derivirana_varijabla naziv="DomainObject.Predmet.ProtustrankaWithAdressOIB_1">LEONARDO d.o.o. UMAG, OIB 38809842432, Zemljoradnička Ulica 11, 52470 Umag</derivirana_varijabla>
  </DomainObject.Predmet.ProtustrankaWithAdressOIB>
  <DomainObject.Predmet.ProtustrankaNazivFormated>
    <izvorni_sadrzaj>LEONARDO d.o.o. UMAG</izvorni_sadrzaj>
    <derivirana_varijabla naziv="DomainObject.Predmet.ProtustrankaNazivFormated_1">LEONARDO d.o.o. UMAG</derivirana_varijabla>
  </DomainObject.Predmet.ProtustrankaNazivFormated>
  <DomainObject.Predmet.ProtustrankaNazivFormatedOIB>
    <izvorni_sadrzaj>LEONARDO d.o.o. UMAG, OIB 38809842432</izvorni_sadrzaj>
    <derivirana_varijabla naziv="DomainObject.Predmet.ProtustrankaNazivFormatedOIB_1">LEONARDO d.o.o. UMAG, OIB 38809842432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21111.57</izvorni_sadrzaj>
    <derivirana_varijabla naziv="DomainObject.Predmet.TrenutnaVrijednost_1">21111.57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LEONARDO d.o.o. UMAG</item>
    </izvorni_sadrzaj>
    <derivirana_varijabla naziv="DomainObject.Predmet.ProtuStrankaListFormated_1">
      <item>LEONARDO d.o.o. UMAG</item>
    </derivirana_varijabla>
  </DomainObject.Predmet.ProtuStrankaListFormated>
  <DomainObject.Predmet.ProtuStrankaListFormatedOIB>
    <izvorni_sadrzaj>
      <item>LEONARDO d.o.o. UMAG, OIB 38809842432</item>
    </izvorni_sadrzaj>
    <derivirana_varijabla naziv="DomainObject.Predmet.ProtuStrankaListFormatedOIB_1">
      <item>LEONARDO d.o.o. UMAG, OIB 38809842432</item>
    </derivirana_varijabla>
  </DomainObject.Predmet.ProtuStrankaListFormatedOIB>
  <DomainObject.Predmet.ProtuStrankaListFormatedWithAdress>
    <izvorni_sadrzaj>
      <item>LEONARDO d.o.o. UMAG, Zemljoradnička Ulica 11, 52470 Umag</item>
    </izvorni_sadrzaj>
    <derivirana_varijabla naziv="DomainObject.Predmet.ProtuStrankaListFormatedWithAdress_1">
      <item>LEONARDO d.o.o. UMAG, Zemljoradnička Ulica 11, 52470 Umag</item>
    </derivirana_varijabla>
  </DomainObject.Predmet.ProtuStrankaListFormatedWithAdress>
  <DomainObject.Predmet.ProtuStrankaListFormatedWithAdressOIB>
    <izvorni_sadrzaj>
      <item>LEONARDO d.o.o. UMAG, OIB 38809842432, Zemljoradnička Ulica 11, 52470 Umag</item>
    </izvorni_sadrzaj>
    <derivirana_varijabla naziv="DomainObject.Predmet.ProtuStrankaListFormatedWithAdressOIB_1">
      <item>LEONARDO d.o.o. UMAG, OIB 38809842432, Zemljoradnička Ulica 11, 52470 Umag</item>
    </derivirana_varijabla>
  </DomainObject.Predmet.ProtuStrankaListFormatedWithAdressOIB>
  <DomainObject.Predmet.ProtuStrankaListNazivFormated>
    <izvorni_sadrzaj>
      <item>LEONARDO d.o.o. UMAG</item>
    </izvorni_sadrzaj>
    <derivirana_varijabla naziv="DomainObject.Predmet.ProtuStrankaListNazivFormated_1">
      <item>LEONARDO d.o.o. UMAG</item>
    </derivirana_varijabla>
  </DomainObject.Predmet.ProtuStrankaListNazivFormated>
  <DomainObject.Predmet.ProtuStrankaListNazivFormatedOIB>
    <izvorni_sadrzaj>
      <item>LEONARDO d.o.o. UMAG, OIB 38809842432</item>
    </izvorni_sadrzaj>
    <derivirana_varijabla naziv="DomainObject.Predmet.ProtuStrankaListNazivFormatedOIB_1">
      <item>LEONARDO d.o.o. UMAG, OIB 38809842432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LEONARDO d.o.o. UMAG</izvorni_sadrzaj>
    <derivirana_varijabla naziv="DomainObject.Predmet.ProtustrankaIDrugi_1">LEONARDO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LEONARDO d.o.o. UMAG, OIB 38809842432, Zemljoradnička Ulica 11, 52470 Umag</izvorni_sadrzaj>
    <derivirana_varijabla naziv="DomainObject.Predmet.ProtustrankaIDrugiAdressOIB_1">LEONARDO d.o.o. UMAG, OIB 38809842432,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LEONARDO d.o.o. UMAG</item>
    </izvorni_sadrzaj>
    <derivirana_varijabla naziv="DomainObject.Predmet.SudioniciListNaziv_1">
      <item>FINANCIJSKA AGENCIJA, RC RIJEKA, PODRUŽNICA PULA, PULA</item>
      <item>LEONARDO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LEONARDO d.o.o. UMAG, OIB 38809842432, Zemljoradnička Ulica 11,52470 Umag</item>
    </izvorni_sadrzaj>
    <derivirana_varijabla naziv="DomainObject.Predmet.SudioniciListAdressOIB_1">
      <item>FINANCIJSKA AGENCIJA, RC RIJEKA, PODRUŽNICA PULA, PULA, OIB 85821130368, F. Kurelca 8,51000 Rijeka</item>
      <item>LEONARDO d.o.o. UMAG, OIB 38809842432, Zemljoradnička Ulica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38809842432</item>
    </izvorni_sadrzaj>
    <derivirana_varijabla naziv="DomainObject.Predmet.SudioniciListNazivOIB_1">
      <item>, OIB 85821130368</item>
      <item>, OIB 38809842432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3619</properties:Characters>
  <properties:Lines>89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2018-10-03T07:18:00Z</dcterms:created>
  <dc:creator>Mihaela Kaligari</dc:creator>
  <cp:lastModifiedBy>Ana Jeromela</cp:lastModifiedBy>
  <cp:lastPrinted>2018-10-10T11:45:00Z</cp:lastPrinted>
  <dcterms:modified xmlns:xsi="http://www.w3.org/2001/XMLSchema-instance" xsi:type="dcterms:W3CDTF">2018-10-10T11:45:00Z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