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7819" w14:paraId="d937819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 xml:space="preserve">dužnikom </w:t>
      </w:r>
      <w:r w:rsidR="006B4182">
        <w:t xml:space="preserve">ARENA RADIO društvo s ograničenom odgovornošću Pula, Stiglicheva ulica 12 ( MBS 040001551 – OIB 49103230907 ) </w:t>
      </w:r>
      <w:r w:rsidRPr="00947883">
        <w:t>koji se vodi pod posl. br. 7 St-</w:t>
      </w:r>
      <w:r w:rsidR="00B37556">
        <w:t>259</w:t>
      </w:r>
      <w:r w:rsidRPr="00947883">
        <w:t>/</w:t>
      </w:r>
      <w:r w:rsidR="00E126AB" w:rsidRPr="00947883">
        <w:t>1</w:t>
      </w:r>
      <w:r w:rsidR="00FB4ECA" w:rsidRPr="00947883">
        <w:t>3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6B4182" w:rsidP="006B4182" w:rsidR="006B4182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ARENA RADIO društvo s ograničenom odgovornošću Pula, Stiglicheva ulica 12 ( MBS 040001551 – OIB 49103230907 ).</w:t>
      </w:r>
    </w:p>
    <w:p w:rsidRDefault="006B4182" w:rsidP="006B4182" w:rsidR="006B4182">
      <w:pPr>
        <w:jc w:val="both"/>
      </w:pPr>
    </w:p>
    <w:p w:rsidRDefault="006B4182" w:rsidP="006B4182" w:rsidR="006B4182">
      <w:pPr>
        <w:jc w:val="both"/>
        <w:rPr>
          <w:szCs w:val="20"/>
        </w:rPr>
      </w:pPr>
      <w:r>
        <w:t xml:space="preserve"> </w:t>
      </w: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Vlasta Majstorović ( OIB: 78258328195 ) iz  Pule, Koparska 37</w:t>
      </w:r>
      <w:r>
        <w:rPr>
          <w:color w:val="000000"/>
        </w:rPr>
        <w:t>.</w:t>
      </w:r>
    </w:p>
    <w:p w:rsidRDefault="006B4182" w:rsidP="006B4182" w:rsidR="006B4182">
      <w:pPr>
        <w:jc w:val="both"/>
      </w:pPr>
    </w:p>
    <w:p w:rsidRDefault="006B4182" w:rsidP="006B4182" w:rsidR="006B4182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6B4182" w:rsidP="006B4182" w:rsidR="006B4182">
      <w:pPr>
        <w:jc w:val="both"/>
      </w:pPr>
    </w:p>
    <w:p w:rsidRDefault="006B4182" w:rsidP="006B4182" w:rsidR="006B4182">
      <w:pPr>
        <w:jc w:val="both"/>
        <w:rPr>
          <w:szCs w:val="20"/>
        </w:rPr>
      </w:pPr>
      <w:r>
        <w:t>IV.</w:t>
      </w:r>
      <w:r>
        <w:tab/>
        <w:t>Z a k l j u č u j e   s e  stečajni postupak nad dužnikom ARENA RADIO društvo s ograničenom odgovornošću Pula, Stiglicheva ulica 12 ( MBS 040001551 – OIB 49103230907 ).</w:t>
      </w:r>
    </w:p>
    <w:p w:rsidRDefault="006B4182" w:rsidP="006B4182" w:rsidR="006B4182">
      <w:pPr>
        <w:jc w:val="both"/>
      </w:pPr>
    </w:p>
    <w:p w:rsidRDefault="006B4182" w:rsidP="006B4182" w:rsidR="006B4182">
      <w:pPr>
        <w:jc w:val="both"/>
      </w:pPr>
      <w:r>
        <w:t>V.</w:t>
      </w:r>
      <w:r>
        <w:tab/>
        <w:t xml:space="preserve">Troškovi postupka namirit će se iz Fonda za pokriće troškova stečajnog postupka.   </w:t>
      </w:r>
    </w:p>
    <w:p w:rsidRDefault="006B4182" w:rsidP="006B4182" w:rsidR="006B4182">
      <w:pPr>
        <w:jc w:val="both"/>
      </w:pPr>
    </w:p>
    <w:p w:rsidRDefault="006B4182" w:rsidP="006B4182" w:rsidR="006B4182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947883" w:rsidR="002C3995" w:rsidRPr="00947883">
      <w:pPr>
        <w:jc w:val="both"/>
      </w:pPr>
    </w:p>
    <w:sectPr w:rsidR="002C3995" w:rsidRPr="009478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4EB" w:rsidR="000A14EB">
      <w:r>
        <w:separator/>
      </w:r>
    </w:p>
  </w:endnote>
  <w:endnote w:id="0" w:type="continuationSeparator">
    <w:p w:rsidRDefault="000A14EB" w:rsidR="000A1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4EB" w:rsidR="000A14EB">
      <w:r>
        <w:separator/>
      </w:r>
    </w:p>
  </w:footnote>
  <w:footnote w:id="0" w:type="continuationSeparator">
    <w:p w:rsidRDefault="000A14EB" w:rsidR="000A14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6B4182">
      <w:t>259</w:t>
    </w:r>
    <w:r w:rsidRPr="00911ADC">
      <w:t>/</w:t>
    </w:r>
    <w:r w:rsidR="00FB4ECA">
      <w:t>13</w:t>
    </w:r>
    <w:r w:rsidRPr="00911ADC">
      <w:t>-</w:t>
    </w:r>
    <w:r w:rsidR="006B4182"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4EB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D5B4A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73"/>
    <w:rsid w:val="00611430"/>
    <w:rsid w:val="0061741E"/>
    <w:rsid w:val="00626BBF"/>
    <w:rsid w:val="00627177"/>
    <w:rsid w:val="00627A9F"/>
    <w:rsid w:val="0063515C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5B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5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5B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5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2014.</izvorni_sadrzaj>
    <derivirana_varijabla naziv="DomainObject.Predmet.DatumRjesavanja_1">24.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St-259/2013</izvorni_sadrzaj>
    <derivirana_varijabla naziv="DomainObject.Predmet.OznakaBroj_1">St-259/2013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ARENA RADIO d.o.o.  Pula</izvorni_sadrzaj>
    <derivirana_varijabla naziv="DomainObject.Predmet.ProtustrankaFormated_1">  ARENA RADIO d.o.o.  Pula</derivirana_varijabla>
  </DomainObject.Predmet.ProtustrankaFormated>
  <DomainObject.Predmet.ProtustrankaFormatedOIB>
    <izvorni_sadrzaj>  ARENA RADIO d.o.o.  Pula, OIB 49103230907</izvorni_sadrzaj>
    <derivirana_varijabla naziv="DomainObject.Predmet.ProtustrankaFormatedOIB_1">  ARENA RADIO d.o.o.  Pula, OIB 49103230907</derivirana_varijabla>
  </DomainObject.Predmet.ProtustrankaFormatedOIB>
  <DomainObject.Predmet.ProtustrankaFormatedWithAdress>
    <izvorni_sadrzaj> ARENA RADIO d.o.o.  Pula, Stiglicheva 12, 52 100 Pula</izvorni_sadrzaj>
    <derivirana_varijabla naziv="DomainObject.Predmet.ProtustrankaFormatedWithAdress_1"> ARENA RADIO d.o.o.  Pula, Stiglicheva 12, 52 100 Pula</derivirana_varijabla>
  </DomainObject.Predmet.ProtustrankaFormatedWithAdress>
  <DomainObject.Predmet.ProtustrankaFormatedWithAdressOIB>
    <izvorni_sadrzaj> ARENA RADIO d.o.o.  Pula, OIB 49103230907, Stiglicheva 12, 52 100 Pula</izvorni_sadrzaj>
    <derivirana_varijabla naziv="DomainObject.Predmet.ProtustrankaFormatedWithAdressOIB_1"> ARENA RADIO d.o.o.  Pula, OIB 49103230907, Stiglicheva 12, 52 100 Pula</derivirana_varijabla>
  </DomainObject.Predmet.ProtustrankaFormatedWithAdressOIB>
  <DomainObject.Predmet.ProtustrankaWithAdress>
    <izvorni_sadrzaj>ARENA RADIO d.o.o.  Pula Stiglicheva 12, 52 100 Pula</izvorni_sadrzaj>
    <derivirana_varijabla naziv="DomainObject.Predmet.ProtustrankaWithAdress_1">ARENA RADIO d.o.o.  Pula Stiglicheva 12, 52 100 Pula</derivirana_varijabla>
  </DomainObject.Predmet.ProtustrankaWithAdress>
  <DomainObject.Predmet.ProtustrankaWithAdressOIB>
    <izvorni_sadrzaj>ARENA RADIO d.o.o.  Pula, OIB 49103230907, Stiglicheva 12, 52 100 Pula</izvorni_sadrzaj>
    <derivirana_varijabla naziv="DomainObject.Predmet.ProtustrankaWithAdressOIB_1">ARENA RADIO d.o.o.  Pula, OIB 49103230907, Stiglicheva 12, 52 100 Pula</derivirana_varijabla>
  </DomainObject.Predmet.ProtustrankaWithAdressOIB>
  <DomainObject.Predmet.ProtustrankaNazivFormated>
    <izvorni_sadrzaj>ARENA RADIO d.o.o.  Pula</izvorni_sadrzaj>
    <derivirana_varijabla naziv="DomainObject.Predmet.ProtustrankaNazivFormated_1">ARENA RADIO d.o.o.  Pula</derivirana_varijabla>
  </DomainObject.Predmet.ProtustrankaNazivFormated>
  <DomainObject.Predmet.ProtustrankaNazivFormatedOIB>
    <izvorni_sadrzaj>ARENA RADIO d.o.o.  Pula, OIB 49103230907</izvorni_sadrzaj>
    <derivirana_varijabla naziv="DomainObject.Predmet.ProtustrankaNazivFormatedOIB_1">ARENA RADIO d.o.o.  Pula, OIB 49103230907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BURIĆ  Pula zastupanog po punomoćniku Mauricio Macan; LORETA SIRONIĆ  Pula zastupanog po punomoćniku Mauricio Macan</izvorni_sadrzaj>
    <derivirana_varijabla naziv="DomainObject.Predmet.StrankaFormated_1">  DAMIR BURIĆ  Pula zastupanog po punomoćniku Mauricio Macan; LORETA SIRONIĆ  Pula zastupanog po punomoćniku Mauricio Macan</derivirana_varijabla>
  </DomainObject.Predmet.StrankaFormated>
  <DomainObject.Predmet.StrankaFormatedOIB>
    <izvorni_sadrzaj>  DAMIR BURIĆ  Pula zastupanog po punomoćniku Mauricio Macan; LORETA SIRONIĆ  Pula zastupanog po punomoćniku Mauricio Macan</izvorni_sadrzaj>
    <derivirana_varijabla naziv="DomainObject.Predmet.StrankaFormatedOIB_1">  DAMIR BURIĆ  Pula zastupanog po punomoćniku Mauricio Macan; LORETA SIRONIĆ  Pula zastupanog po punomoćniku Mauricio Macan</derivirana_varijabla>
  </DomainObject.Predmet.StrankaFormatedOIB>
  <DomainObject.Predmet.StrankaFormatedWithAdress>
    <izvorni_sadrzaj> DAMIR BURIĆ  Pula, Buonarottijeva 11, 52 100 Pula zastupanog po punomoćniku Mauricio Macan; LORETA SIRONIĆ  Pula, Benčićeva 56, 52 100 Pula zastupanog po punomoćniku Mauricio Macan</izvorni_sadrzaj>
    <derivirana_varijabla naziv="DomainObject.Predmet.StrankaFormatedWithAdress_1"> DAMIR BURIĆ  Pula, Buonarottijeva 11, 52 100 Pula zastupanog po punomoćniku Mauricio Macan; LORETA SIRONIĆ  Pula, Benčićeva 56, 52 100 Pula zastupanog po punomoćniku Mauricio Macan</derivirana_varijabla>
  </DomainObject.Predmet.StrankaFormatedWithAdress>
  <DomainObject.Predmet.StrankaFormatedWithAdressOIB>
    <izvorni_sadrzaj> DAMIR BURIĆ  Pula, Buonarottijeva 11, 52 100 Pula zastupanog po punomoćniku Mauricio Macan; LORETA SIRONIĆ  Pula, Benčićeva 56, 52 100 Pula zastupanog po punomoćniku Mauricio Macan</izvorni_sadrzaj>
    <derivirana_varijabla naziv="DomainObject.Predmet.StrankaFormatedWithAdressOIB_1"> DAMIR BURIĆ  Pula, Buonarottijeva 11, 52 100 Pula zastupanog po punomoćniku Mauricio Macan; LORETA SIRONIĆ  Pula, Benčićeva 56, 52 100 Pula zastupanog po punomoćniku Mauricio Macan</derivirana_varijabla>
  </DomainObject.Predmet.StrankaFormatedWithAdressOIB>
  <DomainObject.Predmet.StrankaWithAdress>
    <izvorni_sadrzaj>DAMIR BURIĆ  Pula Buonarottijeva 11,52 100 Pula,LORETA SIRONIĆ  Pula Benčićeva 56,52 100 Pula</izvorni_sadrzaj>
    <derivirana_varijabla naziv="DomainObject.Predmet.StrankaWithAdress_1">DAMIR BURIĆ  Pula Buonarottijeva 11,52 100 Pula,LORETA SIRONIĆ  Pula Benčićeva 56,52 100 Pula</derivirana_varijabla>
  </DomainObject.Predmet.StrankaWithAdress>
  <DomainObject.Predmet.StrankaWithAdressOIB>
    <izvorni_sadrzaj>DAMIR BURIĆ  Pula, Buonarottijeva 11,52 100 Pula,LORETA SIRONIĆ  Pula, Benčićeva 56,52 100 Pula</izvorni_sadrzaj>
    <derivirana_varijabla naziv="DomainObject.Predmet.StrankaWithAdressOIB_1">DAMIR BURIĆ  Pula, Buonarottijeva 11,52 100 Pula,LORETA SIRONIĆ  Pula, Benčićeva 56,52 100 Pula</derivirana_varijabla>
  </DomainObject.Predmet.StrankaWithAdressOIB>
  <DomainObject.Predmet.StrankaNazivFormated>
    <izvorni_sadrzaj>DAMIR BURIĆ  Pula,LORETA SIRONIĆ  Pula</izvorni_sadrzaj>
    <derivirana_varijabla naziv="DomainObject.Predmet.StrankaNazivFormated_1">DAMIR BURIĆ  Pula,LORETA SIRONIĆ  Pula</derivirana_varijabla>
  </DomainObject.Predmet.StrankaNazivFormated>
  <DomainObject.Predmet.StrankaNazivFormatedOIB>
    <izvorni_sadrzaj>DAMIR BURIĆ  Pula,LORETA SIRONIĆ  Pula</izvorni_sadrzaj>
    <derivirana_varijabla naziv="DomainObject.Predmet.StrankaNazivFormatedOIB_1">DAMIR BURIĆ  Pula,LORETA SIRONIĆ  Pula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DAMIR BURIĆ  Pula zastupanog po punomoćniku Mauricio Macan</item>
      <item>LORETA SIRONIĆ  Pula zastupanog po punomoćniku Mauricio Macan</item>
    </izvorni_sadrzaj>
    <derivirana_varijabla naziv="DomainObject.Predmet.StrankaListFormated_1">
      <item>DAMIR BURIĆ  Pula zastupanog po punomoćniku Mauricio Macan</item>
      <item>LORETA SIRONIĆ  Pula zastupanog po punomoćniku Mauricio Macan</item>
    </derivirana_varijabla>
  </DomainObject.Predmet.StrankaListFormated>
  <DomainObject.Predmet.StrankaListFormatedOIB>
    <izvorni_sadrzaj>
      <item>DAMIR BURIĆ  Pula zastupanog po punomoćniku Mauricio Macan</item>
      <item>LORETA SIRONIĆ  Pula zastupanog po punomoćniku Mauricio Macan</item>
    </izvorni_sadrzaj>
    <derivirana_varijabla naziv="DomainObject.Predmet.StrankaListFormatedOIB_1">
      <item>DAMIR BURIĆ  Pula zastupanog po punomoćniku Mauricio Macan</item>
      <item>LORETA SIRONIĆ  Pula zastupanog po punomoćniku Mauricio Macan</item>
    </derivirana_varijabla>
  </DomainObject.Predmet.StrankaListFormatedOIB>
  <DomainObject.Predmet.StrankaListFormatedWithAdress>
    <izvorni_sadrzaj>
      <item>DAMIR BURIĆ  Pula, Buonarottijeva 11, 52 100 Pula zastupanog po punomoćniku Mauricio Macan</item>
      <item>LORETA SIRONIĆ  Pula, Benčićeva 56, 52 100 Pula zastupanog po punomoćniku Mauricio Macan</item>
    </izvorni_sadrzaj>
    <derivirana_varijabla naziv="DomainObject.Predmet.StrankaListFormatedWithAdress_1">
      <item>DAMIR BURIĆ  Pula, Buonarottijeva 11, 52 100 Pula zastupanog po punomoćniku Mauricio Macan</item>
      <item>LORETA SIRONIĆ  Pula, Benčićeva 56, 52 100 Pula zastupanog po punomoćniku Mauricio Macan</item>
    </derivirana_varijabla>
  </DomainObject.Predmet.StrankaListFormatedWithAdress>
  <DomainObject.Predmet.StrankaListFormatedWithAdressOIB>
    <izvorni_sadrzaj>
      <item>DAMIR BURIĆ  Pula, Buonarottijeva 11, 52 100 Pula zastupanog po punomoćniku Mauricio Macan</item>
      <item>LORETA SIRONIĆ  Pula, Benčićeva 56, 52 100 Pula zastupanog po punomoćniku Mauricio Macan</item>
    </izvorni_sadrzaj>
    <derivirana_varijabla naziv="DomainObject.Predmet.StrankaListFormatedWithAdressOIB_1">
      <item>DAMIR BURIĆ  Pula, Buonarottijeva 11, 52 100 Pula zastupanog po punomoćniku Mauricio Macan</item>
      <item>LORETA SIRONIĆ  Pula, Benčićeva 56, 52 100 Pula zastupanog po punomoćniku Mauricio Macan</item>
    </derivirana_varijabla>
  </DomainObject.Predmet.StrankaListFormatedWithAdressOIB>
  <DomainObject.Predmet.StrankaListNazivFormated>
    <izvorni_sadrzaj>
      <item>DAMIR BURIĆ  Pula</item>
      <item>LORETA SIRONIĆ  Pula</item>
    </izvorni_sadrzaj>
    <derivirana_varijabla naziv="DomainObject.Predmet.StrankaListNazivFormated_1">
      <item>DAMIR BURIĆ  Pula</item>
      <item>LORETA SIRONIĆ  Pula</item>
    </derivirana_varijabla>
  </DomainObject.Predmet.StrankaListNazivFormated>
  <DomainObject.Predmet.StrankaListNazivFormatedOIB>
    <izvorni_sadrzaj>
      <item>DAMIR BURIĆ  Pula</item>
      <item>LORETA SIRONIĆ  Pula</item>
    </izvorni_sadrzaj>
    <derivirana_varijabla naziv="DomainObject.Predmet.StrankaListNazivFormatedOIB_1">
      <item>DAMIR BURIĆ  Pula</item>
      <item>LORETA SIRONIĆ  Pula</item>
    </derivirana_varijabla>
  </DomainObject.Predmet.StrankaListNazivFormatedOIB>
  <DomainObject.Predmet.ProtuStrankaListFormated>
    <izvorni_sadrzaj>
      <item>ARENA RADIO d.o.o.  Pula</item>
    </izvorni_sadrzaj>
    <derivirana_varijabla naziv="DomainObject.Predmet.ProtuStrankaListFormated_1">
      <item>ARENA RADIO d.o.o.  Pula</item>
    </derivirana_varijabla>
  </DomainObject.Predmet.ProtuStrankaListFormated>
  <DomainObject.Predmet.ProtuStrankaListFormatedOIB>
    <izvorni_sadrzaj>
      <item>ARENA RADIO d.o.o.  Pula, OIB 49103230907</item>
    </izvorni_sadrzaj>
    <derivirana_varijabla naziv="DomainObject.Predmet.ProtuStrankaListFormatedOIB_1">
      <item>ARENA RADIO d.o.o.  Pula, OIB 49103230907</item>
    </derivirana_varijabla>
  </DomainObject.Predmet.ProtuStrankaListFormatedOIB>
  <DomainObject.Predmet.ProtuStrankaListFormatedWithAdress>
    <izvorni_sadrzaj>
      <item>ARENA RADIO d.o.o.  Pula, Stiglicheva 12, 52 100 Pula</item>
    </izvorni_sadrzaj>
    <derivirana_varijabla naziv="DomainObject.Predmet.ProtuStrankaListFormatedWithAdress_1">
      <item>ARENA RADIO d.o.o.  Pula, Stiglicheva 12, 52 100 Pula</item>
    </derivirana_varijabla>
  </DomainObject.Predmet.ProtuStrankaListFormatedWithAdress>
  <DomainObject.Predmet.ProtuStrankaListFormatedWithAdressOIB>
    <izvorni_sadrzaj>
      <item>ARENA RADIO d.o.o.  Pula, OIB 49103230907, Stiglicheva 12, 52 100 Pula</item>
    </izvorni_sadrzaj>
    <derivirana_varijabla naziv="DomainObject.Predmet.ProtuStrankaListFormatedWithAdressOIB_1">
      <item>ARENA RADIO d.o.o.  Pula, OIB 49103230907, Stiglicheva 12, 52 100 Pula</item>
    </derivirana_varijabla>
  </DomainObject.Predmet.ProtuStrankaListFormatedWithAdressOIB>
  <DomainObject.Predmet.ProtuStrankaListNazivFormated>
    <izvorni_sadrzaj>
      <item>ARENA RADIO d.o.o.  Pula</item>
    </izvorni_sadrzaj>
    <derivirana_varijabla naziv="DomainObject.Predmet.ProtuStrankaListNazivFormated_1">
      <item>ARENA RADIO d.o.o.  Pula</item>
    </derivirana_varijabla>
  </DomainObject.Predmet.ProtuStrankaListNazivFormated>
  <DomainObject.Predmet.ProtuStrankaListNazivFormatedOIB>
    <izvorni_sadrzaj>
      <item>ARENA RADIO d.o.o.  Pula, OIB 49103230907</item>
    </izvorni_sadrzaj>
    <derivirana_varijabla naziv="DomainObject.Predmet.ProtuStrankaListNazivFormatedOIB_1">
      <item>ARENA RADIO d.o.o.  Pula, OIB 49103230907</item>
    </derivirana_varijabla>
  </DomainObject.Predmet.ProtuStrankaListNazivFormatedOIB>
  <DomainObject.Predmet.OstaliListFormated>
    <izvorni_sadrzaj>
      <item>Mauricio Macan punomoćnik sudionika u postupku DAMIR BURIĆ  Pula; LORETA SIRONIĆ  Pula</item>
      <item>LJUBICA BOŽIĆ</item>
      <item>Mirko Cetinski</item>
    </izvorni_sadrzaj>
    <derivirana_varijabla naziv="DomainObject.Predmet.OstaliListFormated_1">
      <item>Mauricio Macan punomoćnik sudionika u postupku DAMIR BURIĆ  Pula; LORETA SIRONIĆ  Pula</item>
      <item>LJUBICA BOŽIĆ</item>
      <item>Mirko Cetinski</item>
    </derivirana_varijabla>
  </DomainObject.Predmet.OstaliListFormated>
  <DomainObject.Predmet.OstaliListFormatedOIB>
    <izvorni_sadrzaj>
      <item>Mauricio Macan punomoćnik sudionika u postupku DAMIR BURIĆ  Pula; LORETA SIRONIĆ  Pula</item>
      <item>LJUBICA BOŽIĆ, OIB 20692535327</item>
      <item>Mirko Cetinski, OIB 34085471003</item>
    </izvorni_sadrzaj>
    <derivirana_varijabla naziv="DomainObject.Predmet.OstaliListFormatedOIB_1">
      <item>Mauricio Macan punomoćnik sudionika u postupku DAMIR BURIĆ  Pula; LORETA SIRONIĆ  Pula</item>
      <item>LJUBICA BOŽIĆ, OIB 20692535327</item>
      <item>Mirko Cetinski, OIB 34085471003</item>
    </derivirana_varijabla>
  </DomainObject.Predmet.OstaliListFormatedOIB>
  <DomainObject.Predmet.OstaliListFormatedWithAdress>
    <izvorni_sadrzaj>
      <item>Mauricio Macan, Ciscuttijeva 15, 52 100 Pula punomoćnik sudionika u postupku DAMIR BURIĆ  Pula; LORETA SIRONIĆ  Pula</item>
      <item>LJUBICA BOŽIĆ, Koparska 50, 52 100 Pula</item>
      <item>Mirko Cetinski, 43. istarske divizije 23, 52210 Rovinj</item>
    </izvorni_sadrzaj>
    <derivirana_varijabla naziv="DomainObject.Predmet.OstaliListFormatedWithAdress_1">
      <item>Mauricio Macan, Ciscuttijeva 15, 52 100 Pula punomoćnik sudionika u postupku DAMIR BURIĆ  Pula; LORETA SIRONIĆ  Pula</item>
      <item>LJUBICA BOŽIĆ, Koparska 50, 52 100 Pula</item>
      <item>Mirko Cetinski, 43. istarske divizije 23, 52210 Rovinj</item>
    </derivirana_varijabla>
  </DomainObject.Predmet.OstaliListFormatedWithAdress>
  <DomainObject.Predmet.OstaliListFormatedWithAdressOIB>
    <izvorni_sadrzaj>
      <item>Mauricio Macan, Ciscuttijeva 15, 52 100 Pula punomoćnik sudionika u postupku DAMIR BURIĆ  Pula; LORETA SIRONIĆ  Pula</item>
      <item>LJUBICA BOŽIĆ, OIB 20692535327, Koparska 50, 52 100 Pula</item>
      <item>Mirko Cetinski, OIB 34085471003, 43. istarske divizije 23, 52210 Rovinj</item>
    </izvorni_sadrzaj>
    <derivirana_varijabla naziv="DomainObject.Predmet.OstaliListFormatedWithAdressOIB_1">
      <item>Mauricio Macan, Ciscuttijeva 15, 52 100 Pula punomoćnik sudionika u postupku DAMIR BURIĆ  Pula; LORETA SIRONIĆ  Pula</item>
      <item>LJUBICA BOŽIĆ, OIB 20692535327, Koparska 50, 52 100 Pula</item>
      <item>Mirko Cetinski, OIB 34085471003, 43. istarske divizije 23, 52210 Rovinj</item>
    </derivirana_varijabla>
  </DomainObject.Predmet.OstaliListFormatedWithAdressOIB>
  <DomainObject.Predmet.OstaliListNazivFormated>
    <izvorni_sadrzaj>
      <item>Mauricio Macan</item>
      <item>LJUBICA BOŽIĆ</item>
      <item>Mirko Cetinski</item>
    </izvorni_sadrzaj>
    <derivirana_varijabla naziv="DomainObject.Predmet.OstaliListNazivFormated_1">
      <item>Mauricio Macan</item>
      <item>LJUBICA BOŽIĆ</item>
      <item>Mirko Cetinski</item>
    </derivirana_varijabla>
  </DomainObject.Predmet.OstaliListNazivFormated>
  <DomainObject.Predmet.OstaliListNazivFormatedOIB>
    <izvorni_sadrzaj>
      <item>Mauricio Macan</item>
      <item>LJUBICA BOŽIĆ, OIB 20692535327</item>
      <item>Mirko Cetinski, OIB 34085471003</item>
    </izvorni_sadrzaj>
    <derivirana_varijabla naziv="DomainObject.Predmet.OstaliListNazivFormatedOIB_1">
      <item>Mauricio Macan</item>
      <item>LJUBICA BOŽIĆ, OIB 20692535327</item>
      <item>Mirko Cetinski, OIB 34085471003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LORETA SIRONIĆ  Pula i dr.</izvorni_sadrzaj>
    <derivirana_varijabla naziv="DomainObject.Predmet.StrankaIDrugi_1">LORETA SIRONIĆ  Pula i dr.</derivirana_varijabla>
  </DomainObject.Predmet.StrankaIDrugi>
  <DomainObject.Predmet.ProtustrankaIDrugi>
    <izvorni_sadrzaj>ARENA RADIO d.o.o.  Pula</izvorni_sadrzaj>
    <derivirana_varijabla naziv="DomainObject.Predmet.ProtustrankaIDrugi_1">ARENA RADIO d.o.o.  Pula</derivirana_varijabla>
  </DomainObject.Predmet.ProtustrankaIDrugi>
  <DomainObject.Predmet.StrankaIDrugiAdressOIB>
    <izvorni_sadrzaj>LORETA SIRONIĆ  Pula, Benčićeva 56, 52 100 Pula i dr.</izvorni_sadrzaj>
    <derivirana_varijabla naziv="DomainObject.Predmet.StrankaIDrugiAdressOIB_1">LORETA SIRONIĆ  Pula, Benčićeva 56, 52 100 Pula i dr.</derivirana_varijabla>
  </DomainObject.Predmet.StrankaIDrugiAdressOIB>
  <DomainObject.Predmet.ProtustrankaIDrugiAdressOIB>
    <izvorni_sadrzaj>ARENA RADIO d.o.o.  Pula, OIB 49103230907, Stiglicheva 12, 52 100 Pula</izvorni_sadrzaj>
    <derivirana_varijabla naziv="DomainObject.Predmet.ProtustrankaIDrugiAdressOIB_1">ARENA RADIO d.o.o.  Pula, OIB 49103230907, Stiglicheva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2014.</izvorni_sadrzaj>
    <derivirana_varijabla naziv="DomainObject.Predmet.OdlukaRjesenje.DatumDonosenjaOdluke_1">15.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St-259/2013-21</izvorni_sadrzaj>
    <derivirana_varijabla naziv="DomainObject.Predmet.OdlukaRjesenje.Oznaka_1">St-259/2013-21</derivirana_varijabla>
  </DomainObject.Predmet.OdlukaRjesenje.Oznaka>
  <DomainObject.Predmet.SudioniciListNaziv>
    <izvorni_sadrzaj>
      <item>DAMIR BURIĆ  Pula</item>
      <item>Mauricio Macan</item>
      <item>LORETA SIRONIĆ  Pula</item>
      <item>ARENA RADIO d.o.o.  Pula</item>
      <item>LJUBICA BOŽIĆ</item>
      <item>Mirko Cetinski</item>
    </izvorni_sadrzaj>
    <derivirana_varijabla naziv="DomainObject.Predmet.SudioniciListNaziv_1">
      <item>DAMIR BURIĆ  Pula</item>
      <item>Mauricio Macan</item>
      <item>LORETA SIRONIĆ  Pula</item>
      <item>ARENA RADIO d.o.o.  Pula</item>
      <item>LJUBICA BOŽIĆ</item>
      <item>Mirko Cetinski</item>
    </derivirana_varijabla>
  </DomainObject.Predmet.SudioniciListNaziv>
  <DomainObject.Predmet.SudioniciListAdressOIB>
    <izvorni_sadrzaj>
      <item>DAMIR BURIĆ  Pula, Buonarottijeva 11,52 100 Pula</item>
      <item>Mauricio Macan, Ciscuttijeva 15,52 100 Pula</item>
      <item>LORETA SIRONIĆ  Pula, Benčićeva 56,52 100 Pula</item>
      <item>ARENA RADIO d.o.o.  Pula, OIB 49103230907, Stiglicheva 12,52 100 Pula</item>
      <item>LJUBICA BOŽIĆ, OIB 20692535327, Koparska 50,52 100 Pula</item>
      <item>Mirko Cetinski, OIB 34085471003, 43. istarske divizije 23,52210 Rovinj</item>
    </izvorni_sadrzaj>
    <derivirana_varijabla naziv="DomainObject.Predmet.SudioniciListAdressOIB_1">
      <item>DAMIR BURIĆ  Pula, Buonarottijeva 11,52 100 Pula</item>
      <item>Mauricio Macan, Ciscuttijeva 15,52 100 Pula</item>
      <item>LORETA SIRONIĆ  Pula, Benčićeva 56,52 100 Pula</item>
      <item>ARENA RADIO d.o.o.  Pula, OIB 49103230907, Stiglicheva 12,52 100 Pula</item>
      <item>LJUBICA BOŽIĆ, OIB 20692535327, Koparska 50,52 100 Pula</item>
      <item>Mirko Cetinski, OIB 34085471003, 43. istarske divizije 23,52210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49103230907</item>
      <item>, OIB 20692535327</item>
      <item>, OIB 34085471003</item>
    </izvorni_sadrzaj>
    <derivirana_varijabla naziv="DomainObject.Predmet.SudioniciListNazivOIB_1">
      <item>, OIB null</item>
      <item>, OIB null</item>
      <item>, OIB null</item>
      <item>, OIB 49103230907</item>
      <item>, OIB 20692535327</item>
      <item>, OIB 34085471003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179</properties:Words>
  <properties:Characters>889</properties:Characters>
  <properties:Lines>32</properties:Lines>
  <properties:Paragraphs>10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2015-10-01T07:40:00Z</dcterms:created>
  <dc:creator>skrapic</dc:creator>
  <cp:lastModifiedBy>Sonja Krapić</cp:lastModifiedBy>
  <cp:lastPrinted>2015-10-01T07:25:00Z</cp:lastPrinted>
  <dcterms:modified xmlns:xsi="http://www.w3.org/2001/XMLSchema-instance" xsi:type="dcterms:W3CDTF">2015-10-01T07:44:00Z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