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4c291" w14:paraId="654c291" w:rsidRDefault="00D174B7" w:rsidP="00910611" w:rsidR="00D174B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74B7" w:rsidP="00910611" w:rsidR="00D174B7">
      <w:r>
        <w:rPr>
          <w:rFonts w:eastAsia="MS Mincho"/>
        </w:rPr>
        <w:t>REPUBLIKA HRVATSKA</w:t>
      </w:r>
    </w:p>
    <w:p w:rsidRDefault="00D174B7" w:rsidP="00910611" w:rsidR="00D174B7">
      <w:r>
        <w:rPr>
          <w:rFonts w:eastAsia="MS Mincho"/>
        </w:rPr>
        <w:t>TRGOVAČKI SUD U RIJECI</w:t>
      </w:r>
    </w:p>
    <w:p w:rsidRDefault="00D174B7" w:rsidR="00D174B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0F72" w:rsidP="00760F72" w:rsidR="00760F72" w:rsidRPr="008C6025"/>
    <w:p w:rsidRDefault="00760F72" w:rsidP="00760F72" w:rsidR="00760F72" w:rsidRPr="008C6025"/>
    <w:p w:rsidRDefault="00760F72" w:rsidP="00760F72" w:rsidR="00760F72" w:rsidRPr="008C6025">
      <w:pPr>
        <w:jc w:val="center"/>
      </w:pPr>
    </w:p>
    <w:p w:rsidRDefault="00BB6F1B" w:rsidP="00760F72" w:rsidR="00BB6F1B" w:rsidRPr="008C6025">
      <w:pPr>
        <w:jc w:val="center"/>
      </w:pPr>
      <w:r w:rsidRPr="008C6025">
        <w:t>R E P U B L I K A    H R V A T S K A</w:t>
      </w:r>
    </w:p>
    <w:p w:rsidRDefault="00760F72" w:rsidP="00760F72" w:rsidR="00760F72" w:rsidRPr="008C6025">
      <w:pPr>
        <w:jc w:val="center"/>
      </w:pPr>
      <w:r w:rsidRPr="008C6025">
        <w:t>Z A K L J U Č A K</w:t>
      </w:r>
    </w:p>
    <w:p w:rsidRDefault="00760F72" w:rsidP="00760F72" w:rsidR="00760F72" w:rsidRPr="008C6025"/>
    <w:p w:rsidRDefault="00760F72" w:rsidP="00760F72" w:rsidR="00760F72" w:rsidRPr="008C6025">
      <w:pPr>
        <w:ind w:firstLine="708"/>
        <w:jc w:val="both"/>
      </w:pPr>
      <w:r w:rsidRPr="008C6025">
        <w:t xml:space="preserve">Trgovački sud u Rijeci, po sucu ovog suda Veri Jelenović, </w:t>
      </w:r>
      <w:r w:rsidR="00CE7D68" w:rsidRPr="00CE7D68">
        <w:t>u postupku sklapanja predstečajne nagodbe nad dužnikom Ugostiteljski obrt TONI, lv. Lino Milanović – Antun iz Motovuna, Brkač 26a, OIB: 73213304388</w:t>
      </w:r>
      <w:r w:rsidR="00E02A9F" w:rsidRPr="008C6025">
        <w:rPr>
          <w:bCs/>
        </w:rPr>
        <w:t xml:space="preserve">, </w:t>
      </w:r>
      <w:r w:rsidRPr="008C6025">
        <w:t>na temelju čl. 66. st. 4. i 5. Zakona o financijskom poslovanju i pr</w:t>
      </w:r>
      <w:r w:rsidR="00DC0722" w:rsidRPr="008C6025">
        <w:t>edstečajnoj nagodbi (NN 108/12,</w:t>
      </w:r>
      <w:r w:rsidRPr="008C6025">
        <w:t xml:space="preserve"> 144/12</w:t>
      </w:r>
      <w:r w:rsidR="00DC0722" w:rsidRPr="008C6025">
        <w:t>, 81/13 i 112/13</w:t>
      </w:r>
      <w:r w:rsidRPr="008C6025">
        <w:t xml:space="preserve">, dalje ZFPPN-i), dana </w:t>
      </w:r>
      <w:r w:rsidR="00CE7D68">
        <w:t>30. svibnja 2018</w:t>
      </w:r>
      <w:r w:rsidR="00CE7D68" w:rsidRPr="008C6025">
        <w:t>.</w:t>
      </w:r>
    </w:p>
    <w:p w:rsidRDefault="00760F72" w:rsidP="00760F72" w:rsidR="00760F72" w:rsidRPr="008C6025"/>
    <w:p w:rsidRDefault="00760F72" w:rsidP="00760F72" w:rsidR="00760F72" w:rsidRPr="008C6025">
      <w:pPr>
        <w:jc w:val="center"/>
      </w:pPr>
      <w:r w:rsidRPr="008C6025">
        <w:t>z a k l j u č i o    j e</w:t>
      </w:r>
    </w:p>
    <w:p w:rsidRDefault="00760F72" w:rsidP="00760F72" w:rsidR="00760F72" w:rsidRPr="008C6025"/>
    <w:p w:rsidRDefault="00760F72" w:rsidP="00760F72" w:rsidR="00760F72" w:rsidRPr="008C6025">
      <w:pPr>
        <w:ind w:firstLine="708"/>
        <w:jc w:val="both"/>
      </w:pPr>
      <w:r w:rsidRPr="008C6025">
        <w:t>Ročište radi sklapanja predstečajne</w:t>
      </w:r>
      <w:r w:rsidR="00560505" w:rsidRPr="008C6025">
        <w:t xml:space="preserve"> nagodbe nad dužnikom</w:t>
      </w:r>
      <w:r w:rsidRPr="008C6025">
        <w:t xml:space="preserve"> </w:t>
      </w:r>
      <w:r w:rsidR="00CE7D68" w:rsidRPr="00CE7D68">
        <w:t>Ugostiteljski obrt TONI, lv. Lino Milanović – Antun iz Motovuna, Brkač 26a, OIB: 73213304388</w:t>
      </w:r>
      <w:r w:rsidRPr="008C6025">
        <w:t>, određuje se za dan</w:t>
      </w:r>
    </w:p>
    <w:p w:rsidRDefault="00760F72" w:rsidP="00760F72" w:rsidR="00760F72" w:rsidRPr="008C6025"/>
    <w:p w:rsidRDefault="00CE7D68" w:rsidP="00760F72" w:rsidR="00760F72" w:rsidRPr="008C6025">
      <w:pPr>
        <w:jc w:val="center"/>
      </w:pPr>
      <w:r>
        <w:t>13. rujna 2018</w:t>
      </w:r>
      <w:r w:rsidR="00760F72" w:rsidRPr="008C6025">
        <w:t xml:space="preserve">. u </w:t>
      </w:r>
      <w:r w:rsidR="008C6025">
        <w:t>9,00</w:t>
      </w:r>
      <w:r w:rsidR="00760F72" w:rsidRPr="008C6025">
        <w:t xml:space="preserve"> sati</w:t>
      </w:r>
    </w:p>
    <w:p w:rsidRDefault="00760F72" w:rsidP="00760F72" w:rsidR="00760F72" w:rsidRPr="008C6025">
      <w:pPr>
        <w:jc w:val="center"/>
      </w:pPr>
      <w:r w:rsidRPr="008C6025">
        <w:t>kod Trgovačkog suda u Rijeci</w:t>
      </w:r>
    </w:p>
    <w:p w:rsidRDefault="00760F72" w:rsidP="00760F72" w:rsidR="00760F72" w:rsidRPr="008C6025">
      <w:pPr>
        <w:jc w:val="center"/>
      </w:pPr>
      <w:r w:rsidRPr="008C6025">
        <w:t>Zadarska 1 i 3</w:t>
      </w:r>
    </w:p>
    <w:p w:rsidRDefault="00760F72" w:rsidP="00760F72" w:rsidR="00760F72" w:rsidRPr="008C6025">
      <w:pPr>
        <w:jc w:val="center"/>
      </w:pPr>
      <w:r w:rsidRPr="008C6025">
        <w:t xml:space="preserve">sudnica br. </w:t>
      </w:r>
      <w:r w:rsidR="00805B8F" w:rsidRPr="008C6025">
        <w:t>3</w:t>
      </w:r>
      <w:r w:rsidRPr="008C6025">
        <w:t>, I. kat</w:t>
      </w:r>
      <w:r w:rsidR="0076411A" w:rsidRPr="008C6025">
        <w:t>.</w:t>
      </w:r>
    </w:p>
    <w:p w:rsidRDefault="00760F72" w:rsidP="00760F72" w:rsidR="00760F72" w:rsidRPr="008C6025">
      <w:pPr>
        <w:jc w:val="both"/>
      </w:pPr>
    </w:p>
    <w:p w:rsidRDefault="00760F72" w:rsidP="00760F72" w:rsidR="00760F72" w:rsidRPr="008C6025">
      <w:pPr>
        <w:jc w:val="both"/>
      </w:pPr>
      <w:r w:rsidRPr="008C6025">
        <w:t>O ročištu se dužnik i svi vjerovnici koji su prihvatili plan financijskog restrukturiranja obavještavaju oglasom koji se objavljuje na oglasnoj ploči suda i objavom na web-stranici Financijske agencije najkasnije 8 dana prije održavanja ročišta.</w:t>
      </w:r>
    </w:p>
    <w:p w:rsidRDefault="00760F72" w:rsidP="00760F72" w:rsidR="00760F72" w:rsidRPr="008C6025"/>
    <w:p w:rsidRDefault="00760F72" w:rsidP="00760F72" w:rsidR="00760F72" w:rsidRPr="008C6025">
      <w:pPr>
        <w:jc w:val="center"/>
      </w:pPr>
      <w:r w:rsidRPr="008C6025">
        <w:t xml:space="preserve">Rijeka, </w:t>
      </w:r>
      <w:r w:rsidR="00CE7D68">
        <w:t>30. svibnja 2018</w:t>
      </w:r>
      <w:r w:rsidRPr="008C6025">
        <w:t>.</w:t>
      </w:r>
    </w:p>
    <w:p w:rsidRDefault="00760F72" w:rsidP="00760F72" w:rsidR="00760F72" w:rsidRPr="008C6025"/>
    <w:p w:rsidRDefault="00760F72" w:rsidR="00760F72" w:rsidRPr="008C6025">
      <w:pPr>
        <w:jc w:val="center"/>
      </w:pPr>
      <w:r w:rsidRPr="008C6025">
        <w:t xml:space="preserve">                                                                                Sudac</w:t>
      </w:r>
    </w:p>
    <w:p w:rsidRDefault="00760F72" w:rsidR="00760F72" w:rsidRPr="008C6025">
      <w:pPr>
        <w:jc w:val="both"/>
      </w:pPr>
      <w:r w:rsidRPr="008C6025">
        <w:t xml:space="preserve">                                                                                       </w:t>
      </w:r>
      <w:r w:rsidR="00DC0722" w:rsidRPr="008C6025">
        <w:t xml:space="preserve">    </w:t>
      </w:r>
      <w:r w:rsidRPr="008C6025">
        <w:t xml:space="preserve">       </w:t>
      </w:r>
      <w:r w:rsidR="00D174B7">
        <w:t xml:space="preserve">  </w:t>
      </w:r>
      <w:r w:rsidRPr="008C6025">
        <w:t xml:space="preserve"> Vera Jelenović</w:t>
      </w:r>
    </w:p>
    <w:p w:rsidRDefault="00760F72" w:rsidP="00760F72" w:rsidR="00760F72" w:rsidRPr="008C6025"/>
    <w:p w:rsidRDefault="00760F72" w:rsidP="00760F72" w:rsidR="00760F72" w:rsidRPr="008C6025"/>
    <w:p w:rsidRDefault="00760F72" w:rsidP="00760F72" w:rsidR="00760F72" w:rsidRPr="008C6025">
      <w:r w:rsidRPr="008C6025">
        <w:t>UPUTA O PRAVNOM LIJEKU:</w:t>
      </w:r>
    </w:p>
    <w:p w:rsidRDefault="00760F72" w:rsidP="00760F72" w:rsidR="00760F72" w:rsidRPr="008C6025">
      <w:r w:rsidRPr="008C6025">
        <w:t>Protiv zaključka nije dopuštena žalba (čl. 11. st.9. SZ).</w:t>
      </w:r>
    </w:p>
    <w:p w:rsidRDefault="00760F72" w:rsidP="00760F72" w:rsidR="00760F72" w:rsidRPr="008C6025"/>
    <w:p w:rsidRDefault="00760F72" w:rsidP="00760F72" w:rsidR="00760F72" w:rsidRPr="008C6025"/>
    <w:p w:rsidRDefault="00760F72" w:rsidP="00760F72" w:rsidR="00760F72" w:rsidRPr="008C6025"/>
    <w:sectPr w:rsidR="00760F72" w:rsidRPr="008C6025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E2B" w:rsidR="00100E2B">
      <w:r>
        <w:separator/>
      </w:r>
    </w:p>
  </w:endnote>
  <w:endnote w:id="0" w:type="continuationSeparator">
    <w:p w:rsidRDefault="00100E2B" w:rsidR="00100E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E2B" w:rsidR="00100E2B">
      <w:r>
        <w:separator/>
      </w:r>
    </w:p>
  </w:footnote>
  <w:footnote w:id="0" w:type="continuationSeparator">
    <w:p w:rsidRDefault="00100E2B" w:rsidR="00100E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22B2" w:rsidP="00760F72" w:rsidR="00A222B2" w:rsidRPr="00BB6F1B">
    <w:pPr>
      <w:pStyle w:val="Zaglavlje"/>
      <w:jc w:val="right"/>
    </w:pPr>
    <w:r w:rsidRPr="00BB6F1B">
      <w:t>Posl. br. 14 Stpn-</w:t>
    </w:r>
    <w:r w:rsidR="00CE7D68">
      <w:t>1/2018</w:t>
    </w:r>
    <w:r w:rsidR="00D174B7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0F72"/>
    <w:rsid w:val="00100E2B"/>
    <w:rsid w:val="00120ECA"/>
    <w:rsid w:val="001534EB"/>
    <w:rsid w:val="00195026"/>
    <w:rsid w:val="001C2356"/>
    <w:rsid w:val="001E5A2A"/>
    <w:rsid w:val="00254BEB"/>
    <w:rsid w:val="002805D8"/>
    <w:rsid w:val="002901BF"/>
    <w:rsid w:val="002A0C18"/>
    <w:rsid w:val="0031402A"/>
    <w:rsid w:val="00333140"/>
    <w:rsid w:val="0038054A"/>
    <w:rsid w:val="00546779"/>
    <w:rsid w:val="00560505"/>
    <w:rsid w:val="005E03EC"/>
    <w:rsid w:val="005E5253"/>
    <w:rsid w:val="005F1FF5"/>
    <w:rsid w:val="00606084"/>
    <w:rsid w:val="00760F72"/>
    <w:rsid w:val="0076411A"/>
    <w:rsid w:val="00805B8F"/>
    <w:rsid w:val="0081752B"/>
    <w:rsid w:val="00852A52"/>
    <w:rsid w:val="008C0509"/>
    <w:rsid w:val="008C6025"/>
    <w:rsid w:val="00A222B2"/>
    <w:rsid w:val="00AD1CC3"/>
    <w:rsid w:val="00B75948"/>
    <w:rsid w:val="00BB6F1B"/>
    <w:rsid w:val="00C552C0"/>
    <w:rsid w:val="00CB11C2"/>
    <w:rsid w:val="00CC14A6"/>
    <w:rsid w:val="00CC3C67"/>
    <w:rsid w:val="00CE7D68"/>
    <w:rsid w:val="00D003F7"/>
    <w:rsid w:val="00D174B7"/>
    <w:rsid w:val="00D36B12"/>
    <w:rsid w:val="00D87D7F"/>
    <w:rsid w:val="00DB06BC"/>
    <w:rsid w:val="00DB4944"/>
    <w:rsid w:val="00DC0722"/>
    <w:rsid w:val="00E02A9F"/>
    <w:rsid w:val="00E22407"/>
    <w:rsid w:val="00E33CB1"/>
    <w:rsid w:val="00E942DA"/>
    <w:rsid w:val="00EC728A"/>
    <w:rsid w:val="00F027EB"/>
    <w:rsid w:val="00F05885"/>
    <w:rsid w:val="00F4400B"/>
    <w:rsid w:val="00F74D93"/>
    <w:rsid w:val="00F819C1"/>
    <w:rsid w:val="00FA4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0F7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0F7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174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74B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11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11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11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11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11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0F7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0F7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174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74B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11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11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11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11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11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2018.</izvorni_sadrzaj>
    <derivirana_varijabla naziv="DomainObject.Predmet.DatumOsnivanja_1">30.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Stpn-1/2018</izvorni_sadrzaj>
    <derivirana_varijabla naziv="DomainObject.Predmet.OznakaBroj_1">Stpn-1/2018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ANTUN MILANOVIĆ  Motovun</izvorni_sadrzaj>
    <derivirana_varijabla naziv="DomainObject.Predmet.StrankaFormated_1">  ANTUN MILANOVIĆ  Motovun</derivirana_varijabla>
  </DomainObject.Predmet.StrankaFormated>
  <DomainObject.Predmet.StrankaFormatedOIB>
    <izvorni_sadrzaj>  ANTUN MILANOVIĆ  Motovun, OIB 73213304388</izvorni_sadrzaj>
    <derivirana_varijabla naziv="DomainObject.Predmet.StrankaFormatedOIB_1">  ANTUN MILANOVIĆ  Motovun, OIB 73213304388</derivirana_varijabla>
  </DomainObject.Predmet.StrankaFormatedOIB>
  <DomainObject.Predmet.StrankaFormatedWithAdress>
    <izvorni_sadrzaj> ANTUN MILANOVIĆ  Motovun, Brkač 26a, 52424 Motovun</izvorni_sadrzaj>
    <derivirana_varijabla naziv="DomainObject.Predmet.StrankaFormatedWithAdress_1"> ANTUN MILANOVIĆ  Motovun, Brkač 26a, 52424 Motovun</derivirana_varijabla>
  </DomainObject.Predmet.StrankaFormatedWithAdress>
  <DomainObject.Predmet.StrankaFormatedWithAdressOIB>
    <izvorni_sadrzaj> ANTUN MILANOVIĆ  Motovun, OIB 73213304388, Brkač 26a, 52424 Motovun</izvorni_sadrzaj>
    <derivirana_varijabla naziv="DomainObject.Predmet.StrankaFormatedWithAdressOIB_1"> ANTUN MILANOVIĆ  Motovun, OIB 73213304388, Brkač 26a, 52424 Motovun</derivirana_varijabla>
  </DomainObject.Predmet.StrankaFormatedWithAdressOIB>
  <DomainObject.Predmet.StrankaWithAdress>
    <izvorni_sadrzaj>ANTUN MILANOVIĆ  Motovun Brkač 26a,52424 Motovun</izvorni_sadrzaj>
    <derivirana_varijabla naziv="DomainObject.Predmet.StrankaWithAdress_1">ANTUN MILANOVIĆ  Motovun Brkač 26a,52424 Motovun</derivirana_varijabla>
  </DomainObject.Predmet.StrankaWithAdress>
  <DomainObject.Predmet.StrankaWithAdressOIB>
    <izvorni_sadrzaj>ANTUN MILANOVIĆ  Motovun, OIB 73213304388, Brkač 26a,52424 Motovun</izvorni_sadrzaj>
    <derivirana_varijabla naziv="DomainObject.Predmet.StrankaWithAdressOIB_1">ANTUN MILANOVIĆ  Motovun, OIB 73213304388, Brkač 26a,52424 Motovun</derivirana_varijabla>
  </DomainObject.Predmet.StrankaWithAdressOIB>
  <DomainObject.Predmet.StrankaNazivFormated>
    <izvorni_sadrzaj>ANTUN MILANOVIĆ  Motovun</izvorni_sadrzaj>
    <derivirana_varijabla naziv="DomainObject.Predmet.StrankaNazivFormated_1">ANTUN MILANOVIĆ  Motovun</derivirana_varijabla>
  </DomainObject.Predmet.StrankaNazivFormated>
  <DomainObject.Predmet.StrankaNazivFormatedOIB>
    <izvorni_sadrzaj>ANTUN MILANOVIĆ  Motovun, OIB 73213304388</izvorni_sadrzaj>
    <derivirana_varijabla naziv="DomainObject.Predmet.StrankaNazivFormatedOIB_1">ANTUN MILANOVIĆ  Motovun, OIB 73213304388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ANTUN MILANOVIĆ  Motovun</item>
    </izvorni_sadrzaj>
    <derivirana_varijabla naziv="DomainObject.Predmet.StrankaListFormated_1">
      <item>ANTUN MILANOVIĆ  Motovun</item>
    </derivirana_varijabla>
  </DomainObject.Predmet.StrankaListFormated>
  <DomainObject.Predmet.StrankaListFormatedOIB>
    <izvorni_sadrzaj>
      <item>ANTUN MILANOVIĆ  Motovun, OIB 73213304388</item>
    </izvorni_sadrzaj>
    <derivirana_varijabla naziv="DomainObject.Predmet.StrankaListFormatedOIB_1">
      <item>ANTUN MILANOVIĆ  Motovun, OIB 73213304388</item>
    </derivirana_varijabla>
  </DomainObject.Predmet.StrankaListFormatedOIB>
  <DomainObject.Predmet.StrankaListFormatedWithAdress>
    <izvorni_sadrzaj>
      <item>ANTUN MILANOVIĆ  Motovun, Brkač 26a, 52424 Motovun</item>
    </izvorni_sadrzaj>
    <derivirana_varijabla naziv="DomainObject.Predmet.StrankaListFormatedWithAdress_1">
      <item>ANTUN MILANOVIĆ  Motovun, Brkač 26a, 52424 Motovun</item>
    </derivirana_varijabla>
  </DomainObject.Predmet.StrankaListFormatedWithAdress>
  <DomainObject.Predmet.StrankaListFormatedWithAdressOIB>
    <izvorni_sadrzaj>
      <item>ANTUN MILANOVIĆ  Motovun, OIB 73213304388, Brkač 26a, 52424 Motovun</item>
    </izvorni_sadrzaj>
    <derivirana_varijabla naziv="DomainObject.Predmet.StrankaListFormatedWithAdressOIB_1">
      <item>ANTUN MILANOVIĆ  Motovun, OIB 73213304388, Brkač 26a, 52424 Motovun</item>
    </derivirana_varijabla>
  </DomainObject.Predmet.StrankaListFormatedWithAdressOIB>
  <DomainObject.Predmet.StrankaListNazivFormated>
    <izvorni_sadrzaj>
      <item>ANTUN MILANOVIĆ  Motovun</item>
    </izvorni_sadrzaj>
    <derivirana_varijabla naziv="DomainObject.Predmet.StrankaListNazivFormated_1">
      <item>ANTUN MILANOVIĆ  Motovun</item>
    </derivirana_varijabla>
  </DomainObject.Predmet.StrankaListNazivFormated>
  <DomainObject.Predmet.StrankaListNazivFormatedOIB>
    <izvorni_sadrzaj>
      <item>ANTUN MILANOVIĆ  Motovun, OIB 73213304388</item>
    </izvorni_sadrzaj>
    <derivirana_varijabla naziv="DomainObject.Predmet.StrankaListNazivFormatedOIB_1">
      <item>ANTUN MILANOVIĆ  Motovun, OIB 73213304388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ANTUN MILANOVIĆ  Motovun</izvorni_sadrzaj>
    <derivirana_varijabla naziv="DomainObject.Predmet.StrankaIDrugi_1">ANTUN MILANOVIĆ  Motovun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ANTUN MILANOVIĆ  Motovun, OIB 73213304388, Brkač 26a, 52424 Motovun</izvorni_sadrzaj>
    <derivirana_varijabla naziv="DomainObject.Predmet.StrankaIDrugiAdressOIB_1">ANTUN MILANOVIĆ  Motovun, OIB 73213304388, Brkač 26a, 52424 Motovun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 MILANOVIĆ  Motovun</item>
    </izvorni_sadrzaj>
    <derivirana_varijabla naziv="DomainObject.Predmet.SudioniciListNaziv_1">
      <item>ANTUN MILANOVIĆ  Motovun</item>
    </derivirana_varijabla>
  </DomainObject.Predmet.SudioniciListNaziv>
  <DomainObject.Predmet.SudioniciListAdressOIB>
    <izvorni_sadrzaj>
      <item>ANTUN MILANOVIĆ  Motovun, OIB 73213304388, Brkač 26a,52424 Motovun</item>
    </izvorni_sadrzaj>
    <derivirana_varijabla naziv="DomainObject.Predmet.SudioniciListAdressOIB_1">
      <item>ANTUN MILANOVIĆ  Motovun, OIB 73213304388, Brkač 26a,52424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73213304388</item>
    </izvorni_sadrzaj>
    <derivirana_varijabla naziv="DomainObject.Predmet.SudioniciListNazivOIB_1">
      <item>, OIB 73213304388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203</properties:Words>
  <properties:Characters>944</properties:Characters>
  <properties:Lines>40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A K L J U Č A K</vt:lpstr>
      <vt:lpstr>Z A K L J U Č A K</vt:lpstr>
    </vt:vector>
  </properties:TitlesOfParts>
  <properties:LinksUpToDate>false</properties:LinksUpToDate>
  <properties:CharactersWithSpaces>1324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2018-05-30T08:05:00Z</dcterms:created>
  <dc:creator>vjelenovic</dc:creator>
  <cp:lastModifiedBy>Danijela Fumić</cp:lastModifiedBy>
  <cp:lastPrinted>2018-05-30T08:05:00Z</cp:lastPrinted>
  <dcterms:modified xmlns:xsi="http://www.w3.org/2001/XMLSchema-instance" xsi:type="dcterms:W3CDTF">2018-05-30T08:06:00Z</dcterms:modified>
  <cp:revision>3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 18 pn poziv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