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248ff" w14:paraId="1b248ff" w:rsidRDefault="00D80CC9" w:rsidP="00F83E1E" w:rsidR="00D80CC9" w:rsidRPr="005A04B6">
      <w:pPr>
        <w:jc w:val="both"/>
        <w15:collapsed w:val="false"/>
        <w:rPr>
          <w:rFonts w:hAnsi="Times New Roman" w:ascii="Times New Roman"/>
        </w:rPr>
      </w:pPr>
      <w:bookmarkStart w:name="_GoBack" w:id="0"/>
      <w:bookmarkEnd w:id="0"/>
    </w:p>
    <w:p w:rsidRDefault="00F83E1E" w:rsidP="00F83E1E" w:rsidR="00F83E1E" w:rsidRPr="005A04B6">
      <w:pPr>
        <w:jc w:val="both"/>
        <w:rPr>
          <w:rFonts w:hAnsi="Times New Roman" w:ascii="Times New Roman"/>
        </w:rPr>
      </w:pPr>
      <w:r w:rsidRPr="005A04B6">
        <w:rPr>
          <w:rFonts w:hAnsi="Times New Roman" w:ascii="Times New Roman"/>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5A04B6">
        <w:rPr>
          <w:rFonts w:hAnsi="Times New Roman" w:ascii="Times New Roman"/>
        </w:rPr>
        <w:t xml:space="preserve">                                                                                                   </w:t>
      </w:r>
      <w:r w:rsidR="00AE4D16" w:rsidRPr="005A04B6">
        <w:rPr>
          <w:rFonts w:hAnsi="Times New Roman" w:ascii="Times New Roman"/>
        </w:rPr>
        <w:t xml:space="preserve">   </w:t>
      </w:r>
      <w:r w:rsidR="008717E2" w:rsidRPr="005A04B6">
        <w:rPr>
          <w:rFonts w:hAnsi="Times New Roman" w:ascii="Times New Roman"/>
        </w:rPr>
        <w:t xml:space="preserve"> 4</w:t>
      </w:r>
      <w:r w:rsidRPr="005A04B6">
        <w:rPr>
          <w:rFonts w:hAnsi="Times New Roman" w:ascii="Times New Roman"/>
        </w:rPr>
        <w:t xml:space="preserve"> St-</w:t>
      </w:r>
      <w:r w:rsidR="006111E0">
        <w:rPr>
          <w:rFonts w:hAnsi="Times New Roman" w:ascii="Times New Roman"/>
        </w:rPr>
        <w:t>1690</w:t>
      </w:r>
      <w:r w:rsidR="00F86B4C" w:rsidRPr="005A04B6">
        <w:rPr>
          <w:rFonts w:hAnsi="Times New Roman" w:ascii="Times New Roman"/>
        </w:rPr>
        <w:t>/1</w:t>
      </w:r>
      <w:r w:rsidR="006111E0">
        <w:rPr>
          <w:rFonts w:hAnsi="Times New Roman" w:ascii="Times New Roman"/>
        </w:rPr>
        <w:t>7</w:t>
      </w:r>
    </w:p>
    <w:p w:rsidRDefault="00F83E1E" w:rsidP="00F83E1E" w:rsidR="00F83E1E" w:rsidRPr="005A04B6">
      <w:pPr>
        <w:jc w:val="both"/>
        <w:rPr>
          <w:rFonts w:hAnsi="Times New Roman" w:ascii="Times New Roman"/>
        </w:rPr>
      </w:pPr>
      <w:r w:rsidRPr="005A04B6">
        <w:rPr>
          <w:rFonts w:hAnsi="Times New Roman" w:ascii="Times New Roman"/>
        </w:rPr>
        <w:t>REPUBLIKA HRVATSKA</w:t>
      </w:r>
    </w:p>
    <w:p w:rsidRDefault="00F83E1E" w:rsidP="00F83E1E" w:rsidR="00F83E1E" w:rsidRPr="005A04B6">
      <w:pPr>
        <w:jc w:val="both"/>
        <w:rPr>
          <w:rFonts w:hAnsi="Times New Roman" w:ascii="Times New Roman"/>
        </w:rPr>
      </w:pPr>
      <w:r w:rsidRPr="005A04B6">
        <w:rPr>
          <w:rFonts w:hAnsi="Times New Roman" w:ascii="Times New Roman"/>
        </w:rPr>
        <w:t>TRGOVAČKI SUD U ZAGREBU</w:t>
      </w:r>
    </w:p>
    <w:p w:rsidRDefault="00F83E1E" w:rsidP="00F83E1E" w:rsidR="00F83E1E" w:rsidRPr="005A04B6">
      <w:pPr>
        <w:jc w:val="both"/>
        <w:rPr>
          <w:rFonts w:hAnsi="Times New Roman" w:ascii="Times New Roman"/>
        </w:rPr>
      </w:pPr>
      <w:r w:rsidRPr="005A04B6">
        <w:rPr>
          <w:rFonts w:hAnsi="Times New Roman" w:ascii="Times New Roman"/>
        </w:rPr>
        <w:t>STALNA SLUŽBA</w:t>
      </w:r>
    </w:p>
    <w:p w:rsidRDefault="00F83E1E" w:rsidP="00F83E1E" w:rsidR="00F83E1E" w:rsidRPr="005A04B6">
      <w:pPr>
        <w:jc w:val="both"/>
        <w:rPr>
          <w:rFonts w:hAnsi="Times New Roman" w:ascii="Times New Roman"/>
        </w:rPr>
      </w:pPr>
      <w:r w:rsidRPr="005A04B6">
        <w:rPr>
          <w:rFonts w:hAnsi="Times New Roman" w:ascii="Times New Roman"/>
        </w:rPr>
        <w:t xml:space="preserve">Karlovac, </w:t>
      </w:r>
      <w:r w:rsidR="006111E0">
        <w:rPr>
          <w:rFonts w:hAnsi="Times New Roman" w:ascii="Times New Roman"/>
        </w:rPr>
        <w:t>Trg hrvatskih branitelja 1</w:t>
      </w:r>
      <w:r w:rsidRPr="005A04B6">
        <w:rPr>
          <w:rFonts w:hAnsi="Times New Roman" w:ascii="Times New Roman"/>
        </w:rPr>
        <w:t xml:space="preserve"> </w:t>
      </w:r>
    </w:p>
    <w:p w:rsidRDefault="00F83E1E" w:rsidP="00F83E1E" w:rsidR="00F83E1E" w:rsidRPr="005A04B6">
      <w:pPr>
        <w:jc w:val="both"/>
        <w:rPr>
          <w:rFonts w:hAnsi="Times New Roman" w:ascii="Times New Roman"/>
        </w:rPr>
      </w:pPr>
    </w:p>
    <w:p w:rsidRDefault="006111E0" w:rsidP="00F83E1E" w:rsidR="00F83E1E" w:rsidRPr="005A04B6">
      <w:pPr>
        <w:jc w:val="center"/>
        <w:rPr>
          <w:rFonts w:hAnsi="Times New Roman" w:ascii="Times New Roman"/>
        </w:rPr>
      </w:pPr>
      <w:r>
        <w:rPr>
          <w:rFonts w:hAnsi="Times New Roman" w:ascii="Times New Roman"/>
        </w:rPr>
        <w:t xml:space="preserve">U  I M E  </w:t>
      </w:r>
      <w:r w:rsidR="00F83E1E" w:rsidRPr="005A04B6">
        <w:rPr>
          <w:rFonts w:hAnsi="Times New Roman" w:ascii="Times New Roman"/>
        </w:rPr>
        <w:t xml:space="preserve">R E P U B L I K </w:t>
      </w:r>
      <w:r>
        <w:rPr>
          <w:rFonts w:hAnsi="Times New Roman" w:ascii="Times New Roman"/>
        </w:rPr>
        <w:t>E</w:t>
      </w:r>
      <w:r w:rsidR="00F83E1E" w:rsidRPr="005A04B6">
        <w:rPr>
          <w:rFonts w:hAnsi="Times New Roman" w:ascii="Times New Roman"/>
        </w:rPr>
        <w:t xml:space="preserve">    H R V A T S K </w:t>
      </w:r>
      <w:r>
        <w:rPr>
          <w:rFonts w:hAnsi="Times New Roman" w:ascii="Times New Roman"/>
        </w:rPr>
        <w:t>E</w:t>
      </w:r>
    </w:p>
    <w:p w:rsidRDefault="00F83E1E" w:rsidP="00E81DA8" w:rsidR="00F83E1E" w:rsidRPr="005A04B6">
      <w:pPr>
        <w:jc w:val="center"/>
        <w:rPr>
          <w:rFonts w:hAnsi="Times New Roman" w:ascii="Times New Roman"/>
        </w:rPr>
      </w:pPr>
      <w:r w:rsidRPr="005A04B6">
        <w:rPr>
          <w:rFonts w:hAnsi="Times New Roman" w:ascii="Times New Roman"/>
        </w:rPr>
        <w:t>R J E Š E N J E</w:t>
      </w:r>
    </w:p>
    <w:p w:rsidRDefault="00F83E1E" w:rsidP="00F83E1E" w:rsidR="00F83E1E" w:rsidRPr="005A04B6">
      <w:pPr>
        <w:jc w:val="both"/>
        <w:rPr>
          <w:rFonts w:hAnsi="Times New Roman" w:ascii="Times New Roman"/>
        </w:rPr>
      </w:pPr>
    </w:p>
    <w:p w:rsidRDefault="00F83E1E" w:rsidP="00F83E1E" w:rsidR="00F83E1E">
      <w:pPr>
        <w:jc w:val="both"/>
        <w:rPr>
          <w:rFonts w:hAnsi="Times New Roman" w:ascii="Times New Roman"/>
        </w:rPr>
      </w:pPr>
      <w:r w:rsidRPr="005A04B6">
        <w:rPr>
          <w:rFonts w:hAnsi="Times New Roman" w:ascii="Times New Roman"/>
        </w:rPr>
        <w:tab/>
        <w:t xml:space="preserve">Trgovački sud u Zagrebu, Stalna služba, po sucu </w:t>
      </w:r>
      <w:r w:rsidR="008717E2" w:rsidRPr="005A04B6">
        <w:rPr>
          <w:rFonts w:hAnsi="Times New Roman" w:ascii="Times New Roman"/>
        </w:rPr>
        <w:t>Goranki Boljkovac</w:t>
      </w:r>
      <w:r w:rsidRPr="005A04B6">
        <w:rPr>
          <w:rFonts w:hAnsi="Times New Roman" w:ascii="Times New Roman"/>
        </w:rPr>
        <w:t>,</w:t>
      </w:r>
      <w:r w:rsidR="00EA2934" w:rsidRPr="005A04B6">
        <w:rPr>
          <w:rFonts w:hAnsi="Times New Roman" w:ascii="Times New Roman"/>
        </w:rPr>
        <w:t xml:space="preserve"> </w:t>
      </w:r>
      <w:r w:rsidR="006111E0" w:rsidRPr="00DB762E">
        <w:rPr>
          <w:rFonts w:hAnsi="Times New Roman" w:ascii="Times New Roman"/>
        </w:rPr>
        <w:t xml:space="preserve">u predstečajnom postupku nad dužnikom </w:t>
      </w:r>
      <w:r w:rsidR="006111E0" w:rsidRPr="00A55AE1">
        <w:rPr>
          <w:rFonts w:hAnsi="Times New Roman" w:ascii="Times New Roman"/>
        </w:rPr>
        <w:t>PROMOTEHNA, d.o.o., Zagreb, Kovinska 19, OIB 51098283380</w:t>
      </w:r>
      <w:r w:rsidR="006111E0" w:rsidRPr="00DB762E">
        <w:rPr>
          <w:rFonts w:hAnsi="Times New Roman" w:ascii="Times New Roman"/>
        </w:rPr>
        <w:t xml:space="preserve">, </w:t>
      </w:r>
      <w:r w:rsidR="00534C59" w:rsidRPr="005A04B6">
        <w:rPr>
          <w:rFonts w:hAnsi="Times New Roman" w:ascii="Times New Roman"/>
        </w:rPr>
        <w:t>nakon održanog ročišta</w:t>
      </w:r>
      <w:r w:rsidR="003B3692">
        <w:rPr>
          <w:rFonts w:hAnsi="Times New Roman" w:ascii="Times New Roman"/>
        </w:rPr>
        <w:t xml:space="preserve"> dana 20. studenog 2017. godine</w:t>
      </w:r>
      <w:r w:rsidR="00534C59" w:rsidRPr="005A04B6">
        <w:rPr>
          <w:rFonts w:hAnsi="Times New Roman" w:ascii="Times New Roman"/>
        </w:rPr>
        <w:t xml:space="preserve"> za glasovanje o </w:t>
      </w:r>
      <w:r w:rsidR="003B3692">
        <w:rPr>
          <w:rFonts w:hAnsi="Times New Roman" w:ascii="Times New Roman"/>
        </w:rPr>
        <w:t xml:space="preserve">Izmijenjenom </w:t>
      </w:r>
      <w:r w:rsidR="00534C59" w:rsidRPr="005A04B6">
        <w:rPr>
          <w:rFonts w:hAnsi="Times New Roman" w:ascii="Times New Roman"/>
        </w:rPr>
        <w:t>planu restrukturiranja</w:t>
      </w:r>
      <w:r w:rsidR="006111E0">
        <w:rPr>
          <w:rFonts w:hAnsi="Times New Roman" w:ascii="Times New Roman"/>
        </w:rPr>
        <w:t xml:space="preserve">, dana </w:t>
      </w:r>
      <w:r w:rsidR="00765631">
        <w:rPr>
          <w:rFonts w:hAnsi="Times New Roman" w:ascii="Times New Roman"/>
        </w:rPr>
        <w:t>1. prosinca</w:t>
      </w:r>
      <w:r w:rsidR="006111E0">
        <w:rPr>
          <w:rFonts w:hAnsi="Times New Roman" w:ascii="Times New Roman"/>
        </w:rPr>
        <w:t xml:space="preserve"> 2017</w:t>
      </w:r>
      <w:r w:rsidR="00D42DB0" w:rsidRPr="005A04B6">
        <w:rPr>
          <w:rFonts w:hAnsi="Times New Roman" w:ascii="Times New Roman"/>
        </w:rPr>
        <w:t>.</w:t>
      </w:r>
      <w:r w:rsidR="00FF54F3" w:rsidRPr="005A04B6">
        <w:rPr>
          <w:rFonts w:hAnsi="Times New Roman" w:ascii="Times New Roman"/>
        </w:rPr>
        <w:t xml:space="preserve"> godine</w:t>
      </w:r>
    </w:p>
    <w:p w:rsidRDefault="006111E0" w:rsidP="00F83E1E" w:rsidR="006111E0" w:rsidRPr="005A04B6">
      <w:pPr>
        <w:jc w:val="both"/>
        <w:rPr>
          <w:rFonts w:hAnsi="Times New Roman" w:ascii="Times New Roman"/>
        </w:rPr>
      </w:pPr>
    </w:p>
    <w:p w:rsidRDefault="00F86B4C" w:rsidP="005A04B6" w:rsidR="005A04B6" w:rsidRPr="005A04B6">
      <w:pPr>
        <w:jc w:val="center"/>
        <w:rPr>
          <w:rFonts w:hAnsi="Times New Roman" w:ascii="Times New Roman"/>
        </w:rPr>
      </w:pPr>
      <w:r w:rsidRPr="005A04B6">
        <w:rPr>
          <w:rFonts w:hAnsi="Times New Roman" w:ascii="Times New Roman"/>
        </w:rPr>
        <w:t>r i j e š i o  j e</w:t>
      </w:r>
    </w:p>
    <w:p w:rsidRDefault="005A04B6" w:rsidP="005A04B6" w:rsidR="005A04B6" w:rsidRPr="005A04B6">
      <w:pPr>
        <w:jc w:val="center"/>
        <w:rPr>
          <w:rFonts w:hAnsi="Times New Roman" w:ascii="Times New Roman"/>
        </w:rPr>
      </w:pPr>
    </w:p>
    <w:p w:rsidRDefault="005A04B6" w:rsidP="005A04B6" w:rsidR="005A04B6">
      <w:pPr>
        <w:ind w:firstLine="705"/>
        <w:jc w:val="both"/>
        <w:rPr>
          <w:rFonts w:hAnsi="Times New Roman" w:ascii="Times New Roman"/>
        </w:rPr>
      </w:pPr>
      <w:r w:rsidRPr="005A04B6">
        <w:rPr>
          <w:rFonts w:hAnsi="Times New Roman" w:ascii="Times New Roman"/>
        </w:rPr>
        <w:t xml:space="preserve">I. Utvrđuje se da su vjerovnici dužnika </w:t>
      </w:r>
      <w:r w:rsidR="006111E0" w:rsidRPr="00A55AE1">
        <w:rPr>
          <w:rFonts w:hAnsi="Times New Roman" w:ascii="Times New Roman"/>
        </w:rPr>
        <w:t>PROMOTEHNA, d.o.o., Zagreb, Kovinska 19, OIB 51098283380</w:t>
      </w:r>
      <w:r w:rsidR="006111E0" w:rsidRPr="00DB762E">
        <w:rPr>
          <w:rFonts w:hAnsi="Times New Roman" w:ascii="Times New Roman"/>
        </w:rPr>
        <w:t>,</w:t>
      </w:r>
      <w:r w:rsidRPr="005A04B6">
        <w:rPr>
          <w:rFonts w:hAnsi="Times New Roman" w:ascii="Times New Roman"/>
        </w:rPr>
        <w:t xml:space="preserve">  prihvatili </w:t>
      </w:r>
      <w:r w:rsidR="006111E0">
        <w:rPr>
          <w:rFonts w:hAnsi="Times New Roman" w:ascii="Times New Roman"/>
        </w:rPr>
        <w:t xml:space="preserve">Izmijenjeni </w:t>
      </w:r>
      <w:r w:rsidRPr="005A04B6">
        <w:rPr>
          <w:rFonts w:hAnsi="Times New Roman" w:ascii="Times New Roman"/>
        </w:rPr>
        <w:t xml:space="preserve">plan restrukturiranja.  </w:t>
      </w:r>
    </w:p>
    <w:p w:rsidRDefault="005A04B6" w:rsidP="005A04B6" w:rsidR="005A04B6">
      <w:pPr>
        <w:ind w:firstLine="705"/>
        <w:jc w:val="both"/>
        <w:rPr>
          <w:rFonts w:hAnsi="Times New Roman" w:ascii="Times New Roman"/>
        </w:rPr>
      </w:pPr>
    </w:p>
    <w:p w:rsidRDefault="005A04B6" w:rsidP="005A04B6" w:rsidR="005A04B6" w:rsidRPr="005A04B6">
      <w:pPr>
        <w:ind w:firstLine="705"/>
        <w:jc w:val="both"/>
        <w:rPr>
          <w:rFonts w:hAnsi="Times New Roman" w:ascii="Times New Roman"/>
        </w:rPr>
      </w:pPr>
      <w:r>
        <w:rPr>
          <w:rFonts w:hAnsi="Times New Roman" w:ascii="Times New Roman"/>
        </w:rPr>
        <w:t xml:space="preserve">II. </w:t>
      </w:r>
      <w:r w:rsidRPr="005A04B6">
        <w:rPr>
          <w:rFonts w:hAnsi="Times New Roman" w:ascii="Times New Roman"/>
        </w:rPr>
        <w:t xml:space="preserve"> Potvrđuje se predstečajni sporazum prema kojemu će se tražbina svakog pojedinog vjerovnika namiriti na sljedeći način, a u skladu s </w:t>
      </w:r>
      <w:r w:rsidR="006111E0">
        <w:rPr>
          <w:rFonts w:hAnsi="Times New Roman" w:ascii="Times New Roman"/>
        </w:rPr>
        <w:t>Izmijenjenim p</w:t>
      </w:r>
      <w:r w:rsidRPr="005A04B6">
        <w:rPr>
          <w:rFonts w:hAnsi="Times New Roman" w:ascii="Times New Roman"/>
        </w:rPr>
        <w:t>lanom restrukturiranja</w:t>
      </w:r>
      <w:r w:rsidR="006111E0">
        <w:rPr>
          <w:rFonts w:hAnsi="Times New Roman" w:ascii="Times New Roman"/>
        </w:rPr>
        <w:t xml:space="preserve"> javno objavljenim na mrežnoj stranici e-Oglasna ploča suda dana 14. studenog 2017. godine,</w:t>
      </w:r>
      <w:r w:rsidRPr="005A04B6">
        <w:rPr>
          <w:rFonts w:hAnsi="Times New Roman" w:ascii="Times New Roman"/>
        </w:rPr>
        <w:t xml:space="preserve"> predanim od strane dužnika u ovome predstečajnom postupku: </w:t>
      </w:r>
    </w:p>
    <w:p w:rsidRDefault="00037C0A" w:rsidP="00037C0A" w:rsidR="00037C0A">
      <w:pPr>
        <w:ind w:firstLine="705"/>
        <w:jc w:val="both"/>
        <w:rPr>
          <w:rFonts w:hAnsi="Times New Roman" w:ascii="Times New Roman"/>
        </w:rPr>
      </w:pPr>
    </w:p>
    <w:p w:rsidRDefault="00EB2AE9" w:rsidP="00037C0A" w:rsidR="00EB2AE9">
      <w:pPr>
        <w:ind w:firstLine="705"/>
        <w:jc w:val="both"/>
        <w:rPr>
          <w:rFonts w:hAnsi="Times New Roman" w:ascii="Times New Roman"/>
        </w:rPr>
      </w:pPr>
      <w:r>
        <w:rPr>
          <w:rFonts w:hAnsi="Times New Roman" w:ascii="Times New Roman"/>
        </w:rPr>
        <w:t>Tražbine zaposlenika i druge prioritetne tražbine ne otpisuju se, već se podmiruju u 100%-tnom iznosu.</w:t>
      </w:r>
    </w:p>
    <w:p w:rsidRDefault="00EB2AE9" w:rsidP="00037C0A" w:rsidR="00EB2AE9">
      <w:pPr>
        <w:ind w:firstLine="705"/>
        <w:jc w:val="both"/>
        <w:rPr>
          <w:rFonts w:hAnsi="Times New Roman" w:ascii="Times New Roman"/>
        </w:rPr>
      </w:pPr>
    </w:p>
    <w:p w:rsidRDefault="00EB2AE9" w:rsidP="00037C0A" w:rsidR="00EB2AE9">
      <w:pPr>
        <w:ind w:firstLine="705"/>
        <w:jc w:val="both"/>
        <w:rPr>
          <w:rFonts w:hAnsi="Times New Roman" w:ascii="Times New Roman"/>
        </w:rPr>
      </w:pPr>
      <w:r>
        <w:rPr>
          <w:rFonts w:hAnsi="Times New Roman" w:ascii="Times New Roman"/>
        </w:rPr>
        <w:t xml:space="preserve">Tražbine Ministarstva financija i tijela javne uprave te trgovačkih društava u većinskom vlasništvu Republike Hrvatska smanjuju se na način da se otpisuje 20% od utvrđenih tražbina vjerovnika, te se smanjene tražbine vraćaju kroz četiri godine, uz jednu godinu počeka (model povratka 1 + 4), uz obračun kamate 4,5% godišnje, u jednakim mjesečnim anuitetima od kojih prvi dospijeva jednu godinu po proteku zadnjeg dana u mjesecu koji slijedi mjesecu u kojem će doneseno rješenje </w:t>
      </w:r>
      <w:r w:rsidR="005A7BFA">
        <w:rPr>
          <w:rFonts w:hAnsi="Times New Roman" w:ascii="Times New Roman"/>
        </w:rPr>
        <w:t>t</w:t>
      </w:r>
      <w:r>
        <w:rPr>
          <w:rFonts w:hAnsi="Times New Roman" w:ascii="Times New Roman"/>
        </w:rPr>
        <w:t xml:space="preserve">rgovačkog suda o potvrdi predstečajnoga sporazuma postati pravomoćno. </w:t>
      </w:r>
    </w:p>
    <w:p w:rsidRDefault="00EB2AE9" w:rsidP="00037C0A" w:rsidR="00EB2AE9">
      <w:pPr>
        <w:ind w:firstLine="705"/>
        <w:jc w:val="both"/>
        <w:rPr>
          <w:rFonts w:hAnsi="Times New Roman" w:ascii="Times New Roman"/>
        </w:rPr>
      </w:pPr>
    </w:p>
    <w:p w:rsidRDefault="00EB2AE9" w:rsidP="00037C0A" w:rsidR="00EB2AE9">
      <w:pPr>
        <w:ind w:firstLine="705"/>
        <w:jc w:val="both"/>
        <w:rPr>
          <w:rFonts w:hAnsi="Times New Roman" w:ascii="Times New Roman"/>
        </w:rPr>
      </w:pPr>
      <w:r>
        <w:rPr>
          <w:rFonts w:hAnsi="Times New Roman" w:ascii="Times New Roman"/>
        </w:rPr>
        <w:t>Tražbine svih ostalih vjerovnika se smanjuju na način da se otpisuje 20% od utvrđenih tražbina vjerovnika te se smanjene tražbine vraćaju kroz pet godina, uz dvije godine počeka (model povratka 2 + 5), u jednakim kvartalnim anuitetima od kojih prvi dospijeva dvije godine po proteku zadnjeg dana u mjesecu</w:t>
      </w:r>
      <w:r w:rsidRPr="00EB2AE9">
        <w:rPr>
          <w:rFonts w:hAnsi="Times New Roman" w:ascii="Times New Roman"/>
        </w:rPr>
        <w:t xml:space="preserve"> </w:t>
      </w:r>
      <w:r>
        <w:rPr>
          <w:rFonts w:hAnsi="Times New Roman" w:ascii="Times New Roman"/>
        </w:rPr>
        <w:t xml:space="preserve">koji slijedi mjesecu u kojem će doneseno rješenje </w:t>
      </w:r>
      <w:r w:rsidR="005A7BFA">
        <w:rPr>
          <w:rFonts w:hAnsi="Times New Roman" w:ascii="Times New Roman"/>
        </w:rPr>
        <w:t>t</w:t>
      </w:r>
      <w:r>
        <w:rPr>
          <w:rFonts w:hAnsi="Times New Roman" w:ascii="Times New Roman"/>
        </w:rPr>
        <w:t>rgovačkog suda o potvrdi predstečajnoga sporazuma postati pravomoćno.</w:t>
      </w:r>
    </w:p>
    <w:p w:rsidRDefault="00EB2AE9" w:rsidP="00037C0A" w:rsidR="00EB2AE9">
      <w:pPr>
        <w:ind w:firstLine="705"/>
        <w:jc w:val="both"/>
        <w:rPr>
          <w:rFonts w:hAnsi="Times New Roman" w:ascii="Times New Roman"/>
        </w:rPr>
      </w:pPr>
    </w:p>
    <w:p w:rsidRDefault="005A04B6" w:rsidP="005A04B6" w:rsidR="005A04B6" w:rsidRPr="00F82F62">
      <w:pPr>
        <w:ind w:left="-851"/>
        <w:jc w:val="both"/>
        <w:rPr>
          <w:rFonts w:hAnsi="Times New Roman" w:ascii="Times New Roman"/>
          <w:sz w:val="20"/>
          <w:szCs w:val="20"/>
        </w:rPr>
      </w:pPr>
    </w:p>
    <w:p w:rsidRDefault="005A04B6" w:rsidP="005A04B6" w:rsidR="005A04B6" w:rsidRPr="007757E7">
      <w:pPr>
        <w:rPr>
          <w:rFonts w:hAnsi="Times New Roman" w:ascii="Times New Roman"/>
          <w:sz w:val="20"/>
          <w:szCs w:val="20"/>
        </w:rPr>
      </w:pPr>
    </w:p>
    <w:p w:rsidRDefault="006B5224" w:rsidP="007757E7" w:rsidR="006B5224">
      <w:pPr>
        <w:ind w:firstLine="705"/>
        <w:jc w:val="both"/>
        <w:rPr>
          <w:rFonts w:hAnsi="Times New Roman" w:ascii="Times New Roman"/>
        </w:rPr>
      </w:pPr>
      <w:r>
        <w:rPr>
          <w:rFonts w:hAnsi="Times New Roman" w:ascii="Times New Roman"/>
        </w:rPr>
        <w:lastRenderedPageBreak/>
        <w:t>Dužnik se obvezuje tražbine 1. skupine vjerovnika – tijela javne uprave i trgovačka društva u većinskom vlasništvu Republike Hrvatske platiti kako slijedi:</w:t>
      </w:r>
    </w:p>
    <w:p w:rsidRDefault="006B5224" w:rsidP="007757E7" w:rsidR="006B5224">
      <w:pPr>
        <w:ind w:firstLine="705"/>
        <w:jc w:val="both"/>
        <w:rPr>
          <w:rFonts w:hAnsi="Times New Roman" w:ascii="Times New Roman"/>
        </w:rPr>
      </w:pPr>
    </w:p>
    <w:p w:rsidRDefault="006B5224" w:rsidP="006B5224" w:rsidR="006B5224">
      <w:pPr>
        <w:ind w:firstLine="708"/>
        <w:jc w:val="both"/>
        <w:rPr>
          <w:rFonts w:hAnsi="Times New Roman" w:ascii="Times New Roman"/>
        </w:rPr>
      </w:pPr>
      <w:r w:rsidRPr="00FF4B32">
        <w:rPr>
          <w:rFonts w:hAnsi="Times New Roman" w:ascii="Times New Roman"/>
        </w:rPr>
        <w:t xml:space="preserve">1)Vjerovniku </w:t>
      </w:r>
      <w:r w:rsidR="00102A56" w:rsidRPr="00F928FC">
        <w:rPr>
          <w:rFonts w:hAnsi="Times New Roman" w:ascii="Times New Roman"/>
        </w:rPr>
        <w:t>F</w:t>
      </w:r>
      <w:r w:rsidR="00102A56">
        <w:rPr>
          <w:rFonts w:hAnsi="Times New Roman" w:ascii="Times New Roman"/>
        </w:rPr>
        <w:t>inancijska agencija,</w:t>
      </w:r>
      <w:r w:rsidR="00102A56" w:rsidRPr="00F928FC">
        <w:rPr>
          <w:rFonts w:hAnsi="Times New Roman" w:ascii="Times New Roman"/>
        </w:rPr>
        <w:t xml:space="preserve"> </w:t>
      </w:r>
      <w:r w:rsidR="00102A56">
        <w:rPr>
          <w:rFonts w:hAnsi="Times New Roman" w:ascii="Times New Roman"/>
        </w:rPr>
        <w:t xml:space="preserve">Zagreb, </w:t>
      </w:r>
      <w:r w:rsidR="00102A56" w:rsidRPr="00F928FC">
        <w:rPr>
          <w:rFonts w:hAnsi="Times New Roman" w:ascii="Times New Roman"/>
        </w:rPr>
        <w:t>Ulica grada Vukovara 70, OIB 85821130368</w:t>
      </w:r>
      <w:r w:rsidRPr="00FF4B32">
        <w:rPr>
          <w:rFonts w:hAnsi="Times New Roman" w:ascii="Times New Roman"/>
        </w:rPr>
        <w:t xml:space="preserve">, utvrđena je tražbina u iznosu od 237,74 kn. Sukladno </w:t>
      </w:r>
      <w:r w:rsidR="0092108C">
        <w:rPr>
          <w:rFonts w:hAnsi="Times New Roman" w:ascii="Times New Roman"/>
        </w:rPr>
        <w:t xml:space="preserve">Izmijenjenom </w:t>
      </w:r>
      <w:r w:rsidR="00A759D2">
        <w:rPr>
          <w:rFonts w:hAnsi="Times New Roman" w:ascii="Times New Roman"/>
        </w:rPr>
        <w:t>p</w:t>
      </w:r>
      <w:r w:rsidRPr="00FF4B32">
        <w:rPr>
          <w:rFonts w:hAnsi="Times New Roman" w:ascii="Times New Roman"/>
        </w:rPr>
        <w:t>lanu financijskog restrukturiranja smanjeni iznos tražbine iznosi 190,19</w:t>
      </w:r>
      <w:r>
        <w:rPr>
          <w:rFonts w:hAnsi="Times New Roman" w:ascii="Times New Roman"/>
        </w:rPr>
        <w:t xml:space="preserve"> </w:t>
      </w:r>
      <w:r w:rsidRPr="00FF4B32">
        <w:rPr>
          <w:rFonts w:hAnsi="Times New Roman" w:ascii="Times New Roman"/>
        </w:rPr>
        <w:t>kn, dok Vjerovnik otpušta Dužniku dio tražbine u iznosu od 47,55 kn, a Dužnik prihvaća otpust duga. Dužnik se obvezuje vjerovniku platiti tražbinu u iznosu od 190,19 kn, nakon isteka 1 (jedne) godine počeka u 48 (četrdesetosam) mjesečnih rata, i to u 47 (četrdesetsedam) jednakih mjesečnih rata u iznosu od po 3,96 k</w:t>
      </w:r>
      <w:r w:rsidR="0092108C">
        <w:rPr>
          <w:rFonts w:hAnsi="Times New Roman" w:ascii="Times New Roman"/>
        </w:rPr>
        <w:t>n</w:t>
      </w:r>
      <w:r w:rsidRPr="00FF4B32">
        <w:rPr>
          <w:rFonts w:hAnsi="Times New Roman" w:ascii="Times New Roman"/>
        </w:rPr>
        <w:t>, te posljedn</w:t>
      </w:r>
      <w:r>
        <w:rPr>
          <w:rFonts w:hAnsi="Times New Roman" w:ascii="Times New Roman"/>
        </w:rPr>
        <w:t>j</w:t>
      </w:r>
      <w:r w:rsidRPr="00FF4B32">
        <w:rPr>
          <w:rFonts w:hAnsi="Times New Roman" w:ascii="Times New Roman"/>
        </w:rPr>
        <w:t>u rat</w:t>
      </w:r>
      <w:r w:rsidR="00A759D2">
        <w:rPr>
          <w:rFonts w:hAnsi="Times New Roman" w:ascii="Times New Roman"/>
        </w:rPr>
        <w:t>u (48. rata) u iznosu od 4,07 k</w:t>
      </w:r>
      <w:r w:rsidRPr="00FF4B32">
        <w:rPr>
          <w:rFonts w:hAnsi="Times New Roman" w:ascii="Times New Roman"/>
        </w:rPr>
        <w:t>n, uz obračun kamata 4,5 % godišnje. Prva rata dospijeva 1 (jednu) godinu nakon pravomoćnosti  ove predstečajne nagodbe sklopljene pred sudom, a svaka naredna najkasnije do posljednjeg dana u mjesecu za tekući mjesec.</w:t>
      </w:r>
    </w:p>
    <w:p w:rsidRDefault="006B5224" w:rsidP="006B5224" w:rsidR="006B5224" w:rsidRPr="00FF4B32">
      <w:pPr>
        <w:ind w:firstLine="708"/>
        <w:jc w:val="both"/>
        <w:rPr>
          <w:rFonts w:hAnsi="Times New Roman" w:ascii="Times New Roman"/>
        </w:rPr>
      </w:pPr>
    </w:p>
    <w:p w:rsidRDefault="006B5224" w:rsidP="006B5224" w:rsidR="006B5224">
      <w:pPr>
        <w:ind w:firstLine="708"/>
        <w:jc w:val="both"/>
        <w:rPr>
          <w:rFonts w:hAnsi="Times New Roman" w:ascii="Times New Roman"/>
        </w:rPr>
      </w:pPr>
      <w:r w:rsidRPr="00FF4B32">
        <w:rPr>
          <w:rFonts w:hAnsi="Times New Roman" w:ascii="Times New Roman"/>
        </w:rPr>
        <w:t xml:space="preserve">2) Vjerovniku </w:t>
      </w:r>
      <w:r w:rsidR="00050966" w:rsidRPr="00F928FC">
        <w:rPr>
          <w:rFonts w:hAnsi="Times New Roman" w:ascii="Times New Roman"/>
        </w:rPr>
        <w:t>GRAD ZAGREB,</w:t>
      </w:r>
      <w:r w:rsidR="005A7BFA">
        <w:rPr>
          <w:rFonts w:hAnsi="Times New Roman" w:ascii="Times New Roman"/>
        </w:rPr>
        <w:t xml:space="preserve"> Zagreb,</w:t>
      </w:r>
      <w:r w:rsidR="005A7BFA" w:rsidRPr="00F928FC">
        <w:rPr>
          <w:rFonts w:hAnsi="Times New Roman" w:ascii="Times New Roman"/>
        </w:rPr>
        <w:t xml:space="preserve"> Trg Stjepana Radića 1, OIB 61817894937</w:t>
      </w:r>
      <w:r w:rsidR="005A7BFA">
        <w:rPr>
          <w:rFonts w:hAnsi="Times New Roman" w:ascii="Times New Roman"/>
        </w:rPr>
        <w:t>, (</w:t>
      </w:r>
      <w:r w:rsidR="00050966" w:rsidRPr="00F928FC">
        <w:rPr>
          <w:rFonts w:hAnsi="Times New Roman" w:ascii="Times New Roman"/>
        </w:rPr>
        <w:t>G</w:t>
      </w:r>
      <w:r w:rsidR="005A7BFA">
        <w:rPr>
          <w:rFonts w:hAnsi="Times New Roman" w:ascii="Times New Roman"/>
        </w:rPr>
        <w:t>radski ured za prostornog uređenje, izgradnju grada, graditeljstvo, komunalne poslove i promet),</w:t>
      </w:r>
      <w:r w:rsidRPr="00FF4B32">
        <w:rPr>
          <w:rFonts w:hAnsi="Times New Roman" w:ascii="Times New Roman"/>
        </w:rPr>
        <w:t xml:space="preserve"> utvrđena je tražbina u iznosu od 185.680,28 kn. Sukladno</w:t>
      </w:r>
      <w:r w:rsidR="0092108C">
        <w:rPr>
          <w:rFonts w:hAnsi="Times New Roman" w:ascii="Times New Roman"/>
        </w:rPr>
        <w:t xml:space="preserve"> Izmijenjenom p</w:t>
      </w:r>
      <w:r w:rsidRPr="00FF4B32">
        <w:rPr>
          <w:rFonts w:hAnsi="Times New Roman" w:ascii="Times New Roman"/>
        </w:rPr>
        <w:t>lanu financijskog restrukturiranja smanjeni iznos tražbine iznosi 148.544,22 kn, dok Vjerovnik otpušta Dužniku dio tražbine u iznosu od 37.136,06 kn, a Dužnik prihvaća otpust duga. Dužnik se obvezuje vjerovniku platiti tražbinu u iznosu od 148.544,22 k</w:t>
      </w:r>
      <w:r w:rsidR="0092108C">
        <w:rPr>
          <w:rFonts w:hAnsi="Times New Roman" w:ascii="Times New Roman"/>
        </w:rPr>
        <w:t>n</w:t>
      </w:r>
      <w:r w:rsidRPr="00FF4B32">
        <w:rPr>
          <w:rFonts w:hAnsi="Times New Roman" w:ascii="Times New Roman"/>
        </w:rPr>
        <w:t>, nakon isteka 1 (jedne) godine počeka u 48 (četrdesetosam) mjesečnih rata, i to u 47 (četrdesetsedam) jednakih mjesečnih rata u iznosu od po 3.094,67 k</w:t>
      </w:r>
      <w:r w:rsidR="0092108C">
        <w:rPr>
          <w:rFonts w:hAnsi="Times New Roman" w:ascii="Times New Roman"/>
        </w:rPr>
        <w:t>n</w:t>
      </w:r>
      <w:r w:rsidRPr="00FF4B32">
        <w:rPr>
          <w:rFonts w:hAnsi="Times New Roman" w:ascii="Times New Roman"/>
        </w:rPr>
        <w:t>, te posljedn</w:t>
      </w:r>
      <w:r>
        <w:rPr>
          <w:rFonts w:hAnsi="Times New Roman" w:ascii="Times New Roman"/>
        </w:rPr>
        <w:t>j</w:t>
      </w:r>
      <w:r w:rsidRPr="00FF4B32">
        <w:rPr>
          <w:rFonts w:hAnsi="Times New Roman" w:ascii="Times New Roman"/>
        </w:rPr>
        <w:t>u ratu (48. rata) u iznosu od 3.094,73 k</w:t>
      </w:r>
      <w:r w:rsidR="0092108C">
        <w:rPr>
          <w:rFonts w:hAnsi="Times New Roman" w:ascii="Times New Roman"/>
        </w:rPr>
        <w:t>n</w:t>
      </w:r>
      <w:r w:rsidRPr="00FF4B32">
        <w:rPr>
          <w:rFonts w:hAnsi="Times New Roman" w:ascii="Times New Roman"/>
        </w:rPr>
        <w:t>, uz obračun kamata 4,5 % godišnje. Prva rata dospijeva 1 (jednu) godinu nakon pravomoćnosti  ove predstečajne nagodbe sklopljene pred sudom, a svaka naredna najkasnije do posljednjeg dana  u mjesecu za tekući mjesec.</w:t>
      </w:r>
    </w:p>
    <w:p w:rsidRDefault="006B5224" w:rsidP="006B5224" w:rsidR="006B5224" w:rsidRPr="00FF4B32">
      <w:pPr>
        <w:ind w:firstLine="708"/>
        <w:jc w:val="both"/>
        <w:rPr>
          <w:rFonts w:hAnsi="Times New Roman" w:ascii="Times New Roman"/>
        </w:rPr>
      </w:pPr>
    </w:p>
    <w:p w:rsidRDefault="006B5224" w:rsidP="006B5224" w:rsidR="006B5224">
      <w:pPr>
        <w:ind w:firstLine="708"/>
        <w:jc w:val="both"/>
        <w:rPr>
          <w:rFonts w:hAnsi="Times New Roman" w:ascii="Times New Roman"/>
        </w:rPr>
      </w:pPr>
      <w:r w:rsidRPr="00FF4B32">
        <w:rPr>
          <w:rFonts w:hAnsi="Times New Roman" w:ascii="Times New Roman"/>
        </w:rPr>
        <w:t xml:space="preserve">3) Vjerovniku </w:t>
      </w:r>
      <w:r w:rsidR="000C2C14" w:rsidRPr="00F928FC">
        <w:rPr>
          <w:rFonts w:hAnsi="Times New Roman" w:ascii="Times New Roman"/>
        </w:rPr>
        <w:t>GRADSKA PLINARA ZAGREB</w:t>
      </w:r>
      <w:r w:rsidR="005A7BFA">
        <w:rPr>
          <w:rFonts w:hAnsi="Times New Roman" w:ascii="Times New Roman"/>
        </w:rPr>
        <w:t xml:space="preserve"> </w:t>
      </w:r>
      <w:r w:rsidR="000C2C14" w:rsidRPr="00F928FC">
        <w:rPr>
          <w:rFonts w:hAnsi="Times New Roman" w:ascii="Times New Roman"/>
        </w:rPr>
        <w:t>-</w:t>
      </w:r>
      <w:r w:rsidR="005A7BFA">
        <w:rPr>
          <w:rFonts w:hAnsi="Times New Roman" w:ascii="Times New Roman"/>
        </w:rPr>
        <w:t xml:space="preserve"> </w:t>
      </w:r>
      <w:r w:rsidR="000C2C14" w:rsidRPr="00F928FC">
        <w:rPr>
          <w:rFonts w:hAnsi="Times New Roman" w:ascii="Times New Roman"/>
        </w:rPr>
        <w:t xml:space="preserve">OPSKRBA društvo s ograničenom odgovornošću za opskrbu plinom, </w:t>
      </w:r>
      <w:r w:rsidR="000C2C14">
        <w:rPr>
          <w:rFonts w:hAnsi="Times New Roman" w:ascii="Times New Roman"/>
        </w:rPr>
        <w:t xml:space="preserve">Zagreb, </w:t>
      </w:r>
      <w:r w:rsidR="000C2C14" w:rsidRPr="00F928FC">
        <w:rPr>
          <w:rFonts w:hAnsi="Times New Roman" w:ascii="Times New Roman"/>
        </w:rPr>
        <w:t>Radnička cesta 1, OIB 74364571096</w:t>
      </w:r>
      <w:r w:rsidRPr="00FF4B32">
        <w:rPr>
          <w:rFonts w:hAnsi="Times New Roman" w:ascii="Times New Roman"/>
        </w:rPr>
        <w:t xml:space="preserve">, utvrđena je tražbina u iznosu od 12.661,98 kn. Sukladno </w:t>
      </w:r>
      <w:r w:rsidR="0092108C">
        <w:rPr>
          <w:rFonts w:hAnsi="Times New Roman" w:ascii="Times New Roman"/>
        </w:rPr>
        <w:t>Izmijenjenom p</w:t>
      </w:r>
      <w:r w:rsidRPr="00FF4B32">
        <w:rPr>
          <w:rFonts w:hAnsi="Times New Roman" w:ascii="Times New Roman"/>
        </w:rPr>
        <w:t>lanu financijskog restrukturiranja smanjeni iznos tražbine iznosi 10.129,58 kn, dok Vjerovnik otpušta Dužniku dio tražbine u iznosu od 2.532,40 kn, a Dužnik prihvaća otpust duga. Dužnik se obvezuje vjerovniku platiti tražbinu u iznosu od</w:t>
      </w:r>
      <w:r>
        <w:rPr>
          <w:rFonts w:hAnsi="Times New Roman" w:ascii="Times New Roman"/>
        </w:rPr>
        <w:t xml:space="preserve"> </w:t>
      </w:r>
      <w:r w:rsidRPr="00FF4B32">
        <w:rPr>
          <w:rFonts w:hAnsi="Times New Roman" w:ascii="Times New Roman"/>
        </w:rPr>
        <w:t>10.129,58 k</w:t>
      </w:r>
      <w:r w:rsidR="0092108C">
        <w:rPr>
          <w:rFonts w:hAnsi="Times New Roman" w:ascii="Times New Roman"/>
        </w:rPr>
        <w:t>n</w:t>
      </w:r>
      <w:r w:rsidRPr="00FF4B32">
        <w:rPr>
          <w:rFonts w:hAnsi="Times New Roman" w:ascii="Times New Roman"/>
        </w:rPr>
        <w:t>,</w:t>
      </w:r>
      <w:r>
        <w:rPr>
          <w:rFonts w:hAnsi="Times New Roman" w:ascii="Times New Roman"/>
        </w:rPr>
        <w:t xml:space="preserve"> </w:t>
      </w:r>
      <w:r w:rsidRPr="00FF4B32">
        <w:rPr>
          <w:rFonts w:hAnsi="Times New Roman" w:ascii="Times New Roman"/>
        </w:rPr>
        <w:t>nakon isteka 1 (jedne) godine počeka u 48 (četrdesetosam) mjesečnih rata, i to u 47 (četrdesetsedam) jednakih mjesečnih rata u iznosu od po 211,03 k</w:t>
      </w:r>
      <w:r w:rsidR="0092108C">
        <w:rPr>
          <w:rFonts w:hAnsi="Times New Roman" w:ascii="Times New Roman"/>
        </w:rPr>
        <w:t>n</w:t>
      </w:r>
      <w:r w:rsidRPr="00FF4B32">
        <w:rPr>
          <w:rFonts w:hAnsi="Times New Roman" w:ascii="Times New Roman"/>
        </w:rPr>
        <w:t>, te posljedn</w:t>
      </w:r>
      <w:r>
        <w:rPr>
          <w:rFonts w:hAnsi="Times New Roman" w:ascii="Times New Roman"/>
        </w:rPr>
        <w:t>j</w:t>
      </w:r>
      <w:r w:rsidRPr="00FF4B32">
        <w:rPr>
          <w:rFonts w:hAnsi="Times New Roman" w:ascii="Times New Roman"/>
        </w:rPr>
        <w:t>u ratu (48. rata) u iznosu od 211,17 k</w:t>
      </w:r>
      <w:r w:rsidR="0092108C">
        <w:rPr>
          <w:rFonts w:hAnsi="Times New Roman" w:ascii="Times New Roman"/>
        </w:rPr>
        <w:t>n</w:t>
      </w:r>
      <w:r w:rsidRPr="00FF4B32">
        <w:rPr>
          <w:rFonts w:hAnsi="Times New Roman" w:ascii="Times New Roman"/>
        </w:rPr>
        <w:t>, uz obračun kamata 4,5 % godišnje. Prva rata dospijeva 1 (jednu) godinu nakon pravomoćnosti  ove predstečajne nagodbe sklopljene pred sudom, a svaka naredna najkasnije do posljednjeg dana u  mjesecu za tekući mjesec</w:t>
      </w:r>
    </w:p>
    <w:p w:rsidRDefault="006B5224" w:rsidP="006B5224" w:rsidR="006B5224" w:rsidRPr="00FF4B32">
      <w:pPr>
        <w:ind w:firstLine="708"/>
        <w:jc w:val="both"/>
        <w:rPr>
          <w:rFonts w:hAnsi="Times New Roman" w:ascii="Times New Roman"/>
          <w:strike/>
        </w:rPr>
      </w:pPr>
    </w:p>
    <w:p w:rsidRDefault="006B5224" w:rsidP="006B5224" w:rsidR="006B5224">
      <w:pPr>
        <w:ind w:firstLine="708"/>
        <w:jc w:val="both"/>
        <w:rPr>
          <w:rFonts w:hAnsi="Times New Roman" w:ascii="Times New Roman"/>
        </w:rPr>
      </w:pPr>
      <w:r w:rsidRPr="00FF4B32">
        <w:rPr>
          <w:rFonts w:hAnsi="Times New Roman" w:ascii="Times New Roman"/>
        </w:rPr>
        <w:t xml:space="preserve">4) Vjerovniku </w:t>
      </w:r>
      <w:r w:rsidR="00D92875" w:rsidRPr="00F928FC">
        <w:rPr>
          <w:rFonts w:hAnsi="Times New Roman" w:ascii="Times New Roman"/>
        </w:rPr>
        <w:t xml:space="preserve">HEP - Opskrba d.o.o. za opskrbu potrošača električnom, toplinskom energijom i plinom, </w:t>
      </w:r>
      <w:r w:rsidR="00D92875">
        <w:rPr>
          <w:rFonts w:hAnsi="Times New Roman" w:ascii="Times New Roman"/>
        </w:rPr>
        <w:t xml:space="preserve">Zagreb, </w:t>
      </w:r>
      <w:r w:rsidR="00D92875" w:rsidRPr="00F928FC">
        <w:rPr>
          <w:rFonts w:hAnsi="Times New Roman" w:ascii="Times New Roman"/>
        </w:rPr>
        <w:t>Ulica grada Vukovara 37, OIB 63073332379</w:t>
      </w:r>
      <w:r w:rsidRPr="00FF4B32">
        <w:rPr>
          <w:rFonts w:hAnsi="Times New Roman" w:ascii="Times New Roman"/>
        </w:rPr>
        <w:t xml:space="preserve">,  utvrđena je tražbina u iznosu od 992,45 kn. Sukladno </w:t>
      </w:r>
      <w:r w:rsidR="0092108C">
        <w:rPr>
          <w:rFonts w:hAnsi="Times New Roman" w:ascii="Times New Roman"/>
        </w:rPr>
        <w:t xml:space="preserve"> Izmijenjenom p</w:t>
      </w:r>
      <w:r w:rsidRPr="00FF4B32">
        <w:rPr>
          <w:rFonts w:hAnsi="Times New Roman" w:ascii="Times New Roman"/>
        </w:rPr>
        <w:t>lanu financijskog restrukturiranja smanjeni iznos tražbine iznosi  793,96</w:t>
      </w:r>
      <w:r w:rsidR="0092108C">
        <w:rPr>
          <w:rFonts w:hAnsi="Times New Roman" w:ascii="Times New Roman"/>
        </w:rPr>
        <w:t xml:space="preserve"> </w:t>
      </w:r>
      <w:r w:rsidRPr="00FF4B32">
        <w:rPr>
          <w:rFonts w:hAnsi="Times New Roman" w:ascii="Times New Roman"/>
        </w:rPr>
        <w:t>kn, dok Vjerovnik otpušta Dužniku dio tražbine u iznosu od 198,49</w:t>
      </w:r>
      <w:r w:rsidR="0092108C">
        <w:rPr>
          <w:rFonts w:hAnsi="Times New Roman" w:ascii="Times New Roman"/>
        </w:rPr>
        <w:t xml:space="preserve"> </w:t>
      </w:r>
      <w:r w:rsidRPr="00FF4B32">
        <w:rPr>
          <w:rFonts w:hAnsi="Times New Roman" w:ascii="Times New Roman"/>
        </w:rPr>
        <w:t>kn, a Dužnik prihvaća otpust duga. Dužnik se obvezuje vjerovniku platiti tražbinu u iznosu od 793,96 k</w:t>
      </w:r>
      <w:r w:rsidR="0092108C">
        <w:rPr>
          <w:rFonts w:hAnsi="Times New Roman" w:ascii="Times New Roman"/>
        </w:rPr>
        <w:t>n</w:t>
      </w:r>
      <w:r w:rsidRPr="00FF4B32">
        <w:rPr>
          <w:rFonts w:hAnsi="Times New Roman" w:ascii="Times New Roman"/>
        </w:rPr>
        <w:t>, nakon isteka 1 (jedne) godine počeka u 48 (četrdesetosam)  mjesečnih rata, i to u 47 (četrdesetseda</w:t>
      </w:r>
      <w:r w:rsidR="005C560D">
        <w:rPr>
          <w:rFonts w:hAnsi="Times New Roman" w:ascii="Times New Roman"/>
        </w:rPr>
        <w:t>m</w:t>
      </w:r>
      <w:r w:rsidRPr="00FF4B32">
        <w:rPr>
          <w:rFonts w:hAnsi="Times New Roman" w:ascii="Times New Roman"/>
        </w:rPr>
        <w:t>) jednakih mjesečnih rata u iznosu od po 16,54</w:t>
      </w:r>
      <w:r w:rsidR="0092108C">
        <w:rPr>
          <w:rFonts w:hAnsi="Times New Roman" w:ascii="Times New Roman"/>
        </w:rPr>
        <w:t xml:space="preserve"> </w:t>
      </w:r>
      <w:r w:rsidRPr="00FF4B32">
        <w:rPr>
          <w:rFonts w:hAnsi="Times New Roman" w:ascii="Times New Roman"/>
        </w:rPr>
        <w:t>k</w:t>
      </w:r>
      <w:r w:rsidR="0092108C">
        <w:rPr>
          <w:rFonts w:hAnsi="Times New Roman" w:ascii="Times New Roman"/>
        </w:rPr>
        <w:t>n</w:t>
      </w:r>
      <w:r w:rsidRPr="00FF4B32">
        <w:rPr>
          <w:rFonts w:hAnsi="Times New Roman" w:ascii="Times New Roman"/>
        </w:rPr>
        <w:t>, te posljedn</w:t>
      </w:r>
      <w:r>
        <w:rPr>
          <w:rFonts w:hAnsi="Times New Roman" w:ascii="Times New Roman"/>
        </w:rPr>
        <w:t>j</w:t>
      </w:r>
      <w:r w:rsidRPr="00FF4B32">
        <w:rPr>
          <w:rFonts w:hAnsi="Times New Roman" w:ascii="Times New Roman"/>
        </w:rPr>
        <w:t>u ratu (48. rata) u iznosu od 16,58 k</w:t>
      </w:r>
      <w:r w:rsidR="0092108C">
        <w:rPr>
          <w:rFonts w:hAnsi="Times New Roman" w:ascii="Times New Roman"/>
        </w:rPr>
        <w:t>n</w:t>
      </w:r>
      <w:r w:rsidRPr="00FF4B32">
        <w:rPr>
          <w:rFonts w:hAnsi="Times New Roman" w:ascii="Times New Roman"/>
        </w:rPr>
        <w:t xml:space="preserve">, uz obračun kamata 4,5 % godišnje. Prva rata dospijeva 1 (jednu) godinu nakon pravomoćnosti  ove predstečajne </w:t>
      </w:r>
      <w:r w:rsidRPr="00FF4B32">
        <w:rPr>
          <w:rFonts w:hAnsi="Times New Roman" w:ascii="Times New Roman"/>
        </w:rPr>
        <w:lastRenderedPageBreak/>
        <w:t>nagodbe sklopljene pred sudom, a svaka naredna najkasnije do posljednjeg dana u mjesecu za tekući mjesec.</w:t>
      </w:r>
    </w:p>
    <w:p w:rsidRDefault="006B5224" w:rsidP="006B5224" w:rsidR="006B5224" w:rsidRPr="00FF4B32">
      <w:pPr>
        <w:ind w:firstLine="708"/>
        <w:jc w:val="both"/>
        <w:rPr>
          <w:rFonts w:hAnsi="Times New Roman" w:ascii="Times New Roman"/>
        </w:rPr>
      </w:pPr>
    </w:p>
    <w:p w:rsidRDefault="006B5224" w:rsidP="006B5224" w:rsidR="006B5224">
      <w:pPr>
        <w:ind w:firstLine="708"/>
        <w:jc w:val="both"/>
        <w:rPr>
          <w:rFonts w:hAnsi="Times New Roman" w:ascii="Times New Roman"/>
        </w:rPr>
      </w:pPr>
      <w:r w:rsidRPr="00FF4B32">
        <w:rPr>
          <w:rFonts w:hAnsi="Times New Roman" w:ascii="Times New Roman"/>
        </w:rPr>
        <w:t>5) Vjerovniku HEP ELEKTRA d.o.o. za opskrbu električnom energijom, Zagreb, Ulica grada Vukovara 37, OIB 43965974818, utvrđena je tražbina u iznosu od 73,10 kn. Sukladno</w:t>
      </w:r>
      <w:r w:rsidR="0092108C">
        <w:rPr>
          <w:rFonts w:hAnsi="Times New Roman" w:ascii="Times New Roman"/>
        </w:rPr>
        <w:t xml:space="preserve"> Izmijenjenom p</w:t>
      </w:r>
      <w:r w:rsidRPr="00FF4B32">
        <w:rPr>
          <w:rFonts w:hAnsi="Times New Roman" w:ascii="Times New Roman"/>
        </w:rPr>
        <w:t>lanu financijskog restrukturiranja smanjeni iznos tražbine iznosi 58,48</w:t>
      </w:r>
      <w:r w:rsidR="0092108C">
        <w:rPr>
          <w:rFonts w:hAnsi="Times New Roman" w:ascii="Times New Roman"/>
        </w:rPr>
        <w:t xml:space="preserve"> </w:t>
      </w:r>
      <w:r w:rsidRPr="00FF4B32">
        <w:rPr>
          <w:rFonts w:hAnsi="Times New Roman" w:ascii="Times New Roman"/>
        </w:rPr>
        <w:t>kn, dok Vjerovnik otpušta Dužniku dio tražbine u iznosu od 14,62 kn, a Dužnik prihvaća otpust duga. Dužnik se obvezuje vjerovniku platiti tražbinu u iznosu od 58,48 k</w:t>
      </w:r>
      <w:r w:rsidR="0092108C">
        <w:rPr>
          <w:rFonts w:hAnsi="Times New Roman" w:ascii="Times New Roman"/>
        </w:rPr>
        <w:t>n</w:t>
      </w:r>
      <w:r w:rsidRPr="00FF4B32">
        <w:rPr>
          <w:rFonts w:hAnsi="Times New Roman" w:ascii="Times New Roman"/>
        </w:rPr>
        <w:t>, nakon isteka 1 (jedne) godine počeka u 48 (četrdesetosam)  mjesečnih rata, i to u 47 (četrdesetsedam) jednakih mjesečnih rata u iznosu od po 1,22</w:t>
      </w:r>
      <w:r w:rsidR="0092108C">
        <w:rPr>
          <w:rFonts w:hAnsi="Times New Roman" w:ascii="Times New Roman"/>
        </w:rPr>
        <w:t xml:space="preserve"> </w:t>
      </w:r>
      <w:r w:rsidRPr="00FF4B32">
        <w:rPr>
          <w:rFonts w:hAnsi="Times New Roman" w:ascii="Times New Roman"/>
        </w:rPr>
        <w:t>k</w:t>
      </w:r>
      <w:r w:rsidR="0092108C">
        <w:rPr>
          <w:rFonts w:hAnsi="Times New Roman" w:ascii="Times New Roman"/>
        </w:rPr>
        <w:t>n</w:t>
      </w:r>
      <w:r w:rsidRPr="00FF4B32">
        <w:rPr>
          <w:rFonts w:hAnsi="Times New Roman" w:ascii="Times New Roman"/>
        </w:rPr>
        <w:t>, te posljedn</w:t>
      </w:r>
      <w:r>
        <w:rPr>
          <w:rFonts w:hAnsi="Times New Roman" w:ascii="Times New Roman"/>
        </w:rPr>
        <w:t>j</w:t>
      </w:r>
      <w:r w:rsidRPr="00FF4B32">
        <w:rPr>
          <w:rFonts w:hAnsi="Times New Roman" w:ascii="Times New Roman"/>
        </w:rPr>
        <w:t>u ratu (48. rata) u iznosu od 1,14 k</w:t>
      </w:r>
      <w:r w:rsidR="0092108C">
        <w:rPr>
          <w:rFonts w:hAnsi="Times New Roman" w:ascii="Times New Roman"/>
        </w:rPr>
        <w:t>n</w:t>
      </w:r>
      <w:r w:rsidRPr="00FF4B32">
        <w:rPr>
          <w:rFonts w:hAnsi="Times New Roman" w:ascii="Times New Roman"/>
        </w:rPr>
        <w:t>, uz obračun kamata 4,5 % godišnje. Prva rata dospijeva 1 (jednu) godinu nakon pravomoćnosti  ove predstečajne nagodbe sklopljene pred sudom, a svaka naredna najkasnije do posljednjeg dana u mjesecu za tekući mjesec.</w:t>
      </w:r>
    </w:p>
    <w:p w:rsidRDefault="006B5224" w:rsidP="006B5224" w:rsidR="006B5224" w:rsidRPr="00FF4B32">
      <w:pPr>
        <w:ind w:firstLine="708"/>
        <w:jc w:val="both"/>
        <w:rPr>
          <w:rFonts w:hAnsi="Times New Roman" w:ascii="Times New Roman"/>
        </w:rPr>
      </w:pPr>
    </w:p>
    <w:p w:rsidRDefault="006B5224" w:rsidP="006B5224" w:rsidR="006B5224">
      <w:pPr>
        <w:ind w:firstLine="708"/>
        <w:jc w:val="both"/>
        <w:rPr>
          <w:rFonts w:hAnsi="Times New Roman" w:ascii="Times New Roman"/>
        </w:rPr>
      </w:pPr>
      <w:r w:rsidRPr="00FF4B32">
        <w:rPr>
          <w:rFonts w:hAnsi="Times New Roman" w:ascii="Times New Roman"/>
        </w:rPr>
        <w:t xml:space="preserve">6) Vjerovniku </w:t>
      </w:r>
      <w:r w:rsidR="00500807" w:rsidRPr="00F928FC">
        <w:rPr>
          <w:rFonts w:hAnsi="Times New Roman" w:ascii="Times New Roman"/>
        </w:rPr>
        <w:t>H</w:t>
      </w:r>
      <w:r w:rsidR="00500807">
        <w:rPr>
          <w:rFonts w:hAnsi="Times New Roman" w:ascii="Times New Roman"/>
        </w:rPr>
        <w:t>rvatska radiotelevizija</w:t>
      </w:r>
      <w:r w:rsidR="00500807" w:rsidRPr="00F928FC">
        <w:rPr>
          <w:rFonts w:hAnsi="Times New Roman" w:ascii="Times New Roman"/>
        </w:rPr>
        <w:t>,</w:t>
      </w:r>
      <w:r w:rsidR="005A7BFA">
        <w:rPr>
          <w:rFonts w:hAnsi="Times New Roman" w:ascii="Times New Roman"/>
        </w:rPr>
        <w:t xml:space="preserve"> ustanova,</w:t>
      </w:r>
      <w:r w:rsidR="00500807" w:rsidRPr="00F928FC">
        <w:rPr>
          <w:rFonts w:hAnsi="Times New Roman" w:ascii="Times New Roman"/>
        </w:rPr>
        <w:t xml:space="preserve"> </w:t>
      </w:r>
      <w:r w:rsidR="00500807">
        <w:rPr>
          <w:rFonts w:hAnsi="Times New Roman" w:ascii="Times New Roman"/>
        </w:rPr>
        <w:t xml:space="preserve">Zagreb, </w:t>
      </w:r>
      <w:r w:rsidR="00500807" w:rsidRPr="00F928FC">
        <w:rPr>
          <w:rFonts w:hAnsi="Times New Roman" w:ascii="Times New Roman"/>
        </w:rPr>
        <w:t>Prisavlje 3, OIB 68419124305</w:t>
      </w:r>
      <w:r w:rsidRPr="00FF4B32">
        <w:rPr>
          <w:rFonts w:hAnsi="Times New Roman" w:ascii="Times New Roman"/>
        </w:rPr>
        <w:t xml:space="preserve">, utvrđena je tražbina u iznosu od 2.531,10 kn. Sukladno </w:t>
      </w:r>
      <w:r w:rsidR="0092108C">
        <w:rPr>
          <w:rFonts w:hAnsi="Times New Roman" w:ascii="Times New Roman"/>
        </w:rPr>
        <w:t xml:space="preserve">Izmijenjenom </w:t>
      </w:r>
      <w:r w:rsidRPr="00FF4B32">
        <w:rPr>
          <w:rFonts w:hAnsi="Times New Roman" w:ascii="Times New Roman"/>
        </w:rPr>
        <w:t>Planu financijskog restrukturiranja smanjeni iznos tražbine iznosi 2.024,88</w:t>
      </w:r>
      <w:r w:rsidR="0092108C">
        <w:rPr>
          <w:rFonts w:hAnsi="Times New Roman" w:ascii="Times New Roman"/>
        </w:rPr>
        <w:t xml:space="preserve"> </w:t>
      </w:r>
      <w:r w:rsidRPr="00FF4B32">
        <w:rPr>
          <w:rFonts w:hAnsi="Times New Roman" w:ascii="Times New Roman"/>
        </w:rPr>
        <w:t>kn, dok Vjerovnik otpušta Dužniku dio tražbine u iznosu od 506,22 kn, a Dužnik prihvaća otpust duga. Dužnik se obvezuje vjerovniku platiti tražbinu u iznosu od 2.024,88</w:t>
      </w:r>
      <w:r w:rsidR="0092108C">
        <w:rPr>
          <w:rFonts w:hAnsi="Times New Roman" w:ascii="Times New Roman"/>
        </w:rPr>
        <w:t xml:space="preserve"> </w:t>
      </w:r>
      <w:r w:rsidRPr="00FF4B32">
        <w:rPr>
          <w:rFonts w:hAnsi="Times New Roman" w:ascii="Times New Roman"/>
        </w:rPr>
        <w:t>k</w:t>
      </w:r>
      <w:r w:rsidR="0092108C">
        <w:rPr>
          <w:rFonts w:hAnsi="Times New Roman" w:ascii="Times New Roman"/>
        </w:rPr>
        <w:t>n</w:t>
      </w:r>
      <w:r w:rsidRPr="00FF4B32">
        <w:rPr>
          <w:rFonts w:hAnsi="Times New Roman" w:ascii="Times New Roman"/>
        </w:rPr>
        <w:t>, nakon isteka 1 (jedne) godine počeka u 48 (četrdesetosam)  mjesečn</w:t>
      </w:r>
      <w:r w:rsidR="00A759D2">
        <w:rPr>
          <w:rFonts w:hAnsi="Times New Roman" w:ascii="Times New Roman"/>
        </w:rPr>
        <w:t>ih rata, i to u 47 (četrdesetse</w:t>
      </w:r>
      <w:r w:rsidRPr="00FF4B32">
        <w:rPr>
          <w:rFonts w:hAnsi="Times New Roman" w:ascii="Times New Roman"/>
        </w:rPr>
        <w:t>d</w:t>
      </w:r>
      <w:r w:rsidR="00A759D2">
        <w:rPr>
          <w:rFonts w:hAnsi="Times New Roman" w:ascii="Times New Roman"/>
        </w:rPr>
        <w:t>am</w:t>
      </w:r>
      <w:r w:rsidRPr="00FF4B32">
        <w:rPr>
          <w:rFonts w:hAnsi="Times New Roman" w:ascii="Times New Roman"/>
        </w:rPr>
        <w:t>) jednakih mjesečnih rata u iznosu od po 42,19 k</w:t>
      </w:r>
      <w:r w:rsidR="0092108C">
        <w:rPr>
          <w:rFonts w:hAnsi="Times New Roman" w:ascii="Times New Roman"/>
        </w:rPr>
        <w:t>n</w:t>
      </w:r>
      <w:r w:rsidRPr="00FF4B32">
        <w:rPr>
          <w:rFonts w:hAnsi="Times New Roman" w:ascii="Times New Roman"/>
        </w:rPr>
        <w:t>, te posljedn</w:t>
      </w:r>
      <w:r>
        <w:rPr>
          <w:rFonts w:hAnsi="Times New Roman" w:ascii="Times New Roman"/>
        </w:rPr>
        <w:t>j</w:t>
      </w:r>
      <w:r w:rsidRPr="00FF4B32">
        <w:rPr>
          <w:rFonts w:hAnsi="Times New Roman" w:ascii="Times New Roman"/>
        </w:rPr>
        <w:t>u ratu (48. rata) u iznosu od 41,95 k</w:t>
      </w:r>
      <w:r w:rsidR="0092108C">
        <w:rPr>
          <w:rFonts w:hAnsi="Times New Roman" w:ascii="Times New Roman"/>
        </w:rPr>
        <w:t>n</w:t>
      </w:r>
      <w:r w:rsidRPr="00FF4B32">
        <w:rPr>
          <w:rFonts w:hAnsi="Times New Roman" w:ascii="Times New Roman"/>
        </w:rPr>
        <w:t>, uz obračun kamata 4,5 % godišnje. Prva rata dospijeva 1 (jednu) godinu nakon pravomoćnosti  ove predstečajne nagodbe sklopljene pred sudom, a svaka naredna najkasnije do posljednjeg dana u mjesecu za tekući mjesec.</w:t>
      </w:r>
    </w:p>
    <w:p w:rsidRDefault="006B5224" w:rsidP="006B5224" w:rsidR="006B5224" w:rsidRPr="00FF4B32">
      <w:pPr>
        <w:ind w:firstLine="708"/>
        <w:jc w:val="both"/>
        <w:rPr>
          <w:rFonts w:hAnsi="Times New Roman" w:ascii="Times New Roman"/>
        </w:rPr>
      </w:pPr>
    </w:p>
    <w:p w:rsidRDefault="006B5224" w:rsidP="006B5224" w:rsidR="006B5224">
      <w:pPr>
        <w:ind w:firstLine="708"/>
        <w:jc w:val="both"/>
        <w:rPr>
          <w:rFonts w:hAnsi="Times New Roman" w:ascii="Times New Roman"/>
        </w:rPr>
      </w:pPr>
      <w:r w:rsidRPr="00FF4B32">
        <w:rPr>
          <w:rFonts w:hAnsi="Times New Roman" w:ascii="Times New Roman"/>
        </w:rPr>
        <w:t xml:space="preserve">7) Vjerovniku </w:t>
      </w:r>
      <w:r w:rsidR="00185283" w:rsidRPr="00F928FC">
        <w:rPr>
          <w:rFonts w:hAnsi="Times New Roman" w:ascii="Times New Roman"/>
        </w:rPr>
        <w:t>H</w:t>
      </w:r>
      <w:r w:rsidR="00185283">
        <w:rPr>
          <w:rFonts w:hAnsi="Times New Roman" w:ascii="Times New Roman"/>
        </w:rPr>
        <w:t>rvatske vode</w:t>
      </w:r>
      <w:r w:rsidR="00185283" w:rsidRPr="00F928FC">
        <w:rPr>
          <w:rFonts w:hAnsi="Times New Roman" w:ascii="Times New Roman"/>
        </w:rPr>
        <w:t>, pravna osoba za upravljanje vodama,</w:t>
      </w:r>
      <w:r w:rsidR="00185283">
        <w:rPr>
          <w:rFonts w:hAnsi="Times New Roman" w:ascii="Times New Roman"/>
        </w:rPr>
        <w:t xml:space="preserve"> Zagreb,</w:t>
      </w:r>
      <w:r w:rsidR="00185283" w:rsidRPr="00F928FC">
        <w:rPr>
          <w:rFonts w:hAnsi="Times New Roman" w:ascii="Times New Roman"/>
        </w:rPr>
        <w:t xml:space="preserve"> Grada Vukovara 220, OIB 28921383001</w:t>
      </w:r>
      <w:r w:rsidRPr="00FF4B32">
        <w:rPr>
          <w:rFonts w:hAnsi="Times New Roman" w:ascii="Times New Roman"/>
        </w:rPr>
        <w:t xml:space="preserve">, utvrđena je tražbina u iznosu od 29.878,69 kn. Sukladno </w:t>
      </w:r>
      <w:r w:rsidR="0092108C">
        <w:rPr>
          <w:rFonts w:hAnsi="Times New Roman" w:ascii="Times New Roman"/>
        </w:rPr>
        <w:t>Izmijenjenom p</w:t>
      </w:r>
      <w:r w:rsidRPr="00FF4B32">
        <w:rPr>
          <w:rFonts w:hAnsi="Times New Roman" w:ascii="Times New Roman"/>
        </w:rPr>
        <w:t>lanu financijskog restrukturiranja smanjeni iznos tražbine iznosi 23.902,95 kn, dok Vjerovnik otpušta Dužniku dio tražbine u iznosu od 5.975,74</w:t>
      </w:r>
      <w:r w:rsidR="0092108C">
        <w:rPr>
          <w:rFonts w:hAnsi="Times New Roman" w:ascii="Times New Roman"/>
        </w:rPr>
        <w:t xml:space="preserve"> </w:t>
      </w:r>
      <w:r w:rsidRPr="00FF4B32">
        <w:rPr>
          <w:rFonts w:hAnsi="Times New Roman" w:ascii="Times New Roman"/>
        </w:rPr>
        <w:t>kn, a Dužnik prihvaća otpust duga. Dužnik se obvezuje vjerovniku platiti tražbinu u iznosu od 23.902,95 k</w:t>
      </w:r>
      <w:r w:rsidR="0092108C">
        <w:rPr>
          <w:rFonts w:hAnsi="Times New Roman" w:ascii="Times New Roman"/>
        </w:rPr>
        <w:t>n</w:t>
      </w:r>
      <w:r w:rsidRPr="00FF4B32">
        <w:rPr>
          <w:rFonts w:hAnsi="Times New Roman" w:ascii="Times New Roman"/>
        </w:rPr>
        <w:t>, nakon isteka 1 (jedne) godine počeka u 48 (četrdsetosam) mjesečnih rata, i to u 47 (četdesetsedam) jednakih mjesečnih rata u iznosu od po 497,98 k</w:t>
      </w:r>
      <w:r w:rsidR="0092108C">
        <w:rPr>
          <w:rFonts w:hAnsi="Times New Roman" w:ascii="Times New Roman"/>
        </w:rPr>
        <w:t>n</w:t>
      </w:r>
      <w:r w:rsidRPr="00FF4B32">
        <w:rPr>
          <w:rFonts w:hAnsi="Times New Roman" w:ascii="Times New Roman"/>
        </w:rPr>
        <w:t>, te posljedn</w:t>
      </w:r>
      <w:r w:rsidR="005C560D">
        <w:rPr>
          <w:rFonts w:hAnsi="Times New Roman" w:ascii="Times New Roman"/>
        </w:rPr>
        <w:t>j</w:t>
      </w:r>
      <w:r w:rsidRPr="00FF4B32">
        <w:rPr>
          <w:rFonts w:hAnsi="Times New Roman" w:ascii="Times New Roman"/>
        </w:rPr>
        <w:t>u ratu (48. rata) u iznosu od 497,89  k</w:t>
      </w:r>
      <w:r w:rsidR="0092108C">
        <w:rPr>
          <w:rFonts w:hAnsi="Times New Roman" w:ascii="Times New Roman"/>
        </w:rPr>
        <w:t>n</w:t>
      </w:r>
      <w:r w:rsidRPr="00FF4B32">
        <w:rPr>
          <w:rFonts w:hAnsi="Times New Roman" w:ascii="Times New Roman"/>
        </w:rPr>
        <w:t>, uz obračun kamata 4,5 % godišnje. Prva rata dospijeva 1 (jednu) godinu nakon pravomoćnosti  ove predstečajne nagodbe sklopljene pred sudom, a svaka naredna najkasnije do posljednjeg dana u mjesecu za tekući mjesec.</w:t>
      </w:r>
    </w:p>
    <w:p w:rsidRDefault="006B5224" w:rsidP="006B5224" w:rsidR="006B5224" w:rsidRPr="00FF4B32">
      <w:pPr>
        <w:ind w:firstLine="708"/>
        <w:jc w:val="both"/>
        <w:rPr>
          <w:rFonts w:hAnsi="Times New Roman" w:ascii="Times New Roman"/>
        </w:rPr>
      </w:pPr>
    </w:p>
    <w:p w:rsidRDefault="006B5224" w:rsidP="006B5224" w:rsidR="006B5224">
      <w:pPr>
        <w:ind w:firstLine="708"/>
        <w:jc w:val="both"/>
        <w:rPr>
          <w:rFonts w:hAnsi="Times New Roman" w:ascii="Times New Roman"/>
        </w:rPr>
      </w:pPr>
      <w:r w:rsidRPr="00FF4B32">
        <w:rPr>
          <w:rFonts w:hAnsi="Times New Roman" w:ascii="Times New Roman"/>
        </w:rPr>
        <w:t xml:space="preserve">8) Vjerovniku </w:t>
      </w:r>
      <w:r w:rsidR="00185283" w:rsidRPr="00F928FC">
        <w:rPr>
          <w:rFonts w:hAnsi="Times New Roman" w:ascii="Times New Roman"/>
        </w:rPr>
        <w:t>HRVATSKE ŠUME društvo s ograničenom odgovornošću,</w:t>
      </w:r>
      <w:r w:rsidR="00185283">
        <w:rPr>
          <w:rFonts w:hAnsi="Times New Roman" w:ascii="Times New Roman"/>
        </w:rPr>
        <w:t xml:space="preserve"> Zagreb,</w:t>
      </w:r>
      <w:r w:rsidR="00185283" w:rsidRPr="00F928FC">
        <w:rPr>
          <w:rFonts w:hAnsi="Times New Roman" w:ascii="Times New Roman"/>
        </w:rPr>
        <w:t xml:space="preserve"> Ul. Ljudevita Farkaša Vukotinovića 2, OIB 69693144506</w:t>
      </w:r>
      <w:r w:rsidRPr="00FF4B32">
        <w:rPr>
          <w:rFonts w:hAnsi="Times New Roman" w:ascii="Times New Roman"/>
        </w:rPr>
        <w:t xml:space="preserve">, utvrđena je tražbina u iznosu od 2.812,06 kn. Sukladno </w:t>
      </w:r>
      <w:r w:rsidR="0092108C">
        <w:rPr>
          <w:rFonts w:hAnsi="Times New Roman" w:ascii="Times New Roman"/>
        </w:rPr>
        <w:t xml:space="preserve"> Izmijenjenom </w:t>
      </w:r>
      <w:r w:rsidRPr="00FF4B32">
        <w:rPr>
          <w:rFonts w:hAnsi="Times New Roman" w:ascii="Times New Roman"/>
        </w:rPr>
        <w:t>Planu financijskog restrukturiranja smanjeni iznos tražbine iznosi 2.249,65</w:t>
      </w:r>
      <w:r w:rsidR="005C560D">
        <w:rPr>
          <w:rFonts w:hAnsi="Times New Roman" w:ascii="Times New Roman"/>
        </w:rPr>
        <w:t xml:space="preserve"> </w:t>
      </w:r>
      <w:r w:rsidRPr="00FF4B32">
        <w:rPr>
          <w:rFonts w:hAnsi="Times New Roman" w:ascii="Times New Roman"/>
        </w:rPr>
        <w:t>kn, dok Vjerovnik otpušta Dužniku dio tražbine u iznosu od 562,41 kn, a Dužnik prihvaća otpust duga. Dužnik se obvezuje vjerovniku platiti tražbinu u iznosu od 2.249,65</w:t>
      </w:r>
      <w:r w:rsidR="0092108C">
        <w:rPr>
          <w:rFonts w:hAnsi="Times New Roman" w:ascii="Times New Roman"/>
        </w:rPr>
        <w:t xml:space="preserve"> </w:t>
      </w:r>
      <w:r w:rsidRPr="00FF4B32">
        <w:rPr>
          <w:rFonts w:hAnsi="Times New Roman" w:ascii="Times New Roman"/>
        </w:rPr>
        <w:t>kn, nakon isteka 1 (jedne) godine počeka u 48 (četrdesetosam) mjesečnih rata, i to u 47 (četrdesetsedam) jednakih mjesečnih rata u iznosu od po 46,87</w:t>
      </w:r>
      <w:r w:rsidR="005C560D">
        <w:rPr>
          <w:rFonts w:hAnsi="Times New Roman" w:ascii="Times New Roman"/>
        </w:rPr>
        <w:t xml:space="preserve"> kn</w:t>
      </w:r>
      <w:r w:rsidRPr="00FF4B32">
        <w:rPr>
          <w:rFonts w:hAnsi="Times New Roman" w:ascii="Times New Roman"/>
        </w:rPr>
        <w:t>, te posljedn</w:t>
      </w:r>
      <w:r w:rsidR="005C560D">
        <w:rPr>
          <w:rFonts w:hAnsi="Times New Roman" w:ascii="Times New Roman"/>
        </w:rPr>
        <w:t>j</w:t>
      </w:r>
      <w:r w:rsidRPr="00FF4B32">
        <w:rPr>
          <w:rFonts w:hAnsi="Times New Roman" w:ascii="Times New Roman"/>
        </w:rPr>
        <w:t>u ratu (48. rata) u iznosu od 46,76</w:t>
      </w:r>
      <w:r w:rsidR="005C560D">
        <w:rPr>
          <w:rFonts w:hAnsi="Times New Roman" w:ascii="Times New Roman"/>
        </w:rPr>
        <w:t xml:space="preserve"> kn</w:t>
      </w:r>
      <w:r w:rsidRPr="00FF4B32">
        <w:rPr>
          <w:rFonts w:hAnsi="Times New Roman" w:ascii="Times New Roman"/>
        </w:rPr>
        <w:t>, uz obračun kamata 4,5 % godišnje. Prva rata dospijeva 1 (jednu) godine nakon pravomoćnosti  ove predstečajne nagodbe sklopljene pred sudom, a svaka naredna najkasnije do posljednjeg dana u mjesecu za tekući mjesec.</w:t>
      </w:r>
    </w:p>
    <w:p w:rsidRDefault="006B5224" w:rsidP="006B5224" w:rsidR="006B5224" w:rsidRPr="00FF4B32">
      <w:pPr>
        <w:ind w:firstLine="708"/>
        <w:jc w:val="both"/>
        <w:rPr>
          <w:rFonts w:hAnsi="Times New Roman" w:ascii="Times New Roman"/>
        </w:rPr>
      </w:pPr>
    </w:p>
    <w:p w:rsidRDefault="006B5224" w:rsidP="006B5224" w:rsidR="006B5224">
      <w:pPr>
        <w:ind w:firstLine="708"/>
        <w:jc w:val="both"/>
        <w:rPr>
          <w:rFonts w:hAnsi="Times New Roman" w:ascii="Times New Roman"/>
        </w:rPr>
      </w:pPr>
      <w:r w:rsidRPr="00FF4B32">
        <w:rPr>
          <w:rFonts w:hAnsi="Times New Roman" w:ascii="Times New Roman"/>
        </w:rPr>
        <w:lastRenderedPageBreak/>
        <w:t xml:space="preserve">9) Vjerovniku </w:t>
      </w:r>
      <w:r w:rsidR="00740E6C" w:rsidRPr="00F928FC">
        <w:rPr>
          <w:rFonts w:hAnsi="Times New Roman" w:ascii="Times New Roman"/>
        </w:rPr>
        <w:t xml:space="preserve">Republika </w:t>
      </w:r>
      <w:r w:rsidR="00740E6C">
        <w:rPr>
          <w:rFonts w:hAnsi="Times New Roman" w:ascii="Times New Roman"/>
        </w:rPr>
        <w:t xml:space="preserve"> </w:t>
      </w:r>
      <w:r w:rsidR="00740E6C" w:rsidRPr="00F928FC">
        <w:rPr>
          <w:rFonts w:hAnsi="Times New Roman" w:ascii="Times New Roman"/>
        </w:rPr>
        <w:t xml:space="preserve">Hrvatska, </w:t>
      </w:r>
      <w:r w:rsidR="00740E6C">
        <w:rPr>
          <w:rFonts w:hAnsi="Times New Roman" w:ascii="Times New Roman"/>
        </w:rPr>
        <w:t>Ministarstvo financija, Porezna uprava, Zagreb,</w:t>
      </w:r>
      <w:r w:rsidR="00740E6C" w:rsidRPr="00F928FC">
        <w:rPr>
          <w:rFonts w:hAnsi="Times New Roman" w:ascii="Times New Roman"/>
        </w:rPr>
        <w:t xml:space="preserve"> Boškovićeva 5, OIB 18683136487</w:t>
      </w:r>
      <w:r w:rsidRPr="00FF4B32">
        <w:rPr>
          <w:rFonts w:hAnsi="Times New Roman" w:ascii="Times New Roman"/>
        </w:rPr>
        <w:t xml:space="preserve">, utvrđena je tražbina u iznosu od 606.014,81 kn. Sukladno </w:t>
      </w:r>
      <w:r w:rsidR="0092108C">
        <w:rPr>
          <w:rFonts w:hAnsi="Times New Roman" w:ascii="Times New Roman"/>
        </w:rPr>
        <w:t>Izmijenjenom</w:t>
      </w:r>
      <w:r w:rsidR="00294254">
        <w:rPr>
          <w:rFonts w:hAnsi="Times New Roman" w:ascii="Times New Roman"/>
        </w:rPr>
        <w:t xml:space="preserve"> </w:t>
      </w:r>
      <w:r w:rsidR="0092108C">
        <w:rPr>
          <w:rFonts w:hAnsi="Times New Roman" w:ascii="Times New Roman"/>
        </w:rPr>
        <w:t>p</w:t>
      </w:r>
      <w:r w:rsidRPr="00FF4B32">
        <w:rPr>
          <w:rFonts w:hAnsi="Times New Roman" w:ascii="Times New Roman"/>
        </w:rPr>
        <w:t>lanu financijskog restrukturiranja smanjeni iznos tražbine iznosi 484.811,85kn, dok Vjerovnik otpušta Dužniku dio tražbine u iznosu od 121.202,96</w:t>
      </w:r>
      <w:r w:rsidR="0092108C">
        <w:rPr>
          <w:rFonts w:hAnsi="Times New Roman" w:ascii="Times New Roman"/>
        </w:rPr>
        <w:t xml:space="preserve"> </w:t>
      </w:r>
      <w:r w:rsidRPr="00FF4B32">
        <w:rPr>
          <w:rFonts w:hAnsi="Times New Roman" w:ascii="Times New Roman"/>
        </w:rPr>
        <w:t>kn, a Dužnik prihvaća otpust duga. Dužnik se obvezuje vjerovniku platiti tražbinu u iznosu od 484.811,85</w:t>
      </w:r>
      <w:r w:rsidR="0092108C">
        <w:rPr>
          <w:rFonts w:hAnsi="Times New Roman" w:ascii="Times New Roman"/>
        </w:rPr>
        <w:t xml:space="preserve"> </w:t>
      </w:r>
      <w:r w:rsidRPr="00FF4B32">
        <w:rPr>
          <w:rFonts w:hAnsi="Times New Roman" w:ascii="Times New Roman"/>
        </w:rPr>
        <w:t>k</w:t>
      </w:r>
      <w:r w:rsidR="0092108C">
        <w:rPr>
          <w:rFonts w:hAnsi="Times New Roman" w:ascii="Times New Roman"/>
        </w:rPr>
        <w:t>n</w:t>
      </w:r>
      <w:r w:rsidRPr="00FF4B32">
        <w:rPr>
          <w:rFonts w:hAnsi="Times New Roman" w:ascii="Times New Roman"/>
        </w:rPr>
        <w:t>, nakon isteka 1 (jedne) godine počeka u 48 (čet</w:t>
      </w:r>
      <w:r w:rsidR="003D4688">
        <w:rPr>
          <w:rFonts w:hAnsi="Times New Roman" w:ascii="Times New Roman"/>
        </w:rPr>
        <w:t>r</w:t>
      </w:r>
      <w:r w:rsidRPr="00FF4B32">
        <w:rPr>
          <w:rFonts w:hAnsi="Times New Roman" w:ascii="Times New Roman"/>
        </w:rPr>
        <w:t>desetosam) mjesečnih rata, i to u 47 (čet</w:t>
      </w:r>
      <w:r w:rsidR="003D4688">
        <w:rPr>
          <w:rFonts w:hAnsi="Times New Roman" w:ascii="Times New Roman"/>
        </w:rPr>
        <w:t>r</w:t>
      </w:r>
      <w:r w:rsidRPr="00FF4B32">
        <w:rPr>
          <w:rFonts w:hAnsi="Times New Roman" w:ascii="Times New Roman"/>
        </w:rPr>
        <w:t xml:space="preserve">desetsedam) jednakih mjesečnih </w:t>
      </w:r>
      <w:r w:rsidR="0092108C">
        <w:rPr>
          <w:rFonts w:hAnsi="Times New Roman" w:ascii="Times New Roman"/>
        </w:rPr>
        <w:t>rata u iznosu od po 10.100,25 k</w:t>
      </w:r>
      <w:r w:rsidRPr="00FF4B32">
        <w:rPr>
          <w:rFonts w:hAnsi="Times New Roman" w:ascii="Times New Roman"/>
        </w:rPr>
        <w:t>n, te posljedn</w:t>
      </w:r>
      <w:r w:rsidR="003D4688">
        <w:rPr>
          <w:rFonts w:hAnsi="Times New Roman" w:ascii="Times New Roman"/>
        </w:rPr>
        <w:t>j</w:t>
      </w:r>
      <w:r w:rsidRPr="00FF4B32">
        <w:rPr>
          <w:rFonts w:hAnsi="Times New Roman" w:ascii="Times New Roman"/>
        </w:rPr>
        <w:t>u ratu (48. rata) u iznosu od 10.100,10 k</w:t>
      </w:r>
      <w:r w:rsidR="0092108C">
        <w:rPr>
          <w:rFonts w:hAnsi="Times New Roman" w:ascii="Times New Roman"/>
        </w:rPr>
        <w:t>n</w:t>
      </w:r>
      <w:r w:rsidRPr="00FF4B32">
        <w:rPr>
          <w:rFonts w:hAnsi="Times New Roman" w:ascii="Times New Roman"/>
        </w:rPr>
        <w:t>, uz obračun kamata 4,5 % godišnje. Prva rata dospijeva 1 (jednu) godinu nakon pravomoćnosti  ove predstečajne nagodbe sklopljene pred sudom, a svaka naredna najkasnije do posljednjeg dana u mjesecu za tekući mjesec.</w:t>
      </w:r>
    </w:p>
    <w:p w:rsidRDefault="006B5224" w:rsidP="006B5224" w:rsidR="006B5224" w:rsidRPr="00FF4B32">
      <w:pPr>
        <w:ind w:firstLine="708"/>
        <w:jc w:val="both"/>
        <w:rPr>
          <w:rFonts w:hAnsi="Times New Roman" w:ascii="Times New Roman"/>
        </w:rPr>
      </w:pPr>
    </w:p>
    <w:p w:rsidRDefault="006B5224" w:rsidP="006B5224" w:rsidR="006B5224">
      <w:pPr>
        <w:ind w:firstLine="708"/>
        <w:jc w:val="both"/>
        <w:rPr>
          <w:rFonts w:hAnsi="Times New Roman" w:ascii="Times New Roman"/>
          <w:strike/>
        </w:rPr>
      </w:pPr>
      <w:r w:rsidRPr="00FF4B32">
        <w:rPr>
          <w:rFonts w:hAnsi="Times New Roman" w:ascii="Times New Roman"/>
        </w:rPr>
        <w:t xml:space="preserve">10) Vjerovniku </w:t>
      </w:r>
      <w:r w:rsidR="009752BC" w:rsidRPr="00F928FC">
        <w:rPr>
          <w:rFonts w:hAnsi="Times New Roman" w:ascii="Times New Roman"/>
        </w:rPr>
        <w:t>VODOOPSKRBA I ODVODNJA društvo s ograničenom odgovornošću za javnu vodoopskrbu i odvodnju,</w:t>
      </w:r>
      <w:r w:rsidR="009752BC" w:rsidRPr="003B6AFA">
        <w:rPr>
          <w:rFonts w:hAnsi="Times New Roman" w:ascii="Times New Roman"/>
        </w:rPr>
        <w:t xml:space="preserve"> </w:t>
      </w:r>
      <w:r w:rsidR="009752BC" w:rsidRPr="00F928FC">
        <w:rPr>
          <w:rFonts w:hAnsi="Times New Roman" w:ascii="Times New Roman"/>
        </w:rPr>
        <w:t>Zagreb,  Folnegovićeva 1, OIB 83416546499</w:t>
      </w:r>
      <w:r w:rsidRPr="00FF4B32">
        <w:rPr>
          <w:rFonts w:hAnsi="Times New Roman" w:ascii="Times New Roman"/>
        </w:rPr>
        <w:t xml:space="preserve">, utvrđena je tražbina u iznosu od 3.678,28 kn. Sukladno </w:t>
      </w:r>
      <w:r w:rsidR="0092108C">
        <w:rPr>
          <w:rFonts w:hAnsi="Times New Roman" w:ascii="Times New Roman"/>
        </w:rPr>
        <w:t>Izmijenjenom p</w:t>
      </w:r>
      <w:r w:rsidRPr="00FF4B32">
        <w:rPr>
          <w:rFonts w:hAnsi="Times New Roman" w:ascii="Times New Roman"/>
        </w:rPr>
        <w:t>lanu financijskog restrukturiranja smanjeni iznos tražbine iznosi 2.942,62</w:t>
      </w:r>
      <w:r w:rsidR="0092108C">
        <w:rPr>
          <w:rFonts w:hAnsi="Times New Roman" w:ascii="Times New Roman"/>
        </w:rPr>
        <w:t xml:space="preserve"> </w:t>
      </w:r>
      <w:r w:rsidRPr="00FF4B32">
        <w:rPr>
          <w:rFonts w:hAnsi="Times New Roman" w:ascii="Times New Roman"/>
        </w:rPr>
        <w:t>kn, dok Vjerovnik otpušta Dužniku dio tražbine u iznosu od 735,66</w:t>
      </w:r>
      <w:r w:rsidR="0092108C">
        <w:rPr>
          <w:rFonts w:hAnsi="Times New Roman" w:ascii="Times New Roman"/>
        </w:rPr>
        <w:t xml:space="preserve"> </w:t>
      </w:r>
      <w:r w:rsidRPr="00FF4B32">
        <w:rPr>
          <w:rFonts w:hAnsi="Times New Roman" w:ascii="Times New Roman"/>
        </w:rPr>
        <w:t>kn, a Dužnik prihvaća otpust duga. Dužnik se obvezuje vjerovniku platiti tražbinu u iznosu od 2.942,62</w:t>
      </w:r>
      <w:r w:rsidR="0092108C">
        <w:rPr>
          <w:rFonts w:hAnsi="Times New Roman" w:ascii="Times New Roman"/>
        </w:rPr>
        <w:t xml:space="preserve"> </w:t>
      </w:r>
      <w:r w:rsidRPr="00FF4B32">
        <w:rPr>
          <w:rFonts w:hAnsi="Times New Roman" w:ascii="Times New Roman"/>
        </w:rPr>
        <w:t>kn, nakon isteka 1 (jedne) godine počeka u 48 (četrdesetosam) mjesečnih rata, i to u 47 (četrdesetsedam) jednakih mjesečnih rata u iznosu od po 61,30 k</w:t>
      </w:r>
      <w:r w:rsidR="0092108C">
        <w:rPr>
          <w:rFonts w:hAnsi="Times New Roman" w:ascii="Times New Roman"/>
        </w:rPr>
        <w:t>n</w:t>
      </w:r>
      <w:r w:rsidRPr="00FF4B32">
        <w:rPr>
          <w:rFonts w:hAnsi="Times New Roman" w:ascii="Times New Roman"/>
        </w:rPr>
        <w:t>, te posljedn</w:t>
      </w:r>
      <w:r w:rsidR="003D4688">
        <w:rPr>
          <w:rFonts w:hAnsi="Times New Roman" w:ascii="Times New Roman"/>
        </w:rPr>
        <w:t>j</w:t>
      </w:r>
      <w:r w:rsidRPr="00FF4B32">
        <w:rPr>
          <w:rFonts w:hAnsi="Times New Roman" w:ascii="Times New Roman"/>
        </w:rPr>
        <w:t>u ratu (48. rata) u iznosu od 61,52</w:t>
      </w:r>
      <w:r w:rsidR="0092108C">
        <w:rPr>
          <w:rFonts w:hAnsi="Times New Roman" w:ascii="Times New Roman"/>
        </w:rPr>
        <w:t xml:space="preserve"> </w:t>
      </w:r>
      <w:r w:rsidRPr="00FF4B32">
        <w:rPr>
          <w:rFonts w:hAnsi="Times New Roman" w:ascii="Times New Roman"/>
        </w:rPr>
        <w:t>kn, uz obračun kamata 4,5 % godišnje. Prva rata dospijeva 1 (jednu) godinu nakon pravomoćnosti  ove predstečajne nagodbe sklopljene pred sudom, a svaka naredna najkasnije do posljednjeg dana u mjesecu za tekući mjesec</w:t>
      </w:r>
      <w:r>
        <w:rPr>
          <w:rFonts w:hAnsi="Times New Roman" w:ascii="Times New Roman"/>
          <w:strike/>
        </w:rPr>
        <w:t>.</w:t>
      </w:r>
    </w:p>
    <w:p w:rsidRDefault="006B5224" w:rsidP="006B5224" w:rsidR="006B5224" w:rsidRPr="00FF4B32">
      <w:pPr>
        <w:ind w:firstLine="708"/>
        <w:jc w:val="both"/>
        <w:rPr>
          <w:rFonts w:hAnsi="Times New Roman" w:ascii="Times New Roman"/>
          <w:strike/>
        </w:rPr>
      </w:pPr>
    </w:p>
    <w:p w:rsidRDefault="006B5224" w:rsidP="006B5224" w:rsidR="006B5224">
      <w:pPr>
        <w:ind w:firstLine="708"/>
        <w:jc w:val="both"/>
        <w:rPr>
          <w:rFonts w:hAnsi="Times New Roman" w:ascii="Times New Roman"/>
          <w:strike/>
        </w:rPr>
      </w:pPr>
      <w:r w:rsidRPr="00FF4B32">
        <w:rPr>
          <w:rFonts w:hAnsi="Times New Roman" w:ascii="Times New Roman"/>
        </w:rPr>
        <w:t xml:space="preserve">11) Vjerovniku </w:t>
      </w:r>
      <w:r w:rsidR="00E930BA" w:rsidRPr="00F928FC">
        <w:rPr>
          <w:rFonts w:hAnsi="Times New Roman" w:ascii="Times New Roman"/>
        </w:rPr>
        <w:t>ZAGREBAČKI HOLDING</w:t>
      </w:r>
      <w:r w:rsidR="00294254">
        <w:rPr>
          <w:rFonts w:hAnsi="Times New Roman" w:ascii="Times New Roman"/>
        </w:rPr>
        <w:t xml:space="preserve"> d.o.o.</w:t>
      </w:r>
      <w:r w:rsidR="00E930BA">
        <w:rPr>
          <w:rFonts w:hAnsi="Times New Roman" w:ascii="Times New Roman"/>
        </w:rPr>
        <w:t xml:space="preserve">, </w:t>
      </w:r>
      <w:r w:rsidR="00E930BA" w:rsidRPr="00F928FC">
        <w:rPr>
          <w:rFonts w:hAnsi="Times New Roman" w:ascii="Times New Roman"/>
        </w:rPr>
        <w:t>Zagreb, Ulica grada Vukovara 41, OIB 85584865987</w:t>
      </w:r>
      <w:r w:rsidR="00E930BA">
        <w:rPr>
          <w:rFonts w:hAnsi="Times New Roman" w:ascii="Times New Roman"/>
        </w:rPr>
        <w:t xml:space="preserve">, </w:t>
      </w:r>
      <w:r w:rsidR="00294254">
        <w:rPr>
          <w:rFonts w:hAnsi="Times New Roman" w:ascii="Times New Roman"/>
        </w:rPr>
        <w:t>Podružnica čistoća</w:t>
      </w:r>
      <w:r w:rsidRPr="00FF4B32">
        <w:rPr>
          <w:rFonts w:hAnsi="Times New Roman" w:ascii="Times New Roman"/>
        </w:rPr>
        <w:t xml:space="preserve">, utvrđena je tražbina u iznosu od 2.489,97 kn. Sukladno </w:t>
      </w:r>
      <w:r w:rsidR="0092108C">
        <w:rPr>
          <w:rFonts w:hAnsi="Times New Roman" w:ascii="Times New Roman"/>
        </w:rPr>
        <w:t>Izmijenjenom p</w:t>
      </w:r>
      <w:r w:rsidRPr="00FF4B32">
        <w:rPr>
          <w:rFonts w:hAnsi="Times New Roman" w:ascii="Times New Roman"/>
        </w:rPr>
        <w:t>lanu financijskog restrukturiranja smanjeni iznos tražbine iznosi 1.991,98</w:t>
      </w:r>
      <w:r w:rsidR="0092108C">
        <w:rPr>
          <w:rFonts w:hAnsi="Times New Roman" w:ascii="Times New Roman"/>
        </w:rPr>
        <w:t xml:space="preserve"> </w:t>
      </w:r>
      <w:r w:rsidRPr="00FF4B32">
        <w:rPr>
          <w:rFonts w:hAnsi="Times New Roman" w:ascii="Times New Roman"/>
        </w:rPr>
        <w:t>kn, dok Vjerovnik otpušta Dužniku dio tražbine u iznosu od 497,99 kn, a Dužnik prihvaća otpust duga. Dužnik se obvezuje vjerovniku platiti tražbinu u iznosu od 1.991,98 kn, nakon isteka 1 (jedne) godine počeka u 48 (četrdesetosam) mjesečnih rata, i to u 47 (četrdesetsedam) jednakih mjesečnih rata u iznosu od po 41,50 kn, te posljedn</w:t>
      </w:r>
      <w:r w:rsidR="003D4688">
        <w:rPr>
          <w:rFonts w:hAnsi="Times New Roman" w:ascii="Times New Roman"/>
        </w:rPr>
        <w:t>j</w:t>
      </w:r>
      <w:r w:rsidRPr="00FF4B32">
        <w:rPr>
          <w:rFonts w:hAnsi="Times New Roman" w:ascii="Times New Roman"/>
        </w:rPr>
        <w:t>u ratu</w:t>
      </w:r>
      <w:r w:rsidR="0092108C">
        <w:rPr>
          <w:rFonts w:hAnsi="Times New Roman" w:ascii="Times New Roman"/>
        </w:rPr>
        <w:t xml:space="preserve"> (48. rata) u iznosu od 41,48 k</w:t>
      </w:r>
      <w:r w:rsidRPr="00FF4B32">
        <w:rPr>
          <w:rFonts w:hAnsi="Times New Roman" w:ascii="Times New Roman"/>
        </w:rPr>
        <w:t>n, uz obračun kamata 4,5 % godišnje. Prva rata dospijeva 1 (jednu) godinu nakon pravomoćnosti  ove predstečajne nagodbe sklopljene pred sudom, a svaka naredna najkasnije do posljednjeg dana u mjesecu za tekući mjesec</w:t>
      </w:r>
      <w:r>
        <w:rPr>
          <w:rFonts w:hAnsi="Times New Roman" w:ascii="Times New Roman"/>
          <w:strike/>
        </w:rPr>
        <w:t>.</w:t>
      </w:r>
    </w:p>
    <w:p w:rsidRDefault="006B5224" w:rsidP="006B5224" w:rsidR="006B5224" w:rsidRPr="00FF4B32">
      <w:pPr>
        <w:ind w:firstLine="708"/>
        <w:jc w:val="both"/>
        <w:rPr>
          <w:rFonts w:hAnsi="Times New Roman" w:ascii="Times New Roman"/>
        </w:rPr>
      </w:pPr>
    </w:p>
    <w:p w:rsidRDefault="006B5224" w:rsidP="006B5224" w:rsidR="006B5224" w:rsidRPr="00FF4B32">
      <w:pPr>
        <w:ind w:firstLine="708"/>
        <w:jc w:val="both"/>
        <w:rPr>
          <w:rFonts w:hAnsi="Times New Roman" w:ascii="Times New Roman"/>
        </w:rPr>
      </w:pPr>
      <w:r w:rsidRPr="00FF4B32">
        <w:rPr>
          <w:rFonts w:hAnsi="Times New Roman" w:ascii="Times New Roman"/>
        </w:rPr>
        <w:t xml:space="preserve">12) Vjerovniku </w:t>
      </w:r>
      <w:r w:rsidR="006F34EC" w:rsidRPr="00F928FC">
        <w:rPr>
          <w:rFonts w:hAnsi="Times New Roman" w:ascii="Times New Roman"/>
        </w:rPr>
        <w:t>R</w:t>
      </w:r>
      <w:r w:rsidR="006F34EC">
        <w:rPr>
          <w:rFonts w:hAnsi="Times New Roman" w:ascii="Times New Roman"/>
        </w:rPr>
        <w:t xml:space="preserve">epublika Hrvatska, </w:t>
      </w:r>
      <w:r w:rsidR="006F34EC" w:rsidRPr="00F928FC">
        <w:rPr>
          <w:rFonts w:hAnsi="Times New Roman" w:ascii="Times New Roman"/>
        </w:rPr>
        <w:t>M</w:t>
      </w:r>
      <w:r w:rsidR="006F34EC">
        <w:rPr>
          <w:rFonts w:hAnsi="Times New Roman" w:ascii="Times New Roman"/>
        </w:rPr>
        <w:t>inistarstvo poljoprivrede</w:t>
      </w:r>
      <w:r w:rsidR="006F34EC" w:rsidRPr="00F928FC">
        <w:rPr>
          <w:rFonts w:hAnsi="Times New Roman" w:ascii="Times New Roman"/>
        </w:rPr>
        <w:t xml:space="preserve">, Zagreb, </w:t>
      </w:r>
      <w:r w:rsidR="006F34EC" w:rsidRPr="00C96BCA">
        <w:rPr>
          <w:rStyle w:val="xbe"/>
          <w:rFonts w:hAnsi="Times New Roman" w:ascii="Times New Roman"/>
          <w:color w:val="222222"/>
        </w:rPr>
        <w:t>Ul. Grada Vukovara 78</w:t>
      </w:r>
      <w:r w:rsidR="006F34EC">
        <w:rPr>
          <w:rStyle w:val="xbe"/>
          <w:rFonts w:hAnsi="Times New Roman" w:ascii="Times New Roman"/>
          <w:color w:val="222222"/>
        </w:rPr>
        <w:t>,</w:t>
      </w:r>
      <w:r w:rsidR="006F34EC" w:rsidRPr="00F928FC">
        <w:rPr>
          <w:rFonts w:hAnsi="Times New Roman" w:ascii="Times New Roman"/>
        </w:rPr>
        <w:t xml:space="preserve"> OIB 76767369197</w:t>
      </w:r>
      <w:r>
        <w:rPr>
          <w:rFonts w:hAnsi="Times New Roman" w:ascii="Times New Roman"/>
          <w:b/>
        </w:rPr>
        <w:t>,</w:t>
      </w:r>
      <w:r w:rsidRPr="00FF4B32">
        <w:rPr>
          <w:rFonts w:hAnsi="Times New Roman" w:ascii="Times New Roman"/>
        </w:rPr>
        <w:t xml:space="preserve"> utvrđena je tražbina u iznosu od 8.163,26 kn. Sukladno </w:t>
      </w:r>
      <w:r w:rsidR="0092108C">
        <w:rPr>
          <w:rFonts w:hAnsi="Times New Roman" w:ascii="Times New Roman"/>
        </w:rPr>
        <w:t xml:space="preserve">Izmijenjenom </w:t>
      </w:r>
      <w:r w:rsidRPr="00FF4B32">
        <w:rPr>
          <w:rFonts w:hAnsi="Times New Roman" w:ascii="Times New Roman"/>
        </w:rPr>
        <w:t>Planu financijskog restrukturiranja smanjeni iznos tražbine iznosi 6.530,61</w:t>
      </w:r>
      <w:r w:rsidR="0092108C">
        <w:rPr>
          <w:rFonts w:hAnsi="Times New Roman" w:ascii="Times New Roman"/>
        </w:rPr>
        <w:t xml:space="preserve"> </w:t>
      </w:r>
      <w:r w:rsidRPr="00FF4B32">
        <w:rPr>
          <w:rFonts w:hAnsi="Times New Roman" w:ascii="Times New Roman"/>
        </w:rPr>
        <w:t>kn, dok Vjerovnik otpušta Dužniku dio tražbine u iznosu od 1.632,65 kn, a Dužnik prihvaća otpust duga. Dužnik se obvezuje vjerovniku platiti tražbinu u iznosu od 6.530,61</w:t>
      </w:r>
      <w:r w:rsidR="0092108C">
        <w:rPr>
          <w:rFonts w:hAnsi="Times New Roman" w:ascii="Times New Roman"/>
        </w:rPr>
        <w:t xml:space="preserve"> </w:t>
      </w:r>
      <w:r w:rsidRPr="00FF4B32">
        <w:rPr>
          <w:rFonts w:hAnsi="Times New Roman" w:ascii="Times New Roman"/>
        </w:rPr>
        <w:t>kn, nakon isteka 1 (jedne) godine počeka u 48 (četrdesetosam)  mjesečnih rata, i to u 47 (četrdesetsedam) jednakih mjesečnih rata u iznosu od po 136,05 kn, te posljedn</w:t>
      </w:r>
      <w:r w:rsidR="003D4688">
        <w:rPr>
          <w:rFonts w:hAnsi="Times New Roman" w:ascii="Times New Roman"/>
        </w:rPr>
        <w:t>j</w:t>
      </w:r>
      <w:r w:rsidRPr="00FF4B32">
        <w:rPr>
          <w:rFonts w:hAnsi="Times New Roman" w:ascii="Times New Roman"/>
        </w:rPr>
        <w:t>u ratu (48. rata) u iznosu od 136,26 k</w:t>
      </w:r>
      <w:r w:rsidR="0092108C">
        <w:rPr>
          <w:rFonts w:hAnsi="Times New Roman" w:ascii="Times New Roman"/>
        </w:rPr>
        <w:t>n</w:t>
      </w:r>
      <w:r w:rsidRPr="00FF4B32">
        <w:rPr>
          <w:rFonts w:hAnsi="Times New Roman" w:ascii="Times New Roman"/>
        </w:rPr>
        <w:t>, uz obračun kamata 4,5 % godišnje. Prva rata dospijeva 1 (jednu) godinu nakon pravomoćnosti  ove predstečajne nagodbe sklopljene pred sudom, a svaka naredna najkasnije do posljednjeg dana u mjesecu za tekući mjesec.</w:t>
      </w:r>
    </w:p>
    <w:p w:rsidRDefault="006B5224" w:rsidP="006B5224" w:rsidR="006B5224" w:rsidRPr="00FF4B32">
      <w:pPr>
        <w:jc w:val="both"/>
        <w:rPr>
          <w:rFonts w:hAnsi="Times New Roman" w:ascii="Times New Roman"/>
        </w:rPr>
      </w:pPr>
    </w:p>
    <w:p w:rsidRDefault="00294254" w:rsidP="007757E7" w:rsidR="00294254">
      <w:pPr>
        <w:ind w:firstLine="705"/>
        <w:jc w:val="both"/>
        <w:rPr>
          <w:rFonts w:hAnsi="Times New Roman" w:ascii="Times New Roman"/>
        </w:rPr>
      </w:pPr>
    </w:p>
    <w:p w:rsidRDefault="00294254" w:rsidP="007757E7" w:rsidR="00294254">
      <w:pPr>
        <w:ind w:firstLine="705"/>
        <w:jc w:val="both"/>
        <w:rPr>
          <w:rFonts w:hAnsi="Times New Roman" w:ascii="Times New Roman"/>
        </w:rPr>
      </w:pPr>
    </w:p>
    <w:p w:rsidRDefault="00294254" w:rsidP="007757E7" w:rsidR="00294254">
      <w:pPr>
        <w:ind w:firstLine="705"/>
        <w:jc w:val="both"/>
        <w:rPr>
          <w:rFonts w:hAnsi="Times New Roman" w:ascii="Times New Roman"/>
        </w:rPr>
      </w:pPr>
    </w:p>
    <w:p w:rsidRDefault="00294254" w:rsidP="007757E7" w:rsidR="00294254">
      <w:pPr>
        <w:ind w:firstLine="705"/>
        <w:jc w:val="both"/>
        <w:rPr>
          <w:rFonts w:hAnsi="Times New Roman" w:ascii="Times New Roman"/>
        </w:rPr>
      </w:pPr>
    </w:p>
    <w:p w:rsidRDefault="005C560D" w:rsidP="007757E7" w:rsidR="006B5224">
      <w:pPr>
        <w:ind w:firstLine="705"/>
        <w:jc w:val="both"/>
        <w:rPr>
          <w:rFonts w:hAnsi="Times New Roman" w:ascii="Times New Roman"/>
        </w:rPr>
      </w:pPr>
      <w:r>
        <w:rPr>
          <w:rFonts w:hAnsi="Times New Roman" w:ascii="Times New Roman"/>
        </w:rPr>
        <w:t>Dužnik se obvezuje tražbine vjerovnika 2. skupine – ostali vjerovnici platiti kako slijedi:</w:t>
      </w:r>
    </w:p>
    <w:p w:rsidRDefault="006B5224" w:rsidP="007757E7" w:rsidR="006B5224">
      <w:pPr>
        <w:ind w:firstLine="705"/>
        <w:jc w:val="both"/>
        <w:rPr>
          <w:rFonts w:hAnsi="Times New Roman" w:ascii="Times New Roman"/>
        </w:rPr>
      </w:pPr>
    </w:p>
    <w:p w:rsidRDefault="00397A63" w:rsidP="00397A63" w:rsidR="00397A63">
      <w:pPr>
        <w:ind w:firstLine="708"/>
        <w:jc w:val="both"/>
        <w:rPr>
          <w:rFonts w:hAnsi="Times New Roman" w:ascii="Times New Roman"/>
        </w:rPr>
      </w:pPr>
      <w:r>
        <w:rPr>
          <w:rFonts w:hAnsi="Times New Roman" w:ascii="Times New Roman"/>
        </w:rPr>
        <w:t xml:space="preserve">1) </w:t>
      </w:r>
      <w:r w:rsidRPr="00F928FC">
        <w:rPr>
          <w:rFonts w:hAnsi="Times New Roman" w:ascii="Times New Roman"/>
        </w:rPr>
        <w:t>Vjerovniku 4 th DIMENSION društvo s ograničenom odgovornošću za trgovinu i usluge,</w:t>
      </w:r>
      <w:r>
        <w:rPr>
          <w:rFonts w:hAnsi="Times New Roman" w:ascii="Times New Roman"/>
        </w:rPr>
        <w:t xml:space="preserve"> Zagreb,</w:t>
      </w:r>
      <w:r w:rsidRPr="00F928FC">
        <w:rPr>
          <w:rFonts w:hAnsi="Times New Roman" w:ascii="Times New Roman"/>
        </w:rPr>
        <w:t xml:space="preserve"> Dane Duića 5I, OIB</w:t>
      </w:r>
      <w:r>
        <w:rPr>
          <w:rFonts w:hAnsi="Times New Roman" w:ascii="Times New Roman"/>
        </w:rPr>
        <w:t xml:space="preserve"> </w:t>
      </w:r>
      <w:r w:rsidRPr="00F928FC">
        <w:rPr>
          <w:rFonts w:hAnsi="Times New Roman" w:ascii="Times New Roman"/>
        </w:rPr>
        <w:t>20706921230,</w:t>
      </w:r>
      <w:r>
        <w:rPr>
          <w:rFonts w:hAnsi="Times New Roman" w:ascii="Times New Roman"/>
        </w:rPr>
        <w:t xml:space="preserve">  </w:t>
      </w:r>
      <w:r w:rsidRPr="00F928FC">
        <w:rPr>
          <w:rFonts w:hAnsi="Times New Roman" w:ascii="Times New Roman"/>
        </w:rPr>
        <w:t xml:space="preserve">utvrđena je tražbina u iznosu od 2.493,84 kn. Sukladno </w:t>
      </w:r>
      <w:r w:rsidR="006D5EDE">
        <w:rPr>
          <w:rFonts w:hAnsi="Times New Roman" w:ascii="Times New Roman"/>
        </w:rPr>
        <w:t xml:space="preserve">Izmijenjenom </w:t>
      </w:r>
      <w:r w:rsidR="005A7273">
        <w:rPr>
          <w:rFonts w:hAnsi="Times New Roman" w:ascii="Times New Roman"/>
        </w:rPr>
        <w:t>p</w:t>
      </w:r>
      <w:r w:rsidRPr="00F928FC">
        <w:rPr>
          <w:rFonts w:hAnsi="Times New Roman" w:ascii="Times New Roman"/>
        </w:rPr>
        <w:t>lanu financijskog restrukturiranja smanjeni iznos tražbine iznosi 1.995,07 kn, dok Vjerovnik otpušta Dužniku dio tražbine u iznosu od 498,77 kn, a Dužnik prihvaća otpust duga. Dužnik se obvezuje vjerovniku platiti tražbinu u iznosu od 1.995,07 kn, nakon isteka 2 (dvije) godine počeka u 20 (dvadeset)  kvartalnih rata, i to u 19 (devetnaest) jednakih kvartalnih rata u iznosu od po 99,75 kn, te posljedn</w:t>
      </w:r>
      <w:r>
        <w:rPr>
          <w:rFonts w:hAnsi="Times New Roman" w:ascii="Times New Roman"/>
        </w:rPr>
        <w:t>j</w:t>
      </w:r>
      <w:r w:rsidRPr="00F928FC">
        <w:rPr>
          <w:rFonts w:hAnsi="Times New Roman" w:ascii="Times New Roman"/>
        </w:rPr>
        <w:t>u ratu</w:t>
      </w:r>
      <w:r w:rsidR="006D5EDE">
        <w:rPr>
          <w:rFonts w:hAnsi="Times New Roman" w:ascii="Times New Roman"/>
        </w:rPr>
        <w:t xml:space="preserve"> (20. rata) u iznosu od 99,82 k</w:t>
      </w:r>
      <w:r w:rsidRPr="00F928FC">
        <w:rPr>
          <w:rFonts w:hAnsi="Times New Roman" w:ascii="Times New Roman"/>
        </w:rPr>
        <w:t>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397A63" w:rsidP="00397A63" w:rsidR="00397A63">
      <w:pPr>
        <w:ind w:firstLine="708"/>
        <w:jc w:val="both"/>
        <w:rPr>
          <w:rFonts w:hAnsi="Times New Roman" w:ascii="Times New Roman"/>
        </w:rPr>
      </w:pPr>
      <w:r>
        <w:rPr>
          <w:rFonts w:hAnsi="Times New Roman" w:ascii="Times New Roman"/>
        </w:rPr>
        <w:t xml:space="preserve">2) </w:t>
      </w:r>
      <w:r w:rsidRPr="00F928FC">
        <w:rPr>
          <w:rFonts w:hAnsi="Times New Roman" w:ascii="Times New Roman"/>
        </w:rPr>
        <w:t xml:space="preserve">Vjerovniku AGROKOR-ENERGIJA društvo s ograničenom odgovornošću za proizvodnju, distribuciju i trgovinu električnom energijom, </w:t>
      </w:r>
      <w:r>
        <w:rPr>
          <w:rFonts w:hAnsi="Times New Roman" w:ascii="Times New Roman"/>
        </w:rPr>
        <w:t xml:space="preserve">Zagreb, </w:t>
      </w:r>
      <w:r w:rsidRPr="00F928FC">
        <w:rPr>
          <w:rFonts w:hAnsi="Times New Roman" w:ascii="Times New Roman"/>
        </w:rPr>
        <w:t xml:space="preserve">Trg Dražena Petrovića 3, </w:t>
      </w:r>
      <w:r w:rsidR="006D5EDE">
        <w:rPr>
          <w:rFonts w:hAnsi="Times New Roman" w:ascii="Times New Roman"/>
        </w:rPr>
        <w:t>OIB</w:t>
      </w:r>
      <w:r>
        <w:rPr>
          <w:rFonts w:hAnsi="Times New Roman" w:ascii="Times New Roman"/>
        </w:rPr>
        <w:t xml:space="preserve"> </w:t>
      </w:r>
      <w:r w:rsidRPr="00F928FC">
        <w:rPr>
          <w:rFonts w:hAnsi="Times New Roman" w:ascii="Times New Roman"/>
        </w:rPr>
        <w:t>43546169521, utvrđena je tražbina u iznosu od 214.543,32 kn. Sukladno</w:t>
      </w:r>
      <w:r w:rsidR="006D5EDE">
        <w:rPr>
          <w:rFonts w:hAnsi="Times New Roman" w:ascii="Times New Roman"/>
        </w:rPr>
        <w:t xml:space="preserve"> Izmijenjenom p</w:t>
      </w:r>
      <w:r w:rsidRPr="00F928FC">
        <w:rPr>
          <w:rFonts w:hAnsi="Times New Roman" w:ascii="Times New Roman"/>
        </w:rPr>
        <w:t>lanu financijskog restrukturiranja smanjeni iznos tražbine iznosi 171.634,66 kn, dok Vjerovnik otpušta Dužniku dio tražbine u iznosu od 42.908,66 kn, a Dužnik prihvaća otpust duga. Dužnik se obvezuje vjerovniku platiti tražbinu u iznosu od 171.634,66 kn, nakon isteka 2 (dvije) godine počeka u 20 (dvadeset)  kvartalnih rata, i to u 19 (devetnaest) jednakih kvartalnih rata u iznosu od po 8.581,73 k</w:t>
      </w:r>
      <w:r w:rsidR="007C0AB9">
        <w:rPr>
          <w:rFonts w:hAnsi="Times New Roman" w:ascii="Times New Roman"/>
        </w:rPr>
        <w:t>n</w:t>
      </w:r>
      <w:r w:rsidRPr="00F928FC">
        <w:rPr>
          <w:rFonts w:hAnsi="Times New Roman" w:ascii="Times New Roman"/>
        </w:rPr>
        <w:t>, te posljedn</w:t>
      </w:r>
      <w:r>
        <w:rPr>
          <w:rFonts w:hAnsi="Times New Roman" w:ascii="Times New Roman"/>
        </w:rPr>
        <w:t>j</w:t>
      </w:r>
      <w:r w:rsidRPr="00F928FC">
        <w:rPr>
          <w:rFonts w:hAnsi="Times New Roman" w:ascii="Times New Roman"/>
        </w:rPr>
        <w:t>u ratu (20. rata) u iznosu od 8.581,79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397A63" w:rsidP="00397A63" w:rsidR="00397A63">
      <w:pPr>
        <w:ind w:firstLine="708"/>
        <w:jc w:val="both"/>
        <w:rPr>
          <w:rFonts w:hAnsi="Times New Roman" w:ascii="Times New Roman"/>
        </w:rPr>
      </w:pPr>
      <w:r>
        <w:rPr>
          <w:rFonts w:hAnsi="Times New Roman" w:ascii="Times New Roman"/>
        </w:rPr>
        <w:t xml:space="preserve">3) </w:t>
      </w:r>
      <w:r w:rsidRPr="00F928FC">
        <w:rPr>
          <w:rFonts w:hAnsi="Times New Roman" w:ascii="Times New Roman"/>
        </w:rPr>
        <w:t xml:space="preserve">Vjerovniku AUTO BOSSI d.o.o. trgovina i usluge, </w:t>
      </w:r>
      <w:r>
        <w:rPr>
          <w:rFonts w:hAnsi="Times New Roman" w:ascii="Times New Roman"/>
        </w:rPr>
        <w:t xml:space="preserve">Zagreb, </w:t>
      </w:r>
      <w:r w:rsidRPr="00F928FC">
        <w:rPr>
          <w:rFonts w:hAnsi="Times New Roman" w:ascii="Times New Roman"/>
        </w:rPr>
        <w:t>Preloški put 4, OIB: 95446773917</w:t>
      </w:r>
      <w:r>
        <w:rPr>
          <w:rFonts w:hAnsi="Times New Roman" w:ascii="Times New Roman"/>
        </w:rPr>
        <w:t>,</w:t>
      </w:r>
      <w:r w:rsidRPr="00F928FC">
        <w:rPr>
          <w:rFonts w:hAnsi="Times New Roman" w:ascii="Times New Roman"/>
        </w:rPr>
        <w:t xml:space="preserve"> utvrđena je tražbina u iznosu od 312,50 kn. Sukladno</w:t>
      </w:r>
      <w:r w:rsidR="007C0AB9">
        <w:rPr>
          <w:rFonts w:hAnsi="Times New Roman" w:ascii="Times New Roman"/>
        </w:rPr>
        <w:t xml:space="preserve"> Izmijenjenom</w:t>
      </w:r>
      <w:r w:rsidRPr="00F928FC">
        <w:rPr>
          <w:rFonts w:hAnsi="Times New Roman" w:ascii="Times New Roman"/>
        </w:rPr>
        <w:t xml:space="preserve"> </w:t>
      </w:r>
      <w:r w:rsidR="005A7273">
        <w:rPr>
          <w:rFonts w:hAnsi="Times New Roman" w:ascii="Times New Roman"/>
        </w:rPr>
        <w:t>p</w:t>
      </w:r>
      <w:r w:rsidRPr="00F928FC">
        <w:rPr>
          <w:rFonts w:hAnsi="Times New Roman" w:ascii="Times New Roman"/>
        </w:rPr>
        <w:t>lanu financijskog restrukturiranja smanjeni iznos tražbine iznosi 250,00 kn, dok Vjerovnik otpušta Dužniku dio tražbine u iznosu od 62,50 kn, a Dužnik prihvaća otpust duga. Dužnik se obvezuje vjerovniku platiti tražbinu u iznosu od 250,00 kn, nakon isteka 2 (dvije) godine počeka u 20  (dvadeset) jednakih kvartalnih rata u iznosu od po 12,5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397A63" w:rsidP="00397A63" w:rsidR="00397A63">
      <w:pPr>
        <w:ind w:firstLine="708"/>
        <w:jc w:val="both"/>
        <w:rPr>
          <w:rFonts w:hAnsi="Times New Roman" w:ascii="Times New Roman"/>
        </w:rPr>
      </w:pPr>
      <w:r>
        <w:rPr>
          <w:rFonts w:hAnsi="Times New Roman" w:ascii="Times New Roman"/>
        </w:rPr>
        <w:t xml:space="preserve">4) </w:t>
      </w:r>
      <w:r w:rsidRPr="00F928FC">
        <w:rPr>
          <w:rFonts w:hAnsi="Times New Roman" w:ascii="Times New Roman"/>
        </w:rPr>
        <w:t>Vjerovniku AUTO PARTES d.o.o. za usluge,</w:t>
      </w:r>
      <w:r>
        <w:rPr>
          <w:rFonts w:hAnsi="Times New Roman" w:ascii="Times New Roman"/>
        </w:rPr>
        <w:t xml:space="preserve"> Zagreb,</w:t>
      </w:r>
      <w:r w:rsidRPr="00F928FC">
        <w:rPr>
          <w:rFonts w:hAnsi="Times New Roman" w:ascii="Times New Roman"/>
        </w:rPr>
        <w:t xml:space="preserve"> Bobovačka 2 A, OIB: 52092919956, utvrđena je tražbina u iznosu od 8.295,55 kn. Sukladno </w:t>
      </w:r>
      <w:r w:rsidR="007C0AB9">
        <w:rPr>
          <w:rFonts w:hAnsi="Times New Roman" w:ascii="Times New Roman"/>
        </w:rPr>
        <w:t xml:space="preserve">Izmijenjenom </w:t>
      </w:r>
      <w:r w:rsidR="005A7273">
        <w:rPr>
          <w:rFonts w:hAnsi="Times New Roman" w:ascii="Times New Roman"/>
        </w:rPr>
        <w:t>p</w:t>
      </w:r>
      <w:r w:rsidRPr="00F928FC">
        <w:rPr>
          <w:rFonts w:hAnsi="Times New Roman" w:ascii="Times New Roman"/>
        </w:rPr>
        <w:t>lanu financijskog restrukturiranja smanjeni iznos tražbine iznosi 6.636,44 kn, dok Vjerovnik otpušta Dužniku dio tražbine u iznosu od 1.659,11 kn, a Dužnik prihvaća otpust duga. Dužnik se obvezuje vjerovniku platiti tražbinu u iznosu od 6.636,44 kuna, nakon isteka 2 (dvije) godine počeka u 20 (dvadeset)  kvartalnih rata, i to u 19 (devetnaest) jednakih kvartalnih rata u iznosu od po 331,82 kn, te posljedn</w:t>
      </w:r>
      <w:r>
        <w:rPr>
          <w:rFonts w:hAnsi="Times New Roman" w:ascii="Times New Roman"/>
        </w:rPr>
        <w:t>j</w:t>
      </w:r>
      <w:r w:rsidRPr="00F928FC">
        <w:rPr>
          <w:rFonts w:hAnsi="Times New Roman" w:ascii="Times New Roman"/>
        </w:rPr>
        <w:t>u ratu (20. rata) u iznosu od 331,86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397A63" w:rsidP="00397A63" w:rsidR="00397A63">
      <w:pPr>
        <w:ind w:firstLine="708"/>
        <w:jc w:val="both"/>
        <w:rPr>
          <w:rFonts w:hAnsi="Times New Roman" w:ascii="Times New Roman"/>
        </w:rPr>
      </w:pPr>
      <w:r>
        <w:rPr>
          <w:rFonts w:hAnsi="Times New Roman" w:ascii="Times New Roman"/>
        </w:rPr>
        <w:lastRenderedPageBreak/>
        <w:t xml:space="preserve">5) </w:t>
      </w:r>
      <w:r w:rsidRPr="00F928FC">
        <w:rPr>
          <w:rFonts w:hAnsi="Times New Roman" w:ascii="Times New Roman"/>
        </w:rPr>
        <w:t>Vjerovniku AUTO SERVISNA OPREMA-PONOS društvo s ograničenom odgovornošću za trgovinu,</w:t>
      </w:r>
      <w:r>
        <w:rPr>
          <w:rFonts w:hAnsi="Times New Roman" w:ascii="Times New Roman"/>
        </w:rPr>
        <w:t xml:space="preserve"> Krapina, </w:t>
      </w:r>
      <w:r w:rsidRPr="00F928FC">
        <w:rPr>
          <w:rFonts w:hAnsi="Times New Roman" w:ascii="Times New Roman"/>
        </w:rPr>
        <w:t xml:space="preserve"> Ulica Frana Galovića 13A, OIB</w:t>
      </w:r>
      <w:r>
        <w:rPr>
          <w:rFonts w:hAnsi="Times New Roman" w:ascii="Times New Roman"/>
        </w:rPr>
        <w:t xml:space="preserve"> </w:t>
      </w:r>
      <w:r w:rsidRPr="00F928FC">
        <w:rPr>
          <w:rFonts w:hAnsi="Times New Roman" w:ascii="Times New Roman"/>
        </w:rPr>
        <w:t xml:space="preserve">20399132458, utvrđena je tražbina u iznosu od 365,32 kn. Sukladno </w:t>
      </w:r>
      <w:r w:rsidR="00B34CC7">
        <w:rPr>
          <w:rFonts w:hAnsi="Times New Roman" w:ascii="Times New Roman"/>
        </w:rPr>
        <w:t xml:space="preserve">Izmijenjenom </w:t>
      </w:r>
      <w:r w:rsidR="005A7273">
        <w:rPr>
          <w:rFonts w:hAnsi="Times New Roman" w:ascii="Times New Roman"/>
        </w:rPr>
        <w:t>p</w:t>
      </w:r>
      <w:r w:rsidRPr="00F928FC">
        <w:rPr>
          <w:rFonts w:hAnsi="Times New Roman" w:ascii="Times New Roman"/>
        </w:rPr>
        <w:t>lanu financijskog restrukturiranja smanjeni iznos tražbine iznosi 292,26 kn, dok Vjerovnik otpušta Dužniku dio tražbine u iznosu od 73,06 kn, a Dužnik prihvaća otpust duga. Dužnik se obvezuje vjerovniku platiti tražbinu u iznosu od 292,26 kn, nakon isteka 2 (dvije) godine počeka u 20 (dvadeset)  kvartalnih rata, i to u 19 (devetnaest) jednakih kvartalnih rata u iznosu od po 14,61 kn, te posljedn</w:t>
      </w:r>
      <w:r>
        <w:rPr>
          <w:rFonts w:hAnsi="Times New Roman" w:ascii="Times New Roman"/>
        </w:rPr>
        <w:t>j</w:t>
      </w:r>
      <w:r w:rsidRPr="00F928FC">
        <w:rPr>
          <w:rFonts w:hAnsi="Times New Roman" w:ascii="Times New Roman"/>
        </w:rPr>
        <w:t>u ratu (20. rata) u iznosu od 14,67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397A63" w:rsidP="00397A63" w:rsidR="00397A63">
      <w:pPr>
        <w:ind w:firstLine="708"/>
        <w:jc w:val="both"/>
        <w:rPr>
          <w:rFonts w:hAnsi="Times New Roman" w:ascii="Times New Roman"/>
        </w:rPr>
      </w:pPr>
      <w:r>
        <w:rPr>
          <w:rFonts w:hAnsi="Times New Roman" w:ascii="Times New Roman"/>
        </w:rPr>
        <w:t xml:space="preserve">6) </w:t>
      </w:r>
      <w:r w:rsidRPr="00F928FC">
        <w:rPr>
          <w:rFonts w:hAnsi="Times New Roman" w:ascii="Times New Roman"/>
        </w:rPr>
        <w:t xml:space="preserve">Vjerovniku AUTO ZOVAK d.o.o. za trgovinu i usluge, Velika Mlaka, Nikole Kramarića 20, </w:t>
      </w:r>
      <w:r w:rsidR="00B34CC7">
        <w:rPr>
          <w:rFonts w:hAnsi="Times New Roman" w:ascii="Times New Roman"/>
        </w:rPr>
        <w:t>OIB</w:t>
      </w:r>
      <w:r>
        <w:rPr>
          <w:rFonts w:hAnsi="Times New Roman" w:ascii="Times New Roman"/>
        </w:rPr>
        <w:t xml:space="preserve"> </w:t>
      </w:r>
      <w:r w:rsidRPr="00F928FC">
        <w:rPr>
          <w:rFonts w:hAnsi="Times New Roman" w:ascii="Times New Roman"/>
        </w:rPr>
        <w:t xml:space="preserve">54549529724, utvrđena je tražbina u iznosu od 592,00 kn. Sukladno </w:t>
      </w:r>
      <w:r w:rsidR="00B34CC7">
        <w:rPr>
          <w:rFonts w:hAnsi="Times New Roman" w:ascii="Times New Roman"/>
        </w:rPr>
        <w:t>Izmijenjenom p</w:t>
      </w:r>
      <w:r w:rsidRPr="00F928FC">
        <w:rPr>
          <w:rFonts w:hAnsi="Times New Roman" w:ascii="Times New Roman"/>
        </w:rPr>
        <w:t>lanu financijskog restrukturiranja smanjeni iznos tražbine iznosi 473,60 kn, dok Vjerovnik otpušta Dužniku dio tražbine u iznosu od 118,40 kn, a Dužnik prihvaća otpust duga. Dužnik se obvezuje vjerovniku platiti tražbinu u iznosu od 473,60 kn, nakon isteka 2 (dvije) godine počeka u 20 (dvadeset)  jednakih kvartalnih rata u iznosu od po 23,68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397A63" w:rsidP="00397A63" w:rsidR="00397A63">
      <w:pPr>
        <w:ind w:firstLine="708"/>
        <w:jc w:val="both"/>
        <w:rPr>
          <w:rFonts w:hAnsi="Times New Roman" w:ascii="Times New Roman"/>
        </w:rPr>
      </w:pPr>
      <w:r>
        <w:rPr>
          <w:rFonts w:hAnsi="Times New Roman" w:ascii="Times New Roman"/>
        </w:rPr>
        <w:t xml:space="preserve">7) </w:t>
      </w:r>
      <w:r w:rsidRPr="00F928FC">
        <w:rPr>
          <w:rFonts w:hAnsi="Times New Roman" w:ascii="Times New Roman"/>
        </w:rPr>
        <w:t xml:space="preserve">Vjerovniku AUTO-LOCK, d.o.o. za popravak i održavanje vozila, trgovinu i usluge, </w:t>
      </w:r>
      <w:r>
        <w:rPr>
          <w:rFonts w:hAnsi="Times New Roman" w:ascii="Times New Roman"/>
        </w:rPr>
        <w:t xml:space="preserve">Split, </w:t>
      </w:r>
      <w:r w:rsidRPr="00F928FC">
        <w:rPr>
          <w:rFonts w:hAnsi="Times New Roman" w:ascii="Times New Roman"/>
        </w:rPr>
        <w:t xml:space="preserve">Odeska 6, </w:t>
      </w:r>
      <w:r w:rsidR="00B34CC7">
        <w:rPr>
          <w:rFonts w:hAnsi="Times New Roman" w:ascii="Times New Roman"/>
        </w:rPr>
        <w:t xml:space="preserve">OIB </w:t>
      </w:r>
      <w:r w:rsidRPr="00F928FC">
        <w:rPr>
          <w:rFonts w:hAnsi="Times New Roman" w:ascii="Times New Roman"/>
        </w:rPr>
        <w:t>36201121521, utvrđena je tražbina u iznosu od 45,00 kn. Sukladno</w:t>
      </w:r>
      <w:r w:rsidR="005A7273">
        <w:rPr>
          <w:rFonts w:hAnsi="Times New Roman" w:ascii="Times New Roman"/>
        </w:rPr>
        <w:t xml:space="preserve"> Izmijenjenom</w:t>
      </w:r>
      <w:r w:rsidRPr="00F928FC">
        <w:rPr>
          <w:rFonts w:hAnsi="Times New Roman" w:ascii="Times New Roman"/>
        </w:rPr>
        <w:t xml:space="preserve"> </w:t>
      </w:r>
      <w:r w:rsidR="005A7273">
        <w:rPr>
          <w:rFonts w:hAnsi="Times New Roman" w:ascii="Times New Roman"/>
        </w:rPr>
        <w:t>p</w:t>
      </w:r>
      <w:r w:rsidRPr="00F928FC">
        <w:rPr>
          <w:rFonts w:hAnsi="Times New Roman" w:ascii="Times New Roman"/>
        </w:rPr>
        <w:t>lanu financijskog restrukturiranja smanjeni iznos tražbine iznosi 36,00 kn, dok Vjerovnik otpušta Dužniku dio tražbine u iznosu od 9,00 kn, a Dužnik prihvaća otpust duga. Dužnik se obvezuje vjerovniku platiti tražbinu u iznosu od 36,00 kn, nakon isteka 2 (dvije) godine počeka u 20 (dvadeset)  jednakih kvartalnih rata u iznosu od po 1,80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397A63" w:rsidP="00397A63" w:rsidR="00397A63">
      <w:pPr>
        <w:ind w:firstLine="708"/>
        <w:jc w:val="both"/>
        <w:rPr>
          <w:rFonts w:hAnsi="Times New Roman" w:ascii="Times New Roman"/>
        </w:rPr>
      </w:pPr>
      <w:r>
        <w:rPr>
          <w:rFonts w:hAnsi="Times New Roman" w:ascii="Times New Roman"/>
        </w:rPr>
        <w:t xml:space="preserve">8) </w:t>
      </w:r>
      <w:r w:rsidRPr="00F928FC">
        <w:rPr>
          <w:rFonts w:hAnsi="Times New Roman" w:ascii="Times New Roman"/>
        </w:rPr>
        <w:t>Vjerovniku AUTO-REMETINEC dioničko društvo za autoservisne i remontne usluge, promet auto dijelova i vozila, ispitivanje tehničke ispravnosti, registraciju vozila i zastupanje u obaveznom osiguranju od automobilske odgovornosti i u osiguranju vozača i putnika od posljedica nesretnog slučaja-nezgode,</w:t>
      </w:r>
      <w:r>
        <w:rPr>
          <w:rFonts w:hAnsi="Times New Roman" w:ascii="Times New Roman"/>
        </w:rPr>
        <w:t xml:space="preserve"> Zagreb,</w:t>
      </w:r>
      <w:r w:rsidRPr="00F928FC">
        <w:rPr>
          <w:rFonts w:hAnsi="Times New Roman" w:ascii="Times New Roman"/>
        </w:rPr>
        <w:t xml:space="preserve"> Remetinec 5f, </w:t>
      </w:r>
      <w:r w:rsidR="00B34CC7">
        <w:rPr>
          <w:rFonts w:hAnsi="Times New Roman" w:ascii="Times New Roman"/>
        </w:rPr>
        <w:t>OIB</w:t>
      </w:r>
      <w:r>
        <w:rPr>
          <w:rFonts w:hAnsi="Times New Roman" w:ascii="Times New Roman"/>
        </w:rPr>
        <w:t xml:space="preserve"> </w:t>
      </w:r>
      <w:r w:rsidRPr="00F928FC">
        <w:rPr>
          <w:rFonts w:hAnsi="Times New Roman" w:ascii="Times New Roman"/>
        </w:rPr>
        <w:t>12933687795</w:t>
      </w:r>
      <w:r>
        <w:rPr>
          <w:rFonts w:hAnsi="Times New Roman" w:ascii="Times New Roman"/>
        </w:rPr>
        <w:t>,</w:t>
      </w:r>
      <w:r w:rsidRPr="00F928FC">
        <w:rPr>
          <w:rFonts w:hAnsi="Times New Roman" w:ascii="Times New Roman"/>
        </w:rPr>
        <w:t xml:space="preserve"> utvrđena je tražbina u iznosu od 495,00 kn. Sukladno </w:t>
      </w:r>
      <w:r w:rsidR="005A7273">
        <w:rPr>
          <w:rFonts w:hAnsi="Times New Roman" w:ascii="Times New Roman"/>
        </w:rPr>
        <w:t>Izmijenjenom p</w:t>
      </w:r>
      <w:r w:rsidRPr="00F928FC">
        <w:rPr>
          <w:rFonts w:hAnsi="Times New Roman" w:ascii="Times New Roman"/>
        </w:rPr>
        <w:t>lanu financijskog restrukturiranja smanjeni iznos tražbine iznosi 396,00 kn, dok Vjerovnik otpušta Dužniku dio tražbine u iznosu od 99,00 kn, a Dužnik prihvaća otpust duga. Dužnik se obvezuje vjerovniku platiti tražbinu u iznosu od 396,00 kn, nakon isteka 2 (dvije) godine počeka u 20 (dvadeset)  jednakih kvartal</w:t>
      </w:r>
      <w:r w:rsidR="005A7273">
        <w:rPr>
          <w:rFonts w:hAnsi="Times New Roman" w:ascii="Times New Roman"/>
        </w:rPr>
        <w:t>nih rata u iznosu od po 19,80 k</w:t>
      </w:r>
      <w:r w:rsidRPr="00F928FC">
        <w:rPr>
          <w:rFonts w:hAnsi="Times New Roman" w:ascii="Times New Roman"/>
        </w:rPr>
        <w:t>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397A63" w:rsidP="00397A63" w:rsidR="00397A63">
      <w:pPr>
        <w:ind w:firstLine="708"/>
        <w:jc w:val="both"/>
        <w:rPr>
          <w:rFonts w:hAnsi="Times New Roman" w:ascii="Times New Roman"/>
        </w:rPr>
      </w:pPr>
      <w:r>
        <w:rPr>
          <w:rFonts w:hAnsi="Times New Roman" w:ascii="Times New Roman"/>
        </w:rPr>
        <w:t xml:space="preserve">9) </w:t>
      </w:r>
      <w:r w:rsidRPr="00F928FC">
        <w:rPr>
          <w:rFonts w:hAnsi="Times New Roman" w:ascii="Times New Roman"/>
        </w:rPr>
        <w:t>Vjerovniku AUTOCENTAR MUŽAR d.o.o. za održavanje, popravak i prodaju motornih vozila i rezervnih dijelova</w:t>
      </w:r>
      <w:r>
        <w:rPr>
          <w:rFonts w:hAnsi="Times New Roman" w:ascii="Times New Roman"/>
        </w:rPr>
        <w:t xml:space="preserve">, </w:t>
      </w:r>
      <w:r w:rsidRPr="00F928FC">
        <w:rPr>
          <w:rFonts w:hAnsi="Times New Roman" w:ascii="Times New Roman"/>
        </w:rPr>
        <w:t>Švaljkovec, Švaljkovec 29a, OIB:</w:t>
      </w:r>
      <w:r>
        <w:rPr>
          <w:rFonts w:hAnsi="Times New Roman" w:ascii="Times New Roman"/>
        </w:rPr>
        <w:t xml:space="preserve"> </w:t>
      </w:r>
      <w:r w:rsidRPr="00F928FC">
        <w:rPr>
          <w:rFonts w:hAnsi="Times New Roman" w:ascii="Times New Roman"/>
        </w:rPr>
        <w:t>06934399821</w:t>
      </w:r>
      <w:r>
        <w:rPr>
          <w:rFonts w:hAnsi="Times New Roman" w:ascii="Times New Roman"/>
        </w:rPr>
        <w:t>,</w:t>
      </w:r>
      <w:r w:rsidRPr="00F928FC">
        <w:rPr>
          <w:rFonts w:hAnsi="Times New Roman" w:ascii="Times New Roman"/>
        </w:rPr>
        <w:t xml:space="preserve"> utvrđena je tražbina u iznosu od 3.692,50 kn. Sukladno </w:t>
      </w:r>
      <w:r w:rsidR="00B34CC7">
        <w:rPr>
          <w:rFonts w:hAnsi="Times New Roman" w:ascii="Times New Roman"/>
        </w:rPr>
        <w:t xml:space="preserve">Izmijenjenom </w:t>
      </w:r>
      <w:r w:rsidR="005A7273">
        <w:rPr>
          <w:rFonts w:hAnsi="Times New Roman" w:ascii="Times New Roman"/>
        </w:rPr>
        <w:t>p</w:t>
      </w:r>
      <w:r w:rsidRPr="00F928FC">
        <w:rPr>
          <w:rFonts w:hAnsi="Times New Roman" w:ascii="Times New Roman"/>
        </w:rPr>
        <w:t xml:space="preserve">lanu financijskog restrukturiranja smanjeni iznos tražbine iznosi 2.954,00 kn, dok Vjerovnik otpušta Dužniku dio tražbine u iznosu od 738,50 kn, a Dužnik prihvaća otpust duga. Dužnik se obvezuje </w:t>
      </w:r>
      <w:r w:rsidRPr="00F928FC">
        <w:rPr>
          <w:rFonts w:hAnsi="Times New Roman" w:ascii="Times New Roman"/>
        </w:rPr>
        <w:lastRenderedPageBreak/>
        <w:t>vjerovniku platiti tražbinu u iznosu od 2.954,00 kn, nakon isteka 2 (dvije) godine počeka u 20 (dvadeset)  jednakih kvartalnih rata u iznosu od po 147,70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397A63" w:rsidP="00397A63" w:rsidR="00397A63">
      <w:pPr>
        <w:ind w:firstLine="708"/>
        <w:jc w:val="both"/>
        <w:rPr>
          <w:rFonts w:hAnsi="Times New Roman" w:ascii="Times New Roman"/>
        </w:rPr>
      </w:pPr>
      <w:r>
        <w:rPr>
          <w:rFonts w:hAnsi="Times New Roman" w:ascii="Times New Roman"/>
        </w:rPr>
        <w:t xml:space="preserve">10) </w:t>
      </w:r>
      <w:r w:rsidRPr="00F928FC">
        <w:rPr>
          <w:rFonts w:hAnsi="Times New Roman" w:ascii="Times New Roman"/>
        </w:rPr>
        <w:t>Vjerovniku AUTOCENTAR-BRATUŠA d.o.o. za trgovinu i usluge,</w:t>
      </w:r>
      <w:r w:rsidRPr="00DA404E">
        <w:rPr>
          <w:rFonts w:hAnsi="Times New Roman" w:ascii="Times New Roman"/>
        </w:rPr>
        <w:t xml:space="preserve"> </w:t>
      </w:r>
      <w:r w:rsidRPr="00F928FC">
        <w:rPr>
          <w:rFonts w:hAnsi="Times New Roman" w:ascii="Times New Roman"/>
        </w:rPr>
        <w:t xml:space="preserve">Čakovec,  Preloška 38, </w:t>
      </w:r>
      <w:r w:rsidR="00B34CC7">
        <w:rPr>
          <w:rFonts w:hAnsi="Times New Roman" w:ascii="Times New Roman"/>
        </w:rPr>
        <w:t>OIB</w:t>
      </w:r>
      <w:r>
        <w:rPr>
          <w:rFonts w:hAnsi="Times New Roman" w:ascii="Times New Roman"/>
        </w:rPr>
        <w:t xml:space="preserve"> </w:t>
      </w:r>
      <w:r w:rsidRPr="00F928FC">
        <w:rPr>
          <w:rFonts w:hAnsi="Times New Roman" w:ascii="Times New Roman"/>
        </w:rPr>
        <w:t>48331260549</w:t>
      </w:r>
      <w:r>
        <w:rPr>
          <w:rFonts w:hAnsi="Times New Roman" w:ascii="Times New Roman"/>
        </w:rPr>
        <w:t>,</w:t>
      </w:r>
      <w:r w:rsidRPr="00F928FC">
        <w:rPr>
          <w:rFonts w:hAnsi="Times New Roman" w:ascii="Times New Roman"/>
        </w:rPr>
        <w:t xml:space="preserve"> utvrđena je tražbina u iznosu od 7.500,00 kn. Sukladno </w:t>
      </w:r>
      <w:r w:rsidR="00B34CC7">
        <w:rPr>
          <w:rFonts w:hAnsi="Times New Roman" w:ascii="Times New Roman"/>
        </w:rPr>
        <w:t xml:space="preserve"> Izmijenjenom </w:t>
      </w:r>
      <w:r w:rsidR="005A7273">
        <w:rPr>
          <w:rFonts w:hAnsi="Times New Roman" w:ascii="Times New Roman"/>
        </w:rPr>
        <w:t>p</w:t>
      </w:r>
      <w:r w:rsidRPr="00F928FC">
        <w:rPr>
          <w:rFonts w:hAnsi="Times New Roman" w:ascii="Times New Roman"/>
        </w:rPr>
        <w:t>lanu financijskog restrukturiranja smanjeni iznos tražbine iznosi 6.000,00 kn, dok Vjerovnik otpušta Dužniku dio tražbine u iznosu od 1.500,00 kn, a Dužnik prihvaća otpust duga. Dužnik se obvezuje vjerovniku platiti tražbinu u iznosu od 6000,00 kn, nakon isteka 2 (dvije) godine počeka u 20 (dvadeset)  jednakih kvartalnih rata u iznosu od po 300,00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397A63" w:rsidP="00397A63" w:rsidR="00397A63">
      <w:pPr>
        <w:ind w:firstLine="708"/>
        <w:jc w:val="both"/>
        <w:rPr>
          <w:rFonts w:hAnsi="Times New Roman" w:ascii="Times New Roman"/>
        </w:rPr>
      </w:pPr>
      <w:r>
        <w:rPr>
          <w:rFonts w:hAnsi="Times New Roman" w:ascii="Times New Roman"/>
        </w:rPr>
        <w:t xml:space="preserve">11) </w:t>
      </w:r>
      <w:r w:rsidRPr="00F928FC">
        <w:rPr>
          <w:rFonts w:hAnsi="Times New Roman" w:ascii="Times New Roman"/>
        </w:rPr>
        <w:t xml:space="preserve">Vjerovniku AUTOCOMMERCE HRVATSKA d.o.o. za promet robe na vanjskom i unutrašnjem tržištu, </w:t>
      </w:r>
      <w:r>
        <w:rPr>
          <w:rFonts w:hAnsi="Times New Roman" w:ascii="Times New Roman"/>
        </w:rPr>
        <w:t xml:space="preserve">Zagreb, </w:t>
      </w:r>
      <w:r w:rsidRPr="00F928FC">
        <w:rPr>
          <w:rFonts w:hAnsi="Times New Roman" w:ascii="Times New Roman"/>
        </w:rPr>
        <w:t>Kovinska 22,  OIB</w:t>
      </w:r>
      <w:r>
        <w:rPr>
          <w:rFonts w:hAnsi="Times New Roman" w:ascii="Times New Roman"/>
        </w:rPr>
        <w:t xml:space="preserve"> </w:t>
      </w:r>
      <w:r w:rsidRPr="00F928FC">
        <w:rPr>
          <w:rFonts w:hAnsi="Times New Roman" w:ascii="Times New Roman"/>
        </w:rPr>
        <w:t>36844439304</w:t>
      </w:r>
      <w:r>
        <w:rPr>
          <w:rFonts w:hAnsi="Times New Roman" w:ascii="Times New Roman"/>
        </w:rPr>
        <w:t>,</w:t>
      </w:r>
      <w:r w:rsidRPr="00F928FC">
        <w:rPr>
          <w:rFonts w:hAnsi="Times New Roman" w:ascii="Times New Roman"/>
        </w:rPr>
        <w:t xml:space="preserve"> utvrđena je tražbina u iznosu od 322,20 kn. Sukladno </w:t>
      </w:r>
      <w:r w:rsidR="00B34CC7">
        <w:rPr>
          <w:rFonts w:hAnsi="Times New Roman" w:ascii="Times New Roman"/>
        </w:rPr>
        <w:t xml:space="preserve">Izmijenjenom </w:t>
      </w:r>
      <w:r w:rsidR="005A7273">
        <w:rPr>
          <w:rFonts w:hAnsi="Times New Roman" w:ascii="Times New Roman"/>
        </w:rPr>
        <w:t>p</w:t>
      </w:r>
      <w:r w:rsidRPr="00F928FC">
        <w:rPr>
          <w:rFonts w:hAnsi="Times New Roman" w:ascii="Times New Roman"/>
        </w:rPr>
        <w:t>lanu financijskog restrukturiranja smanjeni iznos tražbine iznosi 257,76 kn, dok Vjerovnik otpušta Dužniku dio tražbine u iznosu od 64,44 kn, a Dužnik prihvaća otpust duga. Dužnik se obvezuje vjerovniku platiti tražbinu u iznosu od 257,76 kn, nakon isteka 2 (dvije) godine počeka u 20 (dvadeset)  kvartalnih rata, i to u 19 (devetnaest) jednakih kvartalnih rata u iznosu od po 12,89 kn, te posljedn</w:t>
      </w:r>
      <w:r>
        <w:rPr>
          <w:rFonts w:hAnsi="Times New Roman" w:ascii="Times New Roman"/>
        </w:rPr>
        <w:t>j</w:t>
      </w:r>
      <w:r w:rsidRPr="00F928FC">
        <w:rPr>
          <w:rFonts w:hAnsi="Times New Roman" w:ascii="Times New Roman"/>
        </w:rPr>
        <w:t>u ratu (20. rata) u iznosu od 12,85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397A63" w:rsidP="00397A63" w:rsidR="00397A63">
      <w:pPr>
        <w:ind w:firstLine="708"/>
        <w:jc w:val="both"/>
        <w:rPr>
          <w:rFonts w:hAnsi="Times New Roman" w:ascii="Times New Roman"/>
        </w:rPr>
      </w:pPr>
      <w:r>
        <w:rPr>
          <w:rFonts w:hAnsi="Times New Roman" w:ascii="Times New Roman"/>
        </w:rPr>
        <w:t xml:space="preserve">12) </w:t>
      </w:r>
      <w:r w:rsidRPr="00F928FC">
        <w:rPr>
          <w:rFonts w:hAnsi="Times New Roman" w:ascii="Times New Roman"/>
        </w:rPr>
        <w:t>Vjerovniku</w:t>
      </w:r>
      <w:r w:rsidR="005960D6">
        <w:rPr>
          <w:rFonts w:hAnsi="Times New Roman" w:ascii="Times New Roman"/>
        </w:rPr>
        <w:t xml:space="preserve"> </w:t>
      </w:r>
      <w:r w:rsidR="005960D6" w:rsidRPr="00F928FC">
        <w:rPr>
          <w:rFonts w:hAnsi="Times New Roman" w:ascii="Times New Roman"/>
        </w:rPr>
        <w:t>C.I.A.K. AUTO d.o.o. za trgovinu,</w:t>
      </w:r>
      <w:r w:rsidR="005960D6" w:rsidRPr="00DB4D55">
        <w:rPr>
          <w:rFonts w:hAnsi="Times New Roman" w:ascii="Times New Roman"/>
        </w:rPr>
        <w:t xml:space="preserve"> </w:t>
      </w:r>
      <w:r w:rsidR="005960D6" w:rsidRPr="00F928FC">
        <w:rPr>
          <w:rFonts w:hAnsi="Times New Roman" w:ascii="Times New Roman"/>
        </w:rPr>
        <w:t xml:space="preserve">Gornji Stupnik,  Gornjostupnička 96, </w:t>
      </w:r>
      <w:r w:rsidR="005960D6">
        <w:rPr>
          <w:rFonts w:hAnsi="Times New Roman" w:ascii="Times New Roman"/>
        </w:rPr>
        <w:t xml:space="preserve">OIB </w:t>
      </w:r>
      <w:r w:rsidR="005960D6" w:rsidRPr="00F928FC">
        <w:rPr>
          <w:rFonts w:hAnsi="Times New Roman" w:ascii="Times New Roman"/>
        </w:rPr>
        <w:t>62595301902</w:t>
      </w:r>
      <w:r w:rsidR="005960D6">
        <w:rPr>
          <w:rFonts w:hAnsi="Times New Roman" w:ascii="Times New Roman"/>
        </w:rPr>
        <w:t xml:space="preserve"> (raniji naziv </w:t>
      </w:r>
      <w:r w:rsidRPr="005960D6">
        <w:rPr>
          <w:rFonts w:hAnsi="Times New Roman" w:ascii="Times New Roman"/>
        </w:rPr>
        <w:t>AUTOSET d.o.o., Zagreb, Baštijanova 2, OIB 62595301902</w:t>
      </w:r>
      <w:r w:rsidR="005960D6" w:rsidRPr="005960D6">
        <w:rPr>
          <w:rFonts w:hAnsi="Times New Roman" w:ascii="Times New Roman"/>
        </w:rPr>
        <w:t>)</w:t>
      </w:r>
      <w:r w:rsidRPr="005960D6">
        <w:rPr>
          <w:rFonts w:hAnsi="Times New Roman" w:ascii="Times New Roman"/>
        </w:rPr>
        <w:t xml:space="preserve">, </w:t>
      </w:r>
      <w:r w:rsidRPr="00F928FC">
        <w:rPr>
          <w:rFonts w:hAnsi="Times New Roman" w:ascii="Times New Roman"/>
        </w:rPr>
        <w:t xml:space="preserve">utvrđena je tražbina u iznosu od 3.131,31 kn. Sukladno </w:t>
      </w:r>
      <w:r w:rsidR="00B34CC7">
        <w:rPr>
          <w:rFonts w:hAnsi="Times New Roman" w:ascii="Times New Roman"/>
        </w:rPr>
        <w:t xml:space="preserve">Izmijenjenom </w:t>
      </w:r>
      <w:r w:rsidR="005A7273">
        <w:rPr>
          <w:rFonts w:hAnsi="Times New Roman" w:ascii="Times New Roman"/>
        </w:rPr>
        <w:t>p</w:t>
      </w:r>
      <w:r w:rsidRPr="00F928FC">
        <w:rPr>
          <w:rFonts w:hAnsi="Times New Roman" w:ascii="Times New Roman"/>
        </w:rPr>
        <w:t>lanu financijskog restrukturiranja smanjeni iznos tražbine iznosi 2.505,05 kn, dok Vjerovnik otpušta Dužniku dio tražbine u iznosu od 626,26 kn, a Dužnik prihvaća otpust duga. Dužnik se obvezuje vjerovniku platiti tražbinu u iznosu od 2.505,05 kn, nakon isteka 2 (dvije) godine počeka u 20 (dvadeset)  kvartalnih rata, i to u 19 (devetnaest) jednakih kvartalnih rata u iznosu od po 125,25 kn, te posljedn</w:t>
      </w:r>
      <w:r>
        <w:rPr>
          <w:rFonts w:hAnsi="Times New Roman" w:ascii="Times New Roman"/>
        </w:rPr>
        <w:t>j</w:t>
      </w:r>
      <w:r w:rsidRPr="00F928FC">
        <w:rPr>
          <w:rFonts w:hAnsi="Times New Roman" w:ascii="Times New Roman"/>
        </w:rPr>
        <w:t>u ratu (20. rata) u iznosu od 125,30 kn, bez kamata. Prva rata dospijeva 2 (dvije) godine nakon pravomoćnosti  ove predstečajne nagodbe sklopljene pred sudom, a svaka naredna najkasnije do 15-tog u posljednjem mjesecu kvartala za tekući kvartal.</w:t>
      </w:r>
    </w:p>
    <w:p w:rsidRDefault="00102A56" w:rsidP="00397A63" w:rsidR="00102A56" w:rsidRPr="00F928FC">
      <w:pPr>
        <w:ind w:firstLine="708"/>
        <w:jc w:val="both"/>
        <w:rPr>
          <w:rFonts w:hAnsi="Times New Roman" w:ascii="Times New Roman"/>
        </w:rPr>
      </w:pPr>
    </w:p>
    <w:p w:rsidRDefault="00397A63" w:rsidP="00397A63" w:rsidR="00397A63">
      <w:pPr>
        <w:ind w:firstLine="708"/>
        <w:jc w:val="both"/>
        <w:rPr>
          <w:rFonts w:hAnsi="Times New Roman" w:ascii="Times New Roman"/>
        </w:rPr>
      </w:pPr>
      <w:r>
        <w:rPr>
          <w:rFonts w:hAnsi="Times New Roman" w:ascii="Times New Roman"/>
        </w:rPr>
        <w:t xml:space="preserve">13) </w:t>
      </w:r>
      <w:r w:rsidRPr="00F928FC">
        <w:rPr>
          <w:rFonts w:hAnsi="Times New Roman" w:ascii="Times New Roman"/>
        </w:rPr>
        <w:t>Vjerovniku M</w:t>
      </w:r>
      <w:r>
        <w:rPr>
          <w:rFonts w:hAnsi="Times New Roman" w:ascii="Times New Roman"/>
        </w:rPr>
        <w:t>ariji Baković</w:t>
      </w:r>
      <w:r w:rsidRPr="00F928FC">
        <w:rPr>
          <w:rFonts w:hAnsi="Times New Roman" w:ascii="Times New Roman"/>
        </w:rPr>
        <w:t xml:space="preserve">, </w:t>
      </w:r>
      <w:r>
        <w:rPr>
          <w:rFonts w:hAnsi="Times New Roman" w:ascii="Times New Roman"/>
        </w:rPr>
        <w:t xml:space="preserve">javnom bilježniku, Zagreb, </w:t>
      </w:r>
      <w:r w:rsidRPr="00F928FC">
        <w:rPr>
          <w:rFonts w:hAnsi="Times New Roman" w:ascii="Times New Roman"/>
        </w:rPr>
        <w:t xml:space="preserve">Ivane Brlić-Mažuranić 3, </w:t>
      </w:r>
      <w:r w:rsidR="00B34CC7">
        <w:rPr>
          <w:rFonts w:hAnsi="Times New Roman" w:ascii="Times New Roman"/>
        </w:rPr>
        <w:t>OIB</w:t>
      </w:r>
      <w:r>
        <w:rPr>
          <w:rFonts w:hAnsi="Times New Roman" w:ascii="Times New Roman"/>
        </w:rPr>
        <w:t xml:space="preserve"> </w:t>
      </w:r>
      <w:r w:rsidRPr="00F928FC">
        <w:rPr>
          <w:rFonts w:hAnsi="Times New Roman" w:ascii="Times New Roman"/>
        </w:rPr>
        <w:t>03129507046</w:t>
      </w:r>
      <w:r>
        <w:rPr>
          <w:rFonts w:hAnsi="Times New Roman" w:ascii="Times New Roman"/>
        </w:rPr>
        <w:t>,</w:t>
      </w:r>
      <w:r w:rsidRPr="00F928FC">
        <w:rPr>
          <w:rFonts w:hAnsi="Times New Roman" w:ascii="Times New Roman"/>
        </w:rPr>
        <w:t xml:space="preserve"> utvrđena je tražbina u iznosu od 3.214,37 kn. Sukladno </w:t>
      </w:r>
      <w:r w:rsidR="00B34CC7">
        <w:rPr>
          <w:rFonts w:hAnsi="Times New Roman" w:ascii="Times New Roman"/>
        </w:rPr>
        <w:t>Izmijenjenom p</w:t>
      </w:r>
      <w:r w:rsidRPr="00F928FC">
        <w:rPr>
          <w:rFonts w:hAnsi="Times New Roman" w:ascii="Times New Roman"/>
        </w:rPr>
        <w:t>lanu financijskog restrukturiranja smanjeni iznos tražbine iznosi 2.571,50 kn, dok Vjerovnik otpušta Dužniku dio tražbine u iznosu od 642,87 kn, a Dužnik prihvaća otpust duga. Dužnik se obvezuje vjerovniku platiti tražbinu u iznosu od 2.571,50 kn, nakon isteka 2 (dvije) godine počeka u 20 (dvadeset)  kvartalnih rata, i to u 19 (devetnaest) jednakih kvartaln</w:t>
      </w:r>
      <w:r w:rsidR="00B34CC7">
        <w:rPr>
          <w:rFonts w:hAnsi="Times New Roman" w:ascii="Times New Roman"/>
        </w:rPr>
        <w:t>ih rata u iznosu od po 128,58 k</w:t>
      </w:r>
      <w:r w:rsidRPr="00F928FC">
        <w:rPr>
          <w:rFonts w:hAnsi="Times New Roman" w:ascii="Times New Roman"/>
        </w:rPr>
        <w:t>n, te posljedn</w:t>
      </w:r>
      <w:r>
        <w:rPr>
          <w:rFonts w:hAnsi="Times New Roman" w:ascii="Times New Roman"/>
        </w:rPr>
        <w:t>j</w:t>
      </w:r>
      <w:r w:rsidRPr="00F928FC">
        <w:rPr>
          <w:rFonts w:hAnsi="Times New Roman" w:ascii="Times New Roman"/>
        </w:rPr>
        <w:t xml:space="preserve">u ratu </w:t>
      </w:r>
      <w:r w:rsidR="00B34CC7">
        <w:rPr>
          <w:rFonts w:hAnsi="Times New Roman" w:ascii="Times New Roman"/>
        </w:rPr>
        <w:t>(20. rata) u iznosu od 128,48 k</w:t>
      </w:r>
      <w:r w:rsidRPr="00F928FC">
        <w:rPr>
          <w:rFonts w:hAnsi="Times New Roman" w:ascii="Times New Roman"/>
        </w:rPr>
        <w:t>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397A63" w:rsidP="00397A63" w:rsidR="00397A63">
      <w:pPr>
        <w:ind w:firstLine="708"/>
        <w:jc w:val="both"/>
        <w:rPr>
          <w:rFonts w:hAnsi="Times New Roman" w:ascii="Times New Roman"/>
        </w:rPr>
      </w:pPr>
      <w:r>
        <w:rPr>
          <w:rFonts w:hAnsi="Times New Roman" w:ascii="Times New Roman"/>
        </w:rPr>
        <w:t xml:space="preserve">14) </w:t>
      </w:r>
      <w:r w:rsidRPr="00F928FC">
        <w:rPr>
          <w:rFonts w:hAnsi="Times New Roman" w:ascii="Times New Roman"/>
        </w:rPr>
        <w:t xml:space="preserve">Vjerovniku BIGRAF, d.o.o. za trgovinu i proizvodnju, </w:t>
      </w:r>
      <w:r>
        <w:rPr>
          <w:rFonts w:hAnsi="Times New Roman" w:ascii="Times New Roman"/>
        </w:rPr>
        <w:t xml:space="preserve">Zagreb, </w:t>
      </w:r>
      <w:r w:rsidRPr="00F928FC">
        <w:rPr>
          <w:rFonts w:hAnsi="Times New Roman" w:ascii="Times New Roman"/>
        </w:rPr>
        <w:t xml:space="preserve">Macanovićeva 1, </w:t>
      </w:r>
      <w:r w:rsidR="00B34CC7">
        <w:rPr>
          <w:rFonts w:hAnsi="Times New Roman" w:ascii="Times New Roman"/>
        </w:rPr>
        <w:t>OIB</w:t>
      </w:r>
      <w:r>
        <w:rPr>
          <w:rFonts w:hAnsi="Times New Roman" w:ascii="Times New Roman"/>
        </w:rPr>
        <w:t xml:space="preserve"> </w:t>
      </w:r>
      <w:r w:rsidRPr="00F928FC">
        <w:rPr>
          <w:rFonts w:hAnsi="Times New Roman" w:ascii="Times New Roman"/>
        </w:rPr>
        <w:t>17981771148</w:t>
      </w:r>
      <w:r>
        <w:rPr>
          <w:rFonts w:hAnsi="Times New Roman" w:ascii="Times New Roman"/>
        </w:rPr>
        <w:t xml:space="preserve">, </w:t>
      </w:r>
      <w:r w:rsidRPr="00F928FC">
        <w:rPr>
          <w:rFonts w:hAnsi="Times New Roman" w:ascii="Times New Roman"/>
        </w:rPr>
        <w:t xml:space="preserve">utvrđena je tražbina u iznosu od 4.797,10 kn. Sukladno </w:t>
      </w:r>
      <w:r w:rsidR="00B34CC7">
        <w:rPr>
          <w:rFonts w:hAnsi="Times New Roman" w:ascii="Times New Roman"/>
        </w:rPr>
        <w:t>Izmijenjenom p</w:t>
      </w:r>
      <w:r w:rsidRPr="00F928FC">
        <w:rPr>
          <w:rFonts w:hAnsi="Times New Roman" w:ascii="Times New Roman"/>
        </w:rPr>
        <w:t>lanu financijskog restrukturiranja smanjeni iznos tražbine iznosi 3.837,68 kn, dok Vjerovnik otpušta Dužniku dio tražbine u iznosu od 959,42 kn, a Dužnik prihvaća otpust duga. Dužnik se obvezuje vjerovniku platiti tražbinu u iznosu od 3.837,68 kn, nakon isteka 2 (dvije) godine počeka u 20 (dvadeset)  kvartalnih rata, i to u 19 (devetnaest) jednakih kvartalnih r</w:t>
      </w:r>
      <w:r w:rsidR="00B34CC7">
        <w:rPr>
          <w:rFonts w:hAnsi="Times New Roman" w:ascii="Times New Roman"/>
        </w:rPr>
        <w:t>ata u iznosu od po 191,88 k</w:t>
      </w:r>
      <w:r w:rsidRPr="00F928FC">
        <w:rPr>
          <w:rFonts w:hAnsi="Times New Roman" w:ascii="Times New Roman"/>
        </w:rPr>
        <w:t>n, te posljedn</w:t>
      </w:r>
      <w:r>
        <w:rPr>
          <w:rFonts w:hAnsi="Times New Roman" w:ascii="Times New Roman"/>
        </w:rPr>
        <w:t>j</w:t>
      </w:r>
      <w:r w:rsidRPr="00F928FC">
        <w:rPr>
          <w:rFonts w:hAnsi="Times New Roman" w:ascii="Times New Roman"/>
        </w:rPr>
        <w:t>u ratu (20. rata) u iznosu od 191,96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397A63" w:rsidP="00397A63" w:rsidR="00397A63">
      <w:pPr>
        <w:ind w:firstLine="708"/>
        <w:jc w:val="both"/>
        <w:rPr>
          <w:rFonts w:hAnsi="Times New Roman" w:ascii="Times New Roman"/>
        </w:rPr>
      </w:pPr>
      <w:r>
        <w:rPr>
          <w:rFonts w:hAnsi="Times New Roman" w:ascii="Times New Roman"/>
        </w:rPr>
        <w:t xml:space="preserve">15) </w:t>
      </w:r>
      <w:r w:rsidRPr="00F928FC">
        <w:rPr>
          <w:rFonts w:hAnsi="Times New Roman" w:ascii="Times New Roman"/>
        </w:rPr>
        <w:t>Vjerovniku BLOWTHERM SPA, 35129 Padova, Via G.Reni 5, Italija, IT 0107570028, utvrđena je tražbina u iznosu od 668,58 kn. Sukladno</w:t>
      </w:r>
      <w:r w:rsidR="00B34CC7">
        <w:rPr>
          <w:rFonts w:hAnsi="Times New Roman" w:ascii="Times New Roman"/>
        </w:rPr>
        <w:t xml:space="preserve"> Izmijenjenom p</w:t>
      </w:r>
      <w:r w:rsidRPr="00F928FC">
        <w:rPr>
          <w:rFonts w:hAnsi="Times New Roman" w:ascii="Times New Roman"/>
        </w:rPr>
        <w:t>lanu financijskog restrukturiranja smanjeni iznos tražbine iznosi 534,86 kn, dok Vjerovnik otpušta Dužniku dio tražbine u iznosu od 133,72 kn, a Dužnik prihvaća otpust duga. Dužnik se obvezuje vjerovniku platiti tražbinu u iznosu od 534,86 kn, nakon isteka 2 (dvije) godine počeka u 20 (dvadeset)  kvartalnih rata, i to u 19 (devetnaest) jednakih kvartalnih rata u iznosu od po 26,74 kn, te posljedn</w:t>
      </w:r>
      <w:r>
        <w:rPr>
          <w:rFonts w:hAnsi="Times New Roman" w:ascii="Times New Roman"/>
        </w:rPr>
        <w:t>j</w:t>
      </w:r>
      <w:r w:rsidRPr="00F928FC">
        <w:rPr>
          <w:rFonts w:hAnsi="Times New Roman" w:ascii="Times New Roman"/>
        </w:rPr>
        <w:t>u ratu (20. rata) u iznosu od 26,80 kn, bez kamata. Prva rata dospijeva 2 (dvije) godine nakon pravomoćnosti  ove predstečajne nagodbe sklopljene pred sudom, a svaka naredna najkasnije do 15-tog u posljednjem mjesecu kvartala za tekući kvartal.</w:t>
      </w:r>
    </w:p>
    <w:p w:rsidRDefault="00102A56" w:rsidP="00397A63" w:rsidR="00102A56" w:rsidRPr="00F928FC">
      <w:pPr>
        <w:ind w:firstLine="708"/>
        <w:jc w:val="both"/>
        <w:rPr>
          <w:rFonts w:hAnsi="Times New Roman" w:ascii="Times New Roman"/>
        </w:rPr>
      </w:pPr>
    </w:p>
    <w:p w:rsidRDefault="00397A63" w:rsidP="00397A63" w:rsidR="00397A63">
      <w:pPr>
        <w:ind w:firstLine="708"/>
        <w:jc w:val="both"/>
        <w:rPr>
          <w:rFonts w:hAnsi="Times New Roman" w:ascii="Times New Roman"/>
        </w:rPr>
      </w:pPr>
      <w:r>
        <w:rPr>
          <w:rFonts w:hAnsi="Times New Roman" w:ascii="Times New Roman"/>
        </w:rPr>
        <w:t xml:space="preserve">16) </w:t>
      </w:r>
      <w:r w:rsidRPr="00F928FC">
        <w:rPr>
          <w:rFonts w:hAnsi="Times New Roman" w:ascii="Times New Roman"/>
        </w:rPr>
        <w:t xml:space="preserve">Vjerovniku </w:t>
      </w:r>
      <w:r w:rsidRPr="00605370">
        <w:rPr>
          <w:rFonts w:hAnsi="Times New Roman" w:ascii="Times New Roman"/>
        </w:rPr>
        <w:t xml:space="preserve">Ani Božiković, Podstrana-Miljevac, Grljevačka 12, </w:t>
      </w:r>
      <w:r w:rsidR="00B34CC7">
        <w:rPr>
          <w:rFonts w:hAnsi="Times New Roman" w:ascii="Times New Roman"/>
        </w:rPr>
        <w:t>OIB</w:t>
      </w:r>
      <w:r w:rsidRPr="00605370">
        <w:rPr>
          <w:rFonts w:hAnsi="Times New Roman" w:ascii="Times New Roman"/>
        </w:rPr>
        <w:t xml:space="preserve"> 93553113583,</w:t>
      </w:r>
      <w:r w:rsidRPr="00F928FC">
        <w:rPr>
          <w:rFonts w:hAnsi="Times New Roman" w:ascii="Times New Roman"/>
        </w:rPr>
        <w:t xml:space="preserve"> utvrđena je tražbina u iznosu od 578,62 kn. Sukladno </w:t>
      </w:r>
      <w:r w:rsidR="00B34CC7">
        <w:rPr>
          <w:rFonts w:hAnsi="Times New Roman" w:ascii="Times New Roman"/>
        </w:rPr>
        <w:t>Izmijenjenom p</w:t>
      </w:r>
      <w:r w:rsidRPr="00F928FC">
        <w:rPr>
          <w:rFonts w:hAnsi="Times New Roman" w:ascii="Times New Roman"/>
        </w:rPr>
        <w:t>lanu financijskog restrukturiranja smanjeni iznos tražbine iznosi 462,90 kn, dok Vjerovnik otpušta Dužniku dio tražbine u iznosu od 115,72 kn, a Dužnik prihvaća otpust duga. Dužnik se obvezuje vjerovniku platiti tražbinu u iznosu od 462,90 kn, nakon isteka 2 (dvije) godine počeka u 20 (dvadeset)  kvartalnih rata, i to u 19 (devetnaest) jednakih kvartalnih rata u iznosu od po 23,15 kn, te posljedn</w:t>
      </w:r>
      <w:r>
        <w:rPr>
          <w:rFonts w:hAnsi="Times New Roman" w:ascii="Times New Roman"/>
        </w:rPr>
        <w:t>j</w:t>
      </w:r>
      <w:r w:rsidRPr="00F928FC">
        <w:rPr>
          <w:rFonts w:hAnsi="Times New Roman" w:ascii="Times New Roman"/>
        </w:rPr>
        <w:t>u ratu (20. rata) u iznosu od 23,05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397A63" w:rsidP="00397A63" w:rsidR="00397A63">
      <w:pPr>
        <w:ind w:firstLine="708"/>
        <w:jc w:val="both"/>
        <w:rPr>
          <w:rFonts w:hAnsi="Times New Roman" w:ascii="Times New Roman"/>
        </w:rPr>
      </w:pPr>
      <w:r>
        <w:rPr>
          <w:rFonts w:hAnsi="Times New Roman" w:ascii="Times New Roman"/>
        </w:rPr>
        <w:t xml:space="preserve">17) </w:t>
      </w:r>
      <w:r w:rsidRPr="00F928FC">
        <w:rPr>
          <w:rFonts w:hAnsi="Times New Roman" w:ascii="Times New Roman"/>
        </w:rPr>
        <w:t>Vjerovniku D</w:t>
      </w:r>
      <w:r>
        <w:rPr>
          <w:rFonts w:hAnsi="Times New Roman" w:ascii="Times New Roman"/>
        </w:rPr>
        <w:t>raženu Bračunu</w:t>
      </w:r>
      <w:r w:rsidRPr="00F928FC">
        <w:rPr>
          <w:rFonts w:hAnsi="Times New Roman" w:ascii="Times New Roman"/>
        </w:rPr>
        <w:t xml:space="preserve">, vl. </w:t>
      </w:r>
      <w:r>
        <w:rPr>
          <w:rFonts w:hAnsi="Times New Roman" w:ascii="Times New Roman"/>
        </w:rPr>
        <w:t>Obrta za trgovinu, usluge i proizvodnju "</w:t>
      </w:r>
      <w:r w:rsidRPr="00F928FC">
        <w:rPr>
          <w:rFonts w:hAnsi="Times New Roman" w:ascii="Times New Roman"/>
        </w:rPr>
        <w:t>VULKANIZER BRAČUN</w:t>
      </w:r>
      <w:r>
        <w:rPr>
          <w:rFonts w:hAnsi="Times New Roman" w:ascii="Times New Roman"/>
        </w:rPr>
        <w:t>"</w:t>
      </w:r>
      <w:r w:rsidRPr="00F928FC">
        <w:rPr>
          <w:rFonts w:hAnsi="Times New Roman" w:ascii="Times New Roman"/>
        </w:rPr>
        <w:t xml:space="preserve">,  </w:t>
      </w:r>
      <w:r>
        <w:rPr>
          <w:rFonts w:hAnsi="Times New Roman" w:ascii="Times New Roman"/>
        </w:rPr>
        <w:t xml:space="preserve">Zagreb, </w:t>
      </w:r>
      <w:r w:rsidRPr="00F928FC">
        <w:rPr>
          <w:rFonts w:hAnsi="Times New Roman" w:ascii="Times New Roman"/>
        </w:rPr>
        <w:t xml:space="preserve">Dragutina Golika 131, </w:t>
      </w:r>
      <w:r w:rsidR="00B34CC7">
        <w:rPr>
          <w:rFonts w:hAnsi="Times New Roman" w:ascii="Times New Roman"/>
        </w:rPr>
        <w:t>OIB</w:t>
      </w:r>
      <w:r w:rsidRPr="00F928FC">
        <w:rPr>
          <w:rFonts w:hAnsi="Times New Roman" w:ascii="Times New Roman"/>
        </w:rPr>
        <w:t xml:space="preserve"> 18688513925</w:t>
      </w:r>
      <w:r>
        <w:rPr>
          <w:rFonts w:hAnsi="Times New Roman" w:ascii="Times New Roman"/>
        </w:rPr>
        <w:t>,</w:t>
      </w:r>
      <w:r w:rsidRPr="00F928FC">
        <w:rPr>
          <w:rFonts w:hAnsi="Times New Roman" w:ascii="Times New Roman"/>
        </w:rPr>
        <w:t xml:space="preserve"> utvrđena je tražbina u iznosu od 742,50 kn. Sukladno </w:t>
      </w:r>
      <w:r w:rsidR="00B34CC7">
        <w:rPr>
          <w:rFonts w:hAnsi="Times New Roman" w:ascii="Times New Roman"/>
        </w:rPr>
        <w:t>Izmijenjenom p</w:t>
      </w:r>
      <w:r w:rsidRPr="00F928FC">
        <w:rPr>
          <w:rFonts w:hAnsi="Times New Roman" w:ascii="Times New Roman"/>
        </w:rPr>
        <w:t>lanu financijskog restrukturiranja smanjeni iznos tražbine iznosi 594,00 kn, dok Vjerovnik otpušta Dužniku dio tražbine u iznosu od 148,50 kn, a Dužnik prihvaća otpust duga. Dužnik se obvezuje vjerovniku platiti tražbinu u iznosu od 594,00 kn, nakon isteka 2 (dvije) godine počeka u 20 (dvadeset)  jednakih kvartalnih rata u iznosu od po 29,70 kn, bez kamata. Prva rata dospijeva 2 (dvije) godine nakon pravomoćnosti  ove predstečajne nagodbe sklopljene pred sudom, a svaka naredna najkasnije do 15-tog u posljednjem mjesecu kvartala za tekući kvartal.</w:t>
      </w:r>
    </w:p>
    <w:p w:rsidRDefault="00102A56" w:rsidP="00397A63" w:rsidR="00102A56" w:rsidRPr="00F928FC">
      <w:pPr>
        <w:ind w:firstLine="708"/>
        <w:jc w:val="both"/>
        <w:rPr>
          <w:rFonts w:hAnsi="Times New Roman" w:ascii="Times New Roman"/>
        </w:rPr>
      </w:pPr>
    </w:p>
    <w:p w:rsidRDefault="00397A63" w:rsidP="00397A63" w:rsidR="00397A63">
      <w:pPr>
        <w:ind w:firstLine="708"/>
        <w:jc w:val="both"/>
        <w:rPr>
          <w:rFonts w:hAnsi="Times New Roman" w:ascii="Times New Roman"/>
        </w:rPr>
      </w:pPr>
      <w:r>
        <w:rPr>
          <w:rFonts w:hAnsi="Times New Roman" w:ascii="Times New Roman"/>
        </w:rPr>
        <w:t xml:space="preserve">18) </w:t>
      </w:r>
      <w:r w:rsidRPr="00F928FC">
        <w:rPr>
          <w:rFonts w:hAnsi="Times New Roman" w:ascii="Times New Roman"/>
        </w:rPr>
        <w:t>Vjerovniku BRAIN BEE S.p.A, 43100 Parma, Via Quasimodo 5, Italija,</w:t>
      </w:r>
      <w:r w:rsidRPr="003D4688">
        <w:rPr>
          <w:rFonts w:hAnsi="Times New Roman" w:ascii="Times New Roman"/>
          <w:color w:val="FF0000"/>
        </w:rPr>
        <w:t xml:space="preserve"> </w:t>
      </w:r>
      <w:r w:rsidRPr="00F928FC">
        <w:rPr>
          <w:rFonts w:hAnsi="Times New Roman" w:ascii="Times New Roman"/>
        </w:rPr>
        <w:t xml:space="preserve">  IT 0255169034</w:t>
      </w:r>
      <w:r>
        <w:rPr>
          <w:rFonts w:hAnsi="Times New Roman" w:ascii="Times New Roman"/>
        </w:rPr>
        <w:t xml:space="preserve">, </w:t>
      </w:r>
      <w:r w:rsidRPr="00F928FC">
        <w:rPr>
          <w:rFonts w:hAnsi="Times New Roman" w:ascii="Times New Roman"/>
        </w:rPr>
        <w:t xml:space="preserve">utvrđena je tražbina u iznosu od 1.943,11 kn. Sukladno </w:t>
      </w:r>
      <w:r w:rsidR="00B34CC7">
        <w:rPr>
          <w:rFonts w:hAnsi="Times New Roman" w:ascii="Times New Roman"/>
        </w:rPr>
        <w:t>Izmijenjenom p</w:t>
      </w:r>
      <w:r w:rsidRPr="00F928FC">
        <w:rPr>
          <w:rFonts w:hAnsi="Times New Roman" w:ascii="Times New Roman"/>
        </w:rPr>
        <w:t xml:space="preserve">lanu financijskog restrukturiranja smanjeni iznos tražbine iznosi 1554,49 kn, dok Vjerovnik otpušta Dužniku dio tražbine u iznosu od 388,62 kn, a Dužnik prihvaća otpust duga. Dužnik </w:t>
      </w:r>
      <w:r w:rsidRPr="00F928FC">
        <w:rPr>
          <w:rFonts w:hAnsi="Times New Roman" w:ascii="Times New Roman"/>
        </w:rPr>
        <w:lastRenderedPageBreak/>
        <w:t>se obvezuje vjerovniku platiti</w:t>
      </w:r>
      <w:r w:rsidR="00B34CC7">
        <w:rPr>
          <w:rFonts w:hAnsi="Times New Roman" w:ascii="Times New Roman"/>
        </w:rPr>
        <w:t xml:space="preserve"> tražbinu u iznosu od 1554,49 k</w:t>
      </w:r>
      <w:r w:rsidRPr="00F928FC">
        <w:rPr>
          <w:rFonts w:hAnsi="Times New Roman" w:ascii="Times New Roman"/>
        </w:rPr>
        <w:t>n, nakon isteka 2 (dvije) godine počeka u 20 (dvadeset)  kvartalnih rata, i to u 19 (devetnaest) jednakih kvartalnih rata u iznosu od po 77,72 kn, te posljedn</w:t>
      </w:r>
      <w:r>
        <w:rPr>
          <w:rFonts w:hAnsi="Times New Roman" w:ascii="Times New Roman"/>
        </w:rPr>
        <w:t>j</w:t>
      </w:r>
      <w:r w:rsidRPr="00F928FC">
        <w:rPr>
          <w:rFonts w:hAnsi="Times New Roman" w:ascii="Times New Roman"/>
        </w:rPr>
        <w:t>u ratu (20. rata) u iznosu od 77,81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397A63" w:rsidP="00397A63" w:rsidR="00397A63">
      <w:pPr>
        <w:ind w:firstLine="708"/>
        <w:jc w:val="both"/>
        <w:rPr>
          <w:rFonts w:hAnsi="Times New Roman" w:ascii="Times New Roman"/>
        </w:rPr>
      </w:pPr>
      <w:r>
        <w:rPr>
          <w:rFonts w:hAnsi="Times New Roman" w:ascii="Times New Roman"/>
        </w:rPr>
        <w:t xml:space="preserve">19) </w:t>
      </w:r>
      <w:r w:rsidRPr="00F928FC">
        <w:rPr>
          <w:rFonts w:hAnsi="Times New Roman" w:ascii="Times New Roman"/>
        </w:rPr>
        <w:t>Vjerovniku M</w:t>
      </w:r>
      <w:r>
        <w:rPr>
          <w:rFonts w:hAnsi="Times New Roman" w:ascii="Times New Roman"/>
        </w:rPr>
        <w:t>iljenku Brčiću</w:t>
      </w:r>
      <w:r w:rsidRPr="00F928FC">
        <w:rPr>
          <w:rFonts w:hAnsi="Times New Roman" w:ascii="Times New Roman"/>
        </w:rPr>
        <w:t xml:space="preserve">, vl. </w:t>
      </w:r>
      <w:r>
        <w:rPr>
          <w:rFonts w:hAnsi="Times New Roman" w:ascii="Times New Roman"/>
        </w:rPr>
        <w:t>Obrta za  graditeljstvo-proizvodnju "BRČIĆ"</w:t>
      </w:r>
      <w:r w:rsidRPr="00F928FC">
        <w:rPr>
          <w:rFonts w:hAnsi="Times New Roman" w:ascii="Times New Roman"/>
        </w:rPr>
        <w:t xml:space="preserve">, </w:t>
      </w:r>
      <w:r>
        <w:rPr>
          <w:rFonts w:hAnsi="Times New Roman" w:ascii="Times New Roman"/>
        </w:rPr>
        <w:t xml:space="preserve">Zagreb, </w:t>
      </w:r>
      <w:r w:rsidRPr="00F928FC">
        <w:rPr>
          <w:rFonts w:hAnsi="Times New Roman" w:ascii="Times New Roman"/>
        </w:rPr>
        <w:t xml:space="preserve">Samoborska cesta 107A, </w:t>
      </w:r>
      <w:r w:rsidR="00B34CC7">
        <w:rPr>
          <w:rFonts w:hAnsi="Times New Roman" w:ascii="Times New Roman"/>
        </w:rPr>
        <w:t>OIB</w:t>
      </w:r>
      <w:r>
        <w:rPr>
          <w:rFonts w:hAnsi="Times New Roman" w:ascii="Times New Roman"/>
        </w:rPr>
        <w:t xml:space="preserve"> </w:t>
      </w:r>
      <w:r w:rsidRPr="00F928FC">
        <w:rPr>
          <w:rFonts w:hAnsi="Times New Roman" w:ascii="Times New Roman"/>
        </w:rPr>
        <w:t>33376995853</w:t>
      </w:r>
      <w:r>
        <w:rPr>
          <w:rFonts w:hAnsi="Times New Roman" w:ascii="Times New Roman"/>
        </w:rPr>
        <w:t>,</w:t>
      </w:r>
      <w:r w:rsidRPr="00F928FC">
        <w:rPr>
          <w:rFonts w:hAnsi="Times New Roman" w:ascii="Times New Roman"/>
        </w:rPr>
        <w:t xml:space="preserve"> utvrđena je tražbina u iznosu od 375,00 kn. Sukladno </w:t>
      </w:r>
      <w:r w:rsidR="00B34CC7">
        <w:rPr>
          <w:rFonts w:hAnsi="Times New Roman" w:ascii="Times New Roman"/>
        </w:rPr>
        <w:t>Izmijenjenom p</w:t>
      </w:r>
      <w:r w:rsidRPr="00F928FC">
        <w:rPr>
          <w:rFonts w:hAnsi="Times New Roman" w:ascii="Times New Roman"/>
        </w:rPr>
        <w:t>lanu financijskog restrukturiranja smanjeni iznos tražbine iznosi 300,00 kn, dok Vjerovnik otpušta Dužniku dio tražbine u iznosu od 75,00 kn, a Dužnik prihvaća otpust duga. Dužnik se obvezuje vjerovniku platiti tražbinu u iznosu od 300,00 kn, nakon isteka 2 (dvije) godine počeka u 20 (dvadeset)  jednakih kvartalnih rata u iznosu od po 15,00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397A63" w:rsidP="00397A63" w:rsidR="00397A63">
      <w:pPr>
        <w:ind w:firstLine="708"/>
        <w:jc w:val="both"/>
        <w:rPr>
          <w:rFonts w:hAnsi="Times New Roman" w:ascii="Times New Roman"/>
        </w:rPr>
      </w:pPr>
      <w:r>
        <w:rPr>
          <w:rFonts w:hAnsi="Times New Roman" w:ascii="Times New Roman"/>
        </w:rPr>
        <w:t xml:space="preserve">20) </w:t>
      </w:r>
      <w:r w:rsidRPr="00F928FC">
        <w:rPr>
          <w:rFonts w:hAnsi="Times New Roman" w:ascii="Times New Roman"/>
        </w:rPr>
        <w:t xml:space="preserve">Vjerovniku BRODOMETALURGIJA d.o.o. za proizvodnju i trgovinu, </w:t>
      </w:r>
      <w:r>
        <w:rPr>
          <w:rFonts w:hAnsi="Times New Roman" w:ascii="Times New Roman"/>
        </w:rPr>
        <w:t xml:space="preserve">Split, </w:t>
      </w:r>
      <w:r w:rsidRPr="00F928FC">
        <w:rPr>
          <w:rFonts w:hAnsi="Times New Roman" w:ascii="Times New Roman"/>
        </w:rPr>
        <w:t>Solinska 58, OIB</w:t>
      </w:r>
      <w:r>
        <w:rPr>
          <w:rFonts w:hAnsi="Times New Roman" w:ascii="Times New Roman"/>
        </w:rPr>
        <w:t xml:space="preserve"> </w:t>
      </w:r>
      <w:r w:rsidRPr="00F928FC">
        <w:rPr>
          <w:rFonts w:hAnsi="Times New Roman" w:ascii="Times New Roman"/>
        </w:rPr>
        <w:t>31353718090</w:t>
      </w:r>
      <w:r>
        <w:rPr>
          <w:rFonts w:hAnsi="Times New Roman" w:ascii="Times New Roman"/>
        </w:rPr>
        <w:t xml:space="preserve">, </w:t>
      </w:r>
      <w:r w:rsidRPr="00F928FC">
        <w:rPr>
          <w:rFonts w:hAnsi="Times New Roman" w:ascii="Times New Roman"/>
        </w:rPr>
        <w:t xml:space="preserve"> utvrđena je tražbina u iznosu od 359,36 kn. Sukladno </w:t>
      </w:r>
      <w:r w:rsidR="00B34CC7">
        <w:rPr>
          <w:rFonts w:hAnsi="Times New Roman" w:ascii="Times New Roman"/>
        </w:rPr>
        <w:t>Izmijenjenom p</w:t>
      </w:r>
      <w:r w:rsidRPr="00F928FC">
        <w:rPr>
          <w:rFonts w:hAnsi="Times New Roman" w:ascii="Times New Roman"/>
        </w:rPr>
        <w:t>lanu financijskog restrukturiranja smanjeni iznos tražbine iznosi 287,49 kn, dok Vjerovnik otpušta Dužniku dio tražbine u iznosu od 71,87 kn, a Dužnik prihvaća otpust duga. Dužnik se obvezuje vjerovniku platiti tražbinu u iznosu od 287,49 kn, nakon isteka 2 (dvije) godine počeka u 20 (dvadeset)  kvartalnih rata, i to u 19 (devetnaest) jednakih kvartalnih rata u iznosu od po 14,37 kn, te posljedn</w:t>
      </w:r>
      <w:r>
        <w:rPr>
          <w:rFonts w:hAnsi="Times New Roman" w:ascii="Times New Roman"/>
        </w:rPr>
        <w:t>j</w:t>
      </w:r>
      <w:r w:rsidRPr="00F928FC">
        <w:rPr>
          <w:rFonts w:hAnsi="Times New Roman" w:ascii="Times New Roman"/>
        </w:rPr>
        <w:t>u ratu (20. rata) u iznosu od 14,46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397A63" w:rsidP="00397A63" w:rsidR="00397A63">
      <w:pPr>
        <w:ind w:firstLine="708"/>
        <w:jc w:val="both"/>
        <w:rPr>
          <w:rFonts w:hAnsi="Times New Roman" w:ascii="Times New Roman"/>
        </w:rPr>
      </w:pPr>
      <w:r>
        <w:rPr>
          <w:rFonts w:hAnsi="Times New Roman" w:ascii="Times New Roman"/>
        </w:rPr>
        <w:t xml:space="preserve">21) </w:t>
      </w:r>
      <w:r w:rsidRPr="00F928FC">
        <w:rPr>
          <w:rFonts w:hAnsi="Times New Roman" w:ascii="Times New Roman"/>
        </w:rPr>
        <w:t>Vjerovniku A</w:t>
      </w:r>
      <w:r>
        <w:rPr>
          <w:rFonts w:hAnsi="Times New Roman" w:ascii="Times New Roman"/>
        </w:rPr>
        <w:t>nđelku  Bukalu</w:t>
      </w:r>
      <w:r w:rsidRPr="00F928FC">
        <w:rPr>
          <w:rFonts w:hAnsi="Times New Roman" w:ascii="Times New Roman"/>
        </w:rPr>
        <w:t>,</w:t>
      </w:r>
      <w:r>
        <w:rPr>
          <w:rFonts w:hAnsi="Times New Roman" w:ascii="Times New Roman"/>
        </w:rPr>
        <w:t xml:space="preserve"> </w:t>
      </w:r>
      <w:r w:rsidRPr="00F928FC">
        <w:rPr>
          <w:rFonts w:hAnsi="Times New Roman" w:ascii="Times New Roman"/>
        </w:rPr>
        <w:t xml:space="preserve"> vl.</w:t>
      </w:r>
      <w:r>
        <w:rPr>
          <w:rFonts w:hAnsi="Times New Roman" w:ascii="Times New Roman"/>
        </w:rPr>
        <w:t xml:space="preserve"> Obrta za proizvodnju hidrauličnih gibljivih cijevi "METAL"</w:t>
      </w:r>
      <w:r w:rsidRPr="00F928FC">
        <w:rPr>
          <w:rFonts w:hAnsi="Times New Roman" w:ascii="Times New Roman"/>
        </w:rPr>
        <w:t xml:space="preserve">, </w:t>
      </w:r>
      <w:r>
        <w:rPr>
          <w:rFonts w:hAnsi="Times New Roman" w:ascii="Times New Roman"/>
        </w:rPr>
        <w:t xml:space="preserve">Varaždin, </w:t>
      </w:r>
      <w:r w:rsidRPr="00F928FC">
        <w:rPr>
          <w:rFonts w:hAnsi="Times New Roman" w:ascii="Times New Roman"/>
        </w:rPr>
        <w:t xml:space="preserve">Zagrebačka ulica 186C, </w:t>
      </w:r>
      <w:r w:rsidR="00B34CC7">
        <w:rPr>
          <w:rFonts w:hAnsi="Times New Roman" w:ascii="Times New Roman"/>
        </w:rPr>
        <w:t>OIB</w:t>
      </w:r>
      <w:r>
        <w:rPr>
          <w:rFonts w:hAnsi="Times New Roman" w:ascii="Times New Roman"/>
        </w:rPr>
        <w:t xml:space="preserve"> </w:t>
      </w:r>
      <w:r w:rsidRPr="00F928FC">
        <w:rPr>
          <w:rFonts w:hAnsi="Times New Roman" w:ascii="Times New Roman"/>
        </w:rPr>
        <w:t>69887309162</w:t>
      </w:r>
      <w:r>
        <w:rPr>
          <w:rFonts w:hAnsi="Times New Roman" w:ascii="Times New Roman"/>
        </w:rPr>
        <w:t xml:space="preserve">, </w:t>
      </w:r>
      <w:r w:rsidRPr="00F928FC">
        <w:rPr>
          <w:rFonts w:hAnsi="Times New Roman" w:ascii="Times New Roman"/>
        </w:rPr>
        <w:t xml:space="preserve">utvrđena je tražbina u iznosu od 738,00 kn. Sukladno </w:t>
      </w:r>
      <w:r w:rsidR="00B34CC7">
        <w:rPr>
          <w:rFonts w:hAnsi="Times New Roman" w:ascii="Times New Roman"/>
        </w:rPr>
        <w:t>Izmijenjenom p</w:t>
      </w:r>
      <w:r w:rsidRPr="00F928FC">
        <w:rPr>
          <w:rFonts w:hAnsi="Times New Roman" w:ascii="Times New Roman"/>
        </w:rPr>
        <w:t>lanu financijskog restrukturiranja smanjeni iznos tražbine iznosi 590,40 kn, dok Vjerovnik otpušta Dužniku dio tražbine u iznosu od 147,60 kn, a Dužnik prihvaća otpust duga. Dužnik se obvezuje vjerovniku platit</w:t>
      </w:r>
      <w:r w:rsidR="00B34CC7">
        <w:rPr>
          <w:rFonts w:hAnsi="Times New Roman" w:ascii="Times New Roman"/>
        </w:rPr>
        <w:t>i tražbinu u iznosu od 590,40 k</w:t>
      </w:r>
      <w:r w:rsidRPr="00F928FC">
        <w:rPr>
          <w:rFonts w:hAnsi="Times New Roman" w:ascii="Times New Roman"/>
        </w:rPr>
        <w:t>n, nakon isteka 2 (dvije) godine počeka u 20 (dvadeset)  jednakih kvartalnih rata u iznosu od po 29,52 kn, bez kamata. Prva rata dospijeva 2 (dvije) godine nakon pravomoćnosti  ove predstečajne nagodbe sklopljene pred sudom, a svaka naredna najkasnije do 15-tog u posljednjem mjesecu kvartala za tekući kvartal.</w:t>
      </w:r>
    </w:p>
    <w:p w:rsidRDefault="00102A56" w:rsidP="00397A63" w:rsidR="00102A56" w:rsidRPr="00F928FC">
      <w:pPr>
        <w:ind w:firstLine="708"/>
        <w:jc w:val="both"/>
        <w:rPr>
          <w:rFonts w:hAnsi="Times New Roman" w:ascii="Times New Roman"/>
        </w:rPr>
      </w:pPr>
    </w:p>
    <w:p w:rsidRDefault="00397A63" w:rsidP="00397A63" w:rsidR="00397A63">
      <w:pPr>
        <w:ind w:firstLine="708"/>
        <w:jc w:val="both"/>
        <w:rPr>
          <w:rFonts w:hAnsi="Times New Roman" w:ascii="Times New Roman"/>
        </w:rPr>
      </w:pPr>
      <w:r>
        <w:rPr>
          <w:rFonts w:hAnsi="Times New Roman" w:ascii="Times New Roman"/>
        </w:rPr>
        <w:t xml:space="preserve">22) </w:t>
      </w:r>
      <w:r w:rsidRPr="00F928FC">
        <w:rPr>
          <w:rFonts w:hAnsi="Times New Roman" w:ascii="Times New Roman"/>
        </w:rPr>
        <w:t>Vjerovniku C.I.A.K. AUTO d.o.o. za trgovinu,</w:t>
      </w:r>
      <w:r w:rsidRPr="00DB4D55">
        <w:rPr>
          <w:rFonts w:hAnsi="Times New Roman" w:ascii="Times New Roman"/>
        </w:rPr>
        <w:t xml:space="preserve"> </w:t>
      </w:r>
      <w:r w:rsidRPr="00F928FC">
        <w:rPr>
          <w:rFonts w:hAnsi="Times New Roman" w:ascii="Times New Roman"/>
        </w:rPr>
        <w:t xml:space="preserve">Gornji Stupnik,  Gornjostupnička 96, </w:t>
      </w:r>
      <w:r w:rsidR="00CF6BB5">
        <w:rPr>
          <w:rFonts w:hAnsi="Times New Roman" w:ascii="Times New Roman"/>
        </w:rPr>
        <w:t>OIB</w:t>
      </w:r>
      <w:r>
        <w:rPr>
          <w:rFonts w:hAnsi="Times New Roman" w:ascii="Times New Roman"/>
        </w:rPr>
        <w:t xml:space="preserve"> </w:t>
      </w:r>
      <w:r w:rsidRPr="00F928FC">
        <w:rPr>
          <w:rFonts w:hAnsi="Times New Roman" w:ascii="Times New Roman"/>
        </w:rPr>
        <w:t>62595301902</w:t>
      </w:r>
      <w:r>
        <w:rPr>
          <w:rFonts w:hAnsi="Times New Roman" w:ascii="Times New Roman"/>
        </w:rPr>
        <w:t>,</w:t>
      </w:r>
      <w:r w:rsidRPr="00F928FC">
        <w:rPr>
          <w:rFonts w:hAnsi="Times New Roman" w:ascii="Times New Roman"/>
        </w:rPr>
        <w:t xml:space="preserve"> utvrđena je tražbina u iznosu od 16.709,27 kn. Sukladno </w:t>
      </w:r>
      <w:r w:rsidR="00B92F41">
        <w:rPr>
          <w:rFonts w:hAnsi="Times New Roman" w:ascii="Times New Roman"/>
        </w:rPr>
        <w:t xml:space="preserve">Izmijenjenom </w:t>
      </w:r>
      <w:r w:rsidRPr="00F928FC">
        <w:rPr>
          <w:rFonts w:hAnsi="Times New Roman" w:ascii="Times New Roman"/>
        </w:rPr>
        <w:t>Planu financijskog restrukturiranja smanjeni iznos tražbine iznosi 13.367,42 kn, dok Vjerovnik otpušta Dužniku dio tražbine u iznosu od 3.341,85 kn, a Dužnik prihvaća otpust duga. Dužnik se obvezuje vjerovniku platiti tražbinu u iznosu od 13.367,42 kn, nakon isteka 2 (dvije) godine počeka u 20 (dvadeset)  kvartalnih rata, i to u 19 (devetnaest) jednakih kvartalnih rata u iznosu od po 668,37 kn, te posljedn</w:t>
      </w:r>
      <w:r>
        <w:rPr>
          <w:rFonts w:hAnsi="Times New Roman" w:ascii="Times New Roman"/>
        </w:rPr>
        <w:t>j</w:t>
      </w:r>
      <w:r w:rsidRPr="00F928FC">
        <w:rPr>
          <w:rFonts w:hAnsi="Times New Roman" w:ascii="Times New Roman"/>
        </w:rPr>
        <w:t>u ratu (20. rata) u iznosu od 668,39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397A63" w:rsidP="00397A63" w:rsidR="00397A63">
      <w:pPr>
        <w:ind w:firstLine="708"/>
        <w:jc w:val="both"/>
        <w:rPr>
          <w:rFonts w:hAnsi="Times New Roman" w:ascii="Times New Roman"/>
        </w:rPr>
      </w:pPr>
      <w:r>
        <w:rPr>
          <w:rFonts w:hAnsi="Times New Roman" w:ascii="Times New Roman"/>
        </w:rPr>
        <w:t xml:space="preserve">23) </w:t>
      </w:r>
      <w:r w:rsidRPr="00F928FC">
        <w:rPr>
          <w:rFonts w:hAnsi="Times New Roman" w:ascii="Times New Roman"/>
        </w:rPr>
        <w:t xml:space="preserve">Vjerovniku C.I.A.K. društvo s ograničenom odgovornošću za proizvodnju, unutarnju i vanjsku trgovinu, zastupanje i usluge, Donji Stupnik, </w:t>
      </w:r>
      <w:r>
        <w:rPr>
          <w:rFonts w:hAnsi="Times New Roman" w:ascii="Times New Roman"/>
        </w:rPr>
        <w:t xml:space="preserve"> </w:t>
      </w:r>
      <w:r w:rsidRPr="00F928FC">
        <w:rPr>
          <w:rFonts w:hAnsi="Times New Roman" w:ascii="Times New Roman"/>
        </w:rPr>
        <w:t>Stupničke šipkovine 1, OIB 47428597158</w:t>
      </w:r>
      <w:r>
        <w:rPr>
          <w:rFonts w:hAnsi="Times New Roman" w:ascii="Times New Roman"/>
        </w:rPr>
        <w:t>,</w:t>
      </w:r>
      <w:r w:rsidRPr="00F928FC">
        <w:rPr>
          <w:rFonts w:hAnsi="Times New Roman" w:ascii="Times New Roman"/>
        </w:rPr>
        <w:t xml:space="preserve"> utvrđena je tražbina u iznosu od 991,90 kn. Sukladno </w:t>
      </w:r>
      <w:r w:rsidR="00B92F41">
        <w:rPr>
          <w:rFonts w:hAnsi="Times New Roman" w:ascii="Times New Roman"/>
        </w:rPr>
        <w:t>Izmijenjenom p</w:t>
      </w:r>
      <w:r w:rsidRPr="00F928FC">
        <w:rPr>
          <w:rFonts w:hAnsi="Times New Roman" w:ascii="Times New Roman"/>
        </w:rPr>
        <w:t>lanu financijskog restrukturiranja smanjeni iznos tražbine iznosi 793,52 kn, dok Vjerovnik otpušta Dužniku dio tražbine u iznosu od 198,38 kn, a Dužnik prihvaća otpust duga. Dužnik se obvezuje vjerovniku platit</w:t>
      </w:r>
      <w:r w:rsidR="00B92F41">
        <w:rPr>
          <w:rFonts w:hAnsi="Times New Roman" w:ascii="Times New Roman"/>
        </w:rPr>
        <w:t>i tražbinu u iznosu od 793,52 k</w:t>
      </w:r>
      <w:r w:rsidRPr="00F928FC">
        <w:rPr>
          <w:rFonts w:hAnsi="Times New Roman" w:ascii="Times New Roman"/>
        </w:rPr>
        <w:t>n, nakon isteka 2 (dvije) godine počeka u 20 (dvadeset)  kvartalnih rata, i to u 19 (devetnaest) jednakih kvartalnih rata u iznosu od po 39,68 kn, te posljedn</w:t>
      </w:r>
      <w:r>
        <w:rPr>
          <w:rFonts w:hAnsi="Times New Roman" w:ascii="Times New Roman"/>
        </w:rPr>
        <w:t>j</w:t>
      </w:r>
      <w:r w:rsidRPr="00F928FC">
        <w:rPr>
          <w:rFonts w:hAnsi="Times New Roman" w:ascii="Times New Roman"/>
        </w:rPr>
        <w:t>u ratu (20. rata) u iznosu od 39,60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397A63" w:rsidP="00397A63" w:rsidR="00397A63">
      <w:pPr>
        <w:ind w:firstLine="708"/>
        <w:jc w:val="both"/>
        <w:rPr>
          <w:rFonts w:hAnsi="Times New Roman" w:ascii="Times New Roman"/>
        </w:rPr>
      </w:pPr>
      <w:r>
        <w:rPr>
          <w:rFonts w:hAnsi="Times New Roman" w:ascii="Times New Roman"/>
        </w:rPr>
        <w:t xml:space="preserve">24) </w:t>
      </w:r>
      <w:r w:rsidRPr="00F928FC">
        <w:rPr>
          <w:rFonts w:hAnsi="Times New Roman" w:ascii="Times New Roman"/>
        </w:rPr>
        <w:t xml:space="preserve">Vjerovniku CROM d.o.o. za uvoz-izvoz, zastupanje, trgovinu na veliko i malo i proizvodnju, </w:t>
      </w:r>
      <w:r>
        <w:rPr>
          <w:rFonts w:hAnsi="Times New Roman" w:ascii="Times New Roman"/>
        </w:rPr>
        <w:t xml:space="preserve">Zagreb, </w:t>
      </w:r>
      <w:r w:rsidR="00B92F41">
        <w:rPr>
          <w:rFonts w:hAnsi="Times New Roman" w:ascii="Times New Roman"/>
        </w:rPr>
        <w:t>Obrtnička 2, OIB</w:t>
      </w:r>
      <w:r>
        <w:rPr>
          <w:rFonts w:hAnsi="Times New Roman" w:ascii="Times New Roman"/>
        </w:rPr>
        <w:t xml:space="preserve"> </w:t>
      </w:r>
      <w:r w:rsidRPr="00F928FC">
        <w:rPr>
          <w:rFonts w:hAnsi="Times New Roman" w:ascii="Times New Roman"/>
        </w:rPr>
        <w:t>17145318195</w:t>
      </w:r>
      <w:r>
        <w:rPr>
          <w:rFonts w:hAnsi="Times New Roman" w:ascii="Times New Roman"/>
        </w:rPr>
        <w:t xml:space="preserve">, </w:t>
      </w:r>
      <w:r w:rsidRPr="00F928FC">
        <w:rPr>
          <w:rFonts w:hAnsi="Times New Roman" w:ascii="Times New Roman"/>
        </w:rPr>
        <w:t xml:space="preserve">utvrđena je tražbina u iznosu od 31.973,84 kn. Sukladno </w:t>
      </w:r>
      <w:r w:rsidR="00B92F41">
        <w:rPr>
          <w:rFonts w:hAnsi="Times New Roman" w:ascii="Times New Roman"/>
        </w:rPr>
        <w:t>Izmijenjenom p</w:t>
      </w:r>
      <w:r w:rsidRPr="00F928FC">
        <w:rPr>
          <w:rFonts w:hAnsi="Times New Roman" w:ascii="Times New Roman"/>
        </w:rPr>
        <w:t>lanu financijskog restrukturiranja smanjeni iznos tražbine iznosi 25.579,07 kn, dok Vjerovnik otpušta Dužniku dio tražbine u iznosu od 6.394,77 kn, a Dužnik prihvaća otpust duga. Dužnik se obvezuje vjerovniku platiti tražbinu u iznosu od 25.579,07 kn, nakon isteka 2 (dvije) godine počeka u 20 (dvadeset)  kvartalnih rata, i to u 19 (devetnaest) jednakih kvartalnih</w:t>
      </w:r>
      <w:r w:rsidR="00B92F41">
        <w:rPr>
          <w:rFonts w:hAnsi="Times New Roman" w:ascii="Times New Roman"/>
        </w:rPr>
        <w:t xml:space="preserve"> rata u iznosu od po 1.278,95 k</w:t>
      </w:r>
      <w:r w:rsidRPr="00F928FC">
        <w:rPr>
          <w:rFonts w:hAnsi="Times New Roman" w:ascii="Times New Roman"/>
        </w:rPr>
        <w:t>n, te posljedn</w:t>
      </w:r>
      <w:r>
        <w:rPr>
          <w:rFonts w:hAnsi="Times New Roman" w:ascii="Times New Roman"/>
        </w:rPr>
        <w:t>j</w:t>
      </w:r>
      <w:r w:rsidRPr="00F928FC">
        <w:rPr>
          <w:rFonts w:hAnsi="Times New Roman" w:ascii="Times New Roman"/>
        </w:rPr>
        <w:t>u ratu (2</w:t>
      </w:r>
      <w:r w:rsidR="00B92F41">
        <w:rPr>
          <w:rFonts w:hAnsi="Times New Roman" w:ascii="Times New Roman"/>
        </w:rPr>
        <w:t>0. rata) u iznosu od 1.279,02 k</w:t>
      </w:r>
      <w:r w:rsidRPr="00F928FC">
        <w:rPr>
          <w:rFonts w:hAnsi="Times New Roman" w:ascii="Times New Roman"/>
        </w:rPr>
        <w:t>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397A63" w:rsidP="00397A63" w:rsidR="00397A63">
      <w:pPr>
        <w:ind w:firstLine="708"/>
        <w:jc w:val="both"/>
        <w:rPr>
          <w:rFonts w:hAnsi="Times New Roman" w:ascii="Times New Roman"/>
        </w:rPr>
      </w:pPr>
      <w:r>
        <w:rPr>
          <w:rFonts w:hAnsi="Times New Roman" w:ascii="Times New Roman"/>
        </w:rPr>
        <w:t xml:space="preserve">25) </w:t>
      </w:r>
      <w:r w:rsidRPr="00F928FC">
        <w:rPr>
          <w:rFonts w:hAnsi="Times New Roman" w:ascii="Times New Roman"/>
        </w:rPr>
        <w:t>Vjerovniku CVS MOBILE d.o.o. za informatičke usluge i proizvodnju,</w:t>
      </w:r>
      <w:r>
        <w:rPr>
          <w:rFonts w:hAnsi="Times New Roman" w:ascii="Times New Roman"/>
        </w:rPr>
        <w:t xml:space="preserve"> Zagreb,</w:t>
      </w:r>
      <w:r w:rsidR="00B92F41">
        <w:rPr>
          <w:rFonts w:hAnsi="Times New Roman" w:ascii="Times New Roman"/>
        </w:rPr>
        <w:t xml:space="preserve"> Jankomir 25, OIB</w:t>
      </w:r>
      <w:r w:rsidRPr="00F928FC">
        <w:rPr>
          <w:rFonts w:hAnsi="Times New Roman" w:ascii="Times New Roman"/>
        </w:rPr>
        <w:t xml:space="preserve"> 48717901314</w:t>
      </w:r>
      <w:r>
        <w:rPr>
          <w:rFonts w:hAnsi="Times New Roman" w:ascii="Times New Roman"/>
        </w:rPr>
        <w:t xml:space="preserve">, </w:t>
      </w:r>
      <w:r w:rsidRPr="00F928FC">
        <w:rPr>
          <w:rFonts w:hAnsi="Times New Roman" w:ascii="Times New Roman"/>
        </w:rPr>
        <w:t xml:space="preserve">utvrđena je tražbina u iznosu od 2.357,65 kn. Sukladno </w:t>
      </w:r>
      <w:r w:rsidR="00B92F41">
        <w:rPr>
          <w:rFonts w:hAnsi="Times New Roman" w:ascii="Times New Roman"/>
        </w:rPr>
        <w:t>Izmijenjenom p</w:t>
      </w:r>
      <w:r w:rsidRPr="00F928FC">
        <w:rPr>
          <w:rFonts w:hAnsi="Times New Roman" w:ascii="Times New Roman"/>
        </w:rPr>
        <w:t>lanu financijskog restrukturiranja smanjeni iznos tražbine iznosi 1886,12 kn, dok Vjerovnik otpušta Dužniku dio tražbine u iznosu od 471,53 kn, a Dužnik prihvaća otpust duga. Dužnik se obvezuje vjerovniku platiti tražbinu u iznosu od 1886,12  kn, nakon isteka 2 (dvije) godine počeka u 20 (dvadeset)  kvartalnih rata, i to u 19 (devetnaest) jednakih kvartalnih rata u iznosu od po 94,31 kn, te posljedn</w:t>
      </w:r>
      <w:r>
        <w:rPr>
          <w:rFonts w:hAnsi="Times New Roman" w:ascii="Times New Roman"/>
        </w:rPr>
        <w:t>j</w:t>
      </w:r>
      <w:r w:rsidRPr="00F928FC">
        <w:rPr>
          <w:rFonts w:hAnsi="Times New Roman" w:ascii="Times New Roman"/>
        </w:rPr>
        <w:t>u ratu (20. rata) u iznosu od 94,23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397A63" w:rsidP="00397A63" w:rsidR="00397A63">
      <w:pPr>
        <w:ind w:firstLine="708"/>
        <w:jc w:val="both"/>
        <w:rPr>
          <w:rFonts w:hAnsi="Times New Roman" w:ascii="Times New Roman"/>
        </w:rPr>
      </w:pPr>
      <w:r>
        <w:rPr>
          <w:rFonts w:hAnsi="Times New Roman" w:ascii="Times New Roman"/>
        </w:rPr>
        <w:t xml:space="preserve">26) </w:t>
      </w:r>
      <w:r w:rsidRPr="00F928FC">
        <w:rPr>
          <w:rFonts w:hAnsi="Times New Roman" w:ascii="Times New Roman"/>
        </w:rPr>
        <w:t>Vjerovniku D</w:t>
      </w:r>
      <w:r>
        <w:rPr>
          <w:rFonts w:hAnsi="Times New Roman" w:ascii="Times New Roman"/>
        </w:rPr>
        <w:t>ubravku Domjančiću</w:t>
      </w:r>
      <w:r w:rsidRPr="00F928FC">
        <w:rPr>
          <w:rFonts w:hAnsi="Times New Roman" w:ascii="Times New Roman"/>
        </w:rPr>
        <w:t>, vl.</w:t>
      </w:r>
      <w:r>
        <w:rPr>
          <w:rFonts w:hAnsi="Times New Roman" w:ascii="Times New Roman"/>
        </w:rPr>
        <w:t xml:space="preserve"> Obrta za prijevoz</w:t>
      </w:r>
      <w:r w:rsidRPr="00F928FC">
        <w:rPr>
          <w:rFonts w:hAnsi="Times New Roman" w:ascii="Times New Roman"/>
        </w:rPr>
        <w:t xml:space="preserve"> </w:t>
      </w:r>
      <w:r>
        <w:rPr>
          <w:rFonts w:hAnsi="Times New Roman" w:ascii="Times New Roman"/>
        </w:rPr>
        <w:t>"</w:t>
      </w:r>
      <w:r w:rsidRPr="00F928FC">
        <w:rPr>
          <w:rFonts w:hAnsi="Times New Roman" w:ascii="Times New Roman"/>
        </w:rPr>
        <w:t>TRANSPORTI DOMJANČIĆ</w:t>
      </w:r>
      <w:r>
        <w:rPr>
          <w:rFonts w:hAnsi="Times New Roman" w:ascii="Times New Roman"/>
        </w:rPr>
        <w:t>"</w:t>
      </w:r>
      <w:r w:rsidRPr="00F928FC">
        <w:rPr>
          <w:rFonts w:hAnsi="Times New Roman" w:ascii="Times New Roman"/>
        </w:rPr>
        <w:t xml:space="preserve">, </w:t>
      </w:r>
      <w:r>
        <w:rPr>
          <w:rFonts w:hAnsi="Times New Roman" w:ascii="Times New Roman"/>
        </w:rPr>
        <w:t xml:space="preserve">Draganić, </w:t>
      </w:r>
      <w:r w:rsidR="00B92F41">
        <w:rPr>
          <w:rFonts w:hAnsi="Times New Roman" w:ascii="Times New Roman"/>
        </w:rPr>
        <w:t>Vrh 7/D, OIB</w:t>
      </w:r>
      <w:r w:rsidRPr="00F928FC">
        <w:rPr>
          <w:rFonts w:hAnsi="Times New Roman" w:ascii="Times New Roman"/>
        </w:rPr>
        <w:t xml:space="preserve"> 45228905747</w:t>
      </w:r>
      <w:r>
        <w:rPr>
          <w:rFonts w:hAnsi="Times New Roman" w:ascii="Times New Roman"/>
        </w:rPr>
        <w:t xml:space="preserve">, </w:t>
      </w:r>
      <w:r w:rsidRPr="00F928FC">
        <w:rPr>
          <w:rFonts w:hAnsi="Times New Roman" w:ascii="Times New Roman"/>
        </w:rPr>
        <w:t>utvrđena je tražbina u iznosu od 9.330,71 kn. Sukladno</w:t>
      </w:r>
      <w:r w:rsidR="00B92F41">
        <w:rPr>
          <w:rFonts w:hAnsi="Times New Roman" w:ascii="Times New Roman"/>
        </w:rPr>
        <w:t xml:space="preserve"> Izmijenjenom </w:t>
      </w:r>
      <w:r w:rsidRPr="00F928FC">
        <w:rPr>
          <w:rFonts w:hAnsi="Times New Roman" w:ascii="Times New Roman"/>
        </w:rPr>
        <w:t>Planu financijskog restrukturiranja smanjeni iznos tražbine iznosi 7.464,57 kn, dok Vjerovnik otpušta Dužniku dio tražbine u iznosu od 1.866,14 kn, a Dužnik prihvaća otpust duga. Dužnik se obvezuje vjerovniku platiti tražbinu u iznos</w:t>
      </w:r>
      <w:r w:rsidR="00B92F41">
        <w:rPr>
          <w:rFonts w:hAnsi="Times New Roman" w:ascii="Times New Roman"/>
        </w:rPr>
        <w:t>u od 7.464,57 k</w:t>
      </w:r>
      <w:r w:rsidRPr="00F928FC">
        <w:rPr>
          <w:rFonts w:hAnsi="Times New Roman" w:ascii="Times New Roman"/>
        </w:rPr>
        <w:t>n, nakon isteka 2 (dvije) godine počeka u 20 (dvadeset)  kvartalnih rata, i to u 19 (devetnaest) jednakih kvartaln</w:t>
      </w:r>
      <w:r w:rsidR="00B92F41">
        <w:rPr>
          <w:rFonts w:hAnsi="Times New Roman" w:ascii="Times New Roman"/>
        </w:rPr>
        <w:t>ih rata u iznosu od po 373,23 k</w:t>
      </w:r>
      <w:r w:rsidRPr="00F928FC">
        <w:rPr>
          <w:rFonts w:hAnsi="Times New Roman" w:ascii="Times New Roman"/>
        </w:rPr>
        <w:t>n, te posljedn</w:t>
      </w:r>
      <w:r>
        <w:rPr>
          <w:rFonts w:hAnsi="Times New Roman" w:ascii="Times New Roman"/>
        </w:rPr>
        <w:t>j</w:t>
      </w:r>
      <w:r w:rsidRPr="00F928FC">
        <w:rPr>
          <w:rFonts w:hAnsi="Times New Roman" w:ascii="Times New Roman"/>
        </w:rPr>
        <w:t>u ratu (20. rata) u iznosu od 373,20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397A63" w:rsidP="00397A63" w:rsidR="00397A63">
      <w:pPr>
        <w:ind w:firstLine="708"/>
        <w:jc w:val="both"/>
        <w:rPr>
          <w:rFonts w:hAnsi="Times New Roman" w:ascii="Times New Roman"/>
        </w:rPr>
      </w:pPr>
      <w:r>
        <w:rPr>
          <w:rFonts w:hAnsi="Times New Roman" w:ascii="Times New Roman"/>
        </w:rPr>
        <w:t xml:space="preserve">27) </w:t>
      </w:r>
      <w:r w:rsidRPr="00F928FC">
        <w:rPr>
          <w:rFonts w:hAnsi="Times New Roman" w:ascii="Times New Roman"/>
        </w:rPr>
        <w:t>Vjerovniku DSV Hrvatska d.o.o. za međunarodno otpremništvo, Sveta Nedjelja, Indu</w:t>
      </w:r>
      <w:r w:rsidR="00661264">
        <w:rPr>
          <w:rFonts w:hAnsi="Times New Roman" w:ascii="Times New Roman"/>
        </w:rPr>
        <w:t>strijska 20, OIB</w:t>
      </w:r>
      <w:r>
        <w:rPr>
          <w:rFonts w:hAnsi="Times New Roman" w:ascii="Times New Roman"/>
        </w:rPr>
        <w:t xml:space="preserve"> </w:t>
      </w:r>
      <w:r w:rsidRPr="00F928FC">
        <w:rPr>
          <w:rFonts w:hAnsi="Times New Roman" w:ascii="Times New Roman"/>
        </w:rPr>
        <w:t>97365626215</w:t>
      </w:r>
      <w:r>
        <w:rPr>
          <w:rFonts w:hAnsi="Times New Roman" w:ascii="Times New Roman"/>
        </w:rPr>
        <w:t xml:space="preserve">, </w:t>
      </w:r>
      <w:r w:rsidRPr="00F928FC">
        <w:rPr>
          <w:rFonts w:hAnsi="Times New Roman" w:ascii="Times New Roman"/>
        </w:rPr>
        <w:t xml:space="preserve"> utvrđena je tražbina u iznosu od 3.562,28 kn. Sukladno </w:t>
      </w:r>
      <w:r w:rsidR="00661264">
        <w:rPr>
          <w:rFonts w:hAnsi="Times New Roman" w:ascii="Times New Roman"/>
        </w:rPr>
        <w:lastRenderedPageBreak/>
        <w:t xml:space="preserve">Izmijenjenom </w:t>
      </w:r>
      <w:r w:rsidRPr="00F928FC">
        <w:rPr>
          <w:rFonts w:hAnsi="Times New Roman" w:ascii="Times New Roman"/>
        </w:rPr>
        <w:t>Planu financijskog restrukturiranja smanjeni iznos tražbine iznosi 2.849,82 kn, dok Vjerovnik otpušta Dužniku dio tražbine u iznosu od 712,46 kn, a Dužnik prihvaća otpust duga. Dužnik se obvezuje vjerovniku platiti tražbinu u iznosu od 2.849,82 kn, nakon isteka 2 (dvije) godine počeka u 20 (dvadeset)  kvartalnih rata, i to u 19 (devetnaest) jednakih kvartaln</w:t>
      </w:r>
      <w:r w:rsidR="00661264">
        <w:rPr>
          <w:rFonts w:hAnsi="Times New Roman" w:ascii="Times New Roman"/>
        </w:rPr>
        <w:t>ih rata u iznosu od po 142,49 k</w:t>
      </w:r>
      <w:r w:rsidRPr="00F928FC">
        <w:rPr>
          <w:rFonts w:hAnsi="Times New Roman" w:ascii="Times New Roman"/>
        </w:rPr>
        <w:t>n, te posljedn</w:t>
      </w:r>
      <w:r>
        <w:rPr>
          <w:rFonts w:hAnsi="Times New Roman" w:ascii="Times New Roman"/>
        </w:rPr>
        <w:t>j</w:t>
      </w:r>
      <w:r w:rsidRPr="00F928FC">
        <w:rPr>
          <w:rFonts w:hAnsi="Times New Roman" w:ascii="Times New Roman"/>
        </w:rPr>
        <w:t>u ratu (20. rat</w:t>
      </w:r>
      <w:r w:rsidR="00661264">
        <w:rPr>
          <w:rFonts w:hAnsi="Times New Roman" w:ascii="Times New Roman"/>
        </w:rPr>
        <w:t>a) u iznosu od 142,51 k</w:t>
      </w:r>
      <w:r w:rsidRPr="00F928FC">
        <w:rPr>
          <w:rFonts w:hAnsi="Times New Roman" w:ascii="Times New Roman"/>
        </w:rPr>
        <w:t>n, bez kamata. Prva rata dospijeva 2 (dvije) godine nakon pravomoćnosti  ove predstečajne nagodbe sklopljene pred sudom, a svaka naredna najkasnije do 15-tog u posljednjem mjesecu kvartala za tekući kvartal.</w:t>
      </w:r>
    </w:p>
    <w:p w:rsidRDefault="00102A56" w:rsidP="00397A63" w:rsidR="00102A56" w:rsidRPr="00F928FC">
      <w:pPr>
        <w:ind w:firstLine="708"/>
        <w:jc w:val="both"/>
        <w:rPr>
          <w:rFonts w:hAnsi="Times New Roman" w:ascii="Times New Roman"/>
        </w:rPr>
      </w:pPr>
    </w:p>
    <w:p w:rsidRDefault="00397A63" w:rsidP="00397A63" w:rsidR="00397A63">
      <w:pPr>
        <w:ind w:firstLine="708"/>
        <w:jc w:val="both"/>
        <w:rPr>
          <w:rFonts w:hAnsi="Times New Roman" w:ascii="Times New Roman"/>
        </w:rPr>
      </w:pPr>
      <w:r>
        <w:rPr>
          <w:rFonts w:hAnsi="Times New Roman" w:ascii="Times New Roman"/>
        </w:rPr>
        <w:t xml:space="preserve">28) </w:t>
      </w:r>
      <w:r w:rsidRPr="00F928FC">
        <w:rPr>
          <w:rFonts w:hAnsi="Times New Roman" w:ascii="Times New Roman"/>
        </w:rPr>
        <w:t xml:space="preserve">Vjerovniku ENERGOZAVOD-ZAŠTITA d.o.o. za kontrolu robe i usluga i inženjering, </w:t>
      </w:r>
      <w:r>
        <w:rPr>
          <w:rFonts w:hAnsi="Times New Roman" w:ascii="Times New Roman"/>
        </w:rPr>
        <w:t xml:space="preserve">Zagreb, </w:t>
      </w:r>
      <w:r w:rsidR="00661264">
        <w:rPr>
          <w:rFonts w:hAnsi="Times New Roman" w:ascii="Times New Roman"/>
        </w:rPr>
        <w:t>Travanjska 9, OIB</w:t>
      </w:r>
      <w:r>
        <w:rPr>
          <w:rFonts w:hAnsi="Times New Roman" w:ascii="Times New Roman"/>
        </w:rPr>
        <w:t xml:space="preserve"> </w:t>
      </w:r>
      <w:r w:rsidRPr="00F928FC">
        <w:rPr>
          <w:rFonts w:hAnsi="Times New Roman" w:ascii="Times New Roman"/>
        </w:rPr>
        <w:t>05217895832</w:t>
      </w:r>
      <w:r>
        <w:rPr>
          <w:rFonts w:hAnsi="Times New Roman" w:ascii="Times New Roman"/>
        </w:rPr>
        <w:t>,</w:t>
      </w:r>
      <w:r w:rsidRPr="00F928FC">
        <w:rPr>
          <w:rFonts w:hAnsi="Times New Roman" w:ascii="Times New Roman"/>
        </w:rPr>
        <w:t xml:space="preserve"> utvrđena je tražbina u iznosu od 7.050,00 kn. Sukladno </w:t>
      </w:r>
      <w:r w:rsidR="00661264">
        <w:rPr>
          <w:rFonts w:hAnsi="Times New Roman" w:ascii="Times New Roman"/>
        </w:rPr>
        <w:t xml:space="preserve">Izmijenjenom </w:t>
      </w:r>
      <w:r w:rsidRPr="00F928FC">
        <w:rPr>
          <w:rFonts w:hAnsi="Times New Roman" w:ascii="Times New Roman"/>
        </w:rPr>
        <w:t xml:space="preserve">Planu financijskog restrukturiranja smanjeni iznos tražbine iznosi 5.640,00 kn, dok Vjerovnik otpušta Dužniku dio tražbine u iznosu od 1.410,00 kn, a Dužnik prihvaća otpust duga. Dužnik se obvezuje vjerovniku platiti </w:t>
      </w:r>
      <w:r w:rsidR="00661264">
        <w:rPr>
          <w:rFonts w:hAnsi="Times New Roman" w:ascii="Times New Roman"/>
        </w:rPr>
        <w:t>tražbinu u iznosu od 5.640,00 k</w:t>
      </w:r>
      <w:r w:rsidRPr="00F928FC">
        <w:rPr>
          <w:rFonts w:hAnsi="Times New Roman" w:ascii="Times New Roman"/>
        </w:rPr>
        <w:t>n, nakon isteka 2 (dvije) godine počeka u 20 (dvadeset)  kvartalnih rata, i to u 19 (devetnaest) jednakih kvartalnih rata u iznosu od po 282,00 kn, bez kamata. Prva rata dospijeva 2 (dvije) godine nakon pravomoćnosti  ove predstečajne nagodbe sklopljene pred sudom, a svaka naredna najkasnije do 15-tog u posljednjem mjesecu kvartala za tekući kvartal.</w:t>
      </w:r>
      <w:r w:rsidRPr="00F928FC">
        <w:rPr>
          <w:rFonts w:hAnsi="Times New Roman" w:ascii="Times New Roman"/>
        </w:rPr>
        <w:br/>
      </w:r>
    </w:p>
    <w:p w:rsidRDefault="00397A63" w:rsidP="00397A63" w:rsidR="00397A63">
      <w:pPr>
        <w:ind w:firstLine="708"/>
        <w:jc w:val="both"/>
        <w:rPr>
          <w:rFonts w:hAnsi="Times New Roman" w:ascii="Times New Roman"/>
        </w:rPr>
      </w:pPr>
      <w:r>
        <w:rPr>
          <w:rFonts w:hAnsi="Times New Roman" w:ascii="Times New Roman"/>
        </w:rPr>
        <w:t xml:space="preserve">29) </w:t>
      </w:r>
      <w:r w:rsidRPr="00F928FC">
        <w:rPr>
          <w:rFonts w:hAnsi="Times New Roman" w:ascii="Times New Roman"/>
        </w:rPr>
        <w:t xml:space="preserve">Vjerovniku EPIC TDK društvo s ograničenom odgovornošću za trgovinu i usluge, </w:t>
      </w:r>
      <w:r>
        <w:rPr>
          <w:rFonts w:hAnsi="Times New Roman" w:ascii="Times New Roman"/>
        </w:rPr>
        <w:t xml:space="preserve">Zagreb, </w:t>
      </w:r>
      <w:r w:rsidR="00661264">
        <w:rPr>
          <w:rFonts w:hAnsi="Times New Roman" w:ascii="Times New Roman"/>
        </w:rPr>
        <w:t>Jablanska 72, OIB</w:t>
      </w:r>
      <w:r>
        <w:rPr>
          <w:rFonts w:hAnsi="Times New Roman" w:ascii="Times New Roman"/>
        </w:rPr>
        <w:t xml:space="preserve"> </w:t>
      </w:r>
      <w:r w:rsidRPr="00F928FC">
        <w:rPr>
          <w:rFonts w:hAnsi="Times New Roman" w:ascii="Times New Roman"/>
        </w:rPr>
        <w:t>93116447038</w:t>
      </w:r>
      <w:r>
        <w:rPr>
          <w:rFonts w:hAnsi="Times New Roman" w:ascii="Times New Roman"/>
        </w:rPr>
        <w:t>,</w:t>
      </w:r>
      <w:r w:rsidRPr="00F928FC">
        <w:rPr>
          <w:rFonts w:hAnsi="Times New Roman" w:ascii="Times New Roman"/>
        </w:rPr>
        <w:t xml:space="preserve"> utvrđena je tražbina u iznosu od 17.595,08 kn. Sukladno </w:t>
      </w:r>
      <w:r w:rsidR="00661264">
        <w:rPr>
          <w:rFonts w:hAnsi="Times New Roman" w:ascii="Times New Roman"/>
        </w:rPr>
        <w:t>Izmijenjenom p</w:t>
      </w:r>
      <w:r w:rsidRPr="00F928FC">
        <w:rPr>
          <w:rFonts w:hAnsi="Times New Roman" w:ascii="Times New Roman"/>
        </w:rPr>
        <w:t>lanu financijskog restrukturiranja smanjeni iznos tražbine iznosi 14.076,06 kn, dok Vjerovnik otpušta Dužniku dio tražbine u iznosu od 3.519,02 kn, a Dužnik prihvaća otpust duga. Dužnik se obvezuje vjerovniku platiti tr</w:t>
      </w:r>
      <w:r w:rsidR="00661264">
        <w:rPr>
          <w:rFonts w:hAnsi="Times New Roman" w:ascii="Times New Roman"/>
        </w:rPr>
        <w:t>ažbinu u iznosu od 14.076,06  k</w:t>
      </w:r>
      <w:r w:rsidRPr="00F928FC">
        <w:rPr>
          <w:rFonts w:hAnsi="Times New Roman" w:ascii="Times New Roman"/>
        </w:rPr>
        <w:t>n, nakon isteka 2 (dvije) godine počeka u 20 (dvadeset)  kvartalnih rata, i to u 19 (devetnaest) jednakih kvartaln</w:t>
      </w:r>
      <w:r w:rsidR="00661264">
        <w:rPr>
          <w:rFonts w:hAnsi="Times New Roman" w:ascii="Times New Roman"/>
        </w:rPr>
        <w:t>ih rata u iznosu od po 703,80 k</w:t>
      </w:r>
      <w:r w:rsidRPr="00F928FC">
        <w:rPr>
          <w:rFonts w:hAnsi="Times New Roman" w:ascii="Times New Roman"/>
        </w:rPr>
        <w:t>n, te posljedn</w:t>
      </w:r>
      <w:r>
        <w:rPr>
          <w:rFonts w:hAnsi="Times New Roman" w:ascii="Times New Roman"/>
        </w:rPr>
        <w:t>j</w:t>
      </w:r>
      <w:r w:rsidRPr="00F928FC">
        <w:rPr>
          <w:rFonts w:hAnsi="Times New Roman" w:ascii="Times New Roman"/>
        </w:rPr>
        <w:t xml:space="preserve">u ratu </w:t>
      </w:r>
      <w:r w:rsidR="00661264">
        <w:rPr>
          <w:rFonts w:hAnsi="Times New Roman" w:ascii="Times New Roman"/>
        </w:rPr>
        <w:t>(20. rata) u iznosu od 703,86 k</w:t>
      </w:r>
      <w:r w:rsidRPr="00F928FC">
        <w:rPr>
          <w:rFonts w:hAnsi="Times New Roman" w:ascii="Times New Roman"/>
        </w:rPr>
        <w:t>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397A63" w:rsidP="00397A63" w:rsidR="00397A63">
      <w:pPr>
        <w:ind w:firstLine="708"/>
        <w:jc w:val="both"/>
        <w:rPr>
          <w:rFonts w:hAnsi="Times New Roman" w:ascii="Times New Roman"/>
        </w:rPr>
      </w:pPr>
      <w:r>
        <w:rPr>
          <w:rFonts w:hAnsi="Times New Roman" w:ascii="Times New Roman"/>
        </w:rPr>
        <w:t xml:space="preserve">30) </w:t>
      </w:r>
      <w:r w:rsidRPr="00F928FC">
        <w:rPr>
          <w:rFonts w:hAnsi="Times New Roman" w:ascii="Times New Roman"/>
        </w:rPr>
        <w:t>Vjerovniku ERSTE CARD CLUB društvo s ograničenom odgovornošću za financijsko posredovanje i usluge,</w:t>
      </w:r>
      <w:r>
        <w:rPr>
          <w:rFonts w:hAnsi="Times New Roman" w:ascii="Times New Roman"/>
        </w:rPr>
        <w:t xml:space="preserve"> Zagreb,</w:t>
      </w:r>
      <w:r w:rsidRPr="00F928FC">
        <w:rPr>
          <w:rFonts w:hAnsi="Times New Roman" w:ascii="Times New Roman"/>
        </w:rPr>
        <w:t xml:space="preserve"> Ulica Frana Folnegovića 6, OIB</w:t>
      </w:r>
      <w:r>
        <w:rPr>
          <w:rFonts w:hAnsi="Times New Roman" w:ascii="Times New Roman"/>
        </w:rPr>
        <w:t xml:space="preserve"> </w:t>
      </w:r>
      <w:r w:rsidRPr="00F928FC">
        <w:rPr>
          <w:rFonts w:hAnsi="Times New Roman" w:ascii="Times New Roman"/>
        </w:rPr>
        <w:t>85941596441</w:t>
      </w:r>
      <w:r>
        <w:rPr>
          <w:rFonts w:hAnsi="Times New Roman" w:ascii="Times New Roman"/>
        </w:rPr>
        <w:t>,</w:t>
      </w:r>
      <w:r w:rsidRPr="00F928FC">
        <w:rPr>
          <w:rFonts w:hAnsi="Times New Roman" w:ascii="Times New Roman"/>
        </w:rPr>
        <w:t xml:space="preserve"> utvrđena je tražbina u iznosu od 38.663,89 kn. Sukladno </w:t>
      </w:r>
      <w:r w:rsidR="002B2B5B">
        <w:rPr>
          <w:rFonts w:hAnsi="Times New Roman" w:ascii="Times New Roman"/>
        </w:rPr>
        <w:t>Izmijenjenom p</w:t>
      </w:r>
      <w:r w:rsidRPr="00F928FC">
        <w:rPr>
          <w:rFonts w:hAnsi="Times New Roman" w:ascii="Times New Roman"/>
        </w:rPr>
        <w:t>lanu financijskog restrukturiranja smanjeni iznos tražbine iznosi 30.931,11 kn, dok Vjerovnik otpušta Dužniku dio tražbine u iznosu od 7.732,78 kn, a Dužnik prihvaća otpust duga. Dužnik se obvezuje vjerovniku platiti tražbinu u iznosu od 30.931,11 kn, nakon isteka 2 (dvije) godine počeka u 20 (dvadeset)  kvartalnih rata, i to u 19 (devetnaest) jednakih kvartalnih rata u iznosu od po 1.546,56 kn, te posljedn</w:t>
      </w:r>
      <w:r>
        <w:rPr>
          <w:rFonts w:hAnsi="Times New Roman" w:ascii="Times New Roman"/>
        </w:rPr>
        <w:t>j</w:t>
      </w:r>
      <w:r w:rsidRPr="00F928FC">
        <w:rPr>
          <w:rFonts w:hAnsi="Times New Roman" w:ascii="Times New Roman"/>
        </w:rPr>
        <w:t>u ratu (20. rata) u iznosu od 1.546,47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397A63" w:rsidP="00397A63" w:rsidR="00397A63">
      <w:pPr>
        <w:ind w:firstLine="708"/>
        <w:jc w:val="both"/>
        <w:rPr>
          <w:rFonts w:hAnsi="Times New Roman" w:ascii="Times New Roman"/>
        </w:rPr>
      </w:pPr>
      <w:r>
        <w:rPr>
          <w:rFonts w:hAnsi="Times New Roman" w:ascii="Times New Roman"/>
        </w:rPr>
        <w:t xml:space="preserve">31) </w:t>
      </w:r>
      <w:r w:rsidRPr="00F928FC">
        <w:rPr>
          <w:rFonts w:hAnsi="Times New Roman" w:ascii="Times New Roman"/>
        </w:rPr>
        <w:t xml:space="preserve">Vjerovniku EUROTRIMEX d.o.o. za trgovinu i usluge, </w:t>
      </w:r>
      <w:r>
        <w:rPr>
          <w:rFonts w:hAnsi="Times New Roman" w:ascii="Times New Roman"/>
        </w:rPr>
        <w:t xml:space="preserve">Zagreb, </w:t>
      </w:r>
      <w:r w:rsidRPr="00F928FC">
        <w:rPr>
          <w:rFonts w:hAnsi="Times New Roman" w:ascii="Times New Roman"/>
        </w:rPr>
        <w:t>Kaninska 5, OIB 97499025341</w:t>
      </w:r>
      <w:r>
        <w:rPr>
          <w:rFonts w:hAnsi="Times New Roman" w:ascii="Times New Roman"/>
        </w:rPr>
        <w:t>,</w:t>
      </w:r>
      <w:r w:rsidRPr="00F928FC">
        <w:rPr>
          <w:rFonts w:hAnsi="Times New Roman" w:ascii="Times New Roman"/>
        </w:rPr>
        <w:t xml:space="preserve"> utvrđena je tražbina u iznosu od 4.139,24 kn. Sukladno </w:t>
      </w:r>
      <w:r w:rsidR="002B2B5B">
        <w:rPr>
          <w:rFonts w:hAnsi="Times New Roman" w:ascii="Times New Roman"/>
        </w:rPr>
        <w:t>Izmijenjenom p</w:t>
      </w:r>
      <w:r w:rsidRPr="00F928FC">
        <w:rPr>
          <w:rFonts w:hAnsi="Times New Roman" w:ascii="Times New Roman"/>
        </w:rPr>
        <w:t xml:space="preserve">lanu financijskog restrukturiranja smanjeni iznos tražbine iznosi 3.311,39 kn, dok Vjerovnik otpušta Dužniku dio tražbine u iznosu od 827,85 kn, a Dužnik prihvaća otpust duga. Dužnik se obvezuje vjerovniku platiti tražbinu u iznosu od 3.311,39 kn, nakon isteka 2 (dvije) godine </w:t>
      </w:r>
      <w:r w:rsidRPr="00F928FC">
        <w:rPr>
          <w:rFonts w:hAnsi="Times New Roman" w:ascii="Times New Roman"/>
        </w:rPr>
        <w:lastRenderedPageBreak/>
        <w:t>počeka u 20 (dvadeset)  kvartalnih rata, i to u 19 (devetnaest) jednakih kvartalnih rata u iznosu od po 165,57 kn, te posljedn</w:t>
      </w:r>
      <w:r>
        <w:rPr>
          <w:rFonts w:hAnsi="Times New Roman" w:ascii="Times New Roman"/>
        </w:rPr>
        <w:t>j</w:t>
      </w:r>
      <w:r w:rsidRPr="00F928FC">
        <w:rPr>
          <w:rFonts w:hAnsi="Times New Roman" w:ascii="Times New Roman"/>
        </w:rPr>
        <w:t>u ratu (20. rata) u iznosu od 165,56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397A63" w:rsidP="00397A63" w:rsidR="00397A63">
      <w:pPr>
        <w:ind w:firstLine="708"/>
        <w:jc w:val="both"/>
        <w:rPr>
          <w:rFonts w:hAnsi="Times New Roman" w:ascii="Times New Roman"/>
        </w:rPr>
      </w:pPr>
      <w:r>
        <w:rPr>
          <w:rFonts w:hAnsi="Times New Roman" w:ascii="Times New Roman"/>
        </w:rPr>
        <w:t xml:space="preserve">32) </w:t>
      </w:r>
      <w:r w:rsidRPr="00F928FC">
        <w:rPr>
          <w:rFonts w:hAnsi="Times New Roman" w:ascii="Times New Roman"/>
        </w:rPr>
        <w:t>Vjerovniku FILTAN, d.o.o. za proizvodnju, trgovinu i usluge,</w:t>
      </w:r>
      <w:r>
        <w:rPr>
          <w:rFonts w:hAnsi="Times New Roman" w:ascii="Times New Roman"/>
        </w:rPr>
        <w:t xml:space="preserve"> Zagreb,</w:t>
      </w:r>
      <w:r w:rsidRPr="00F928FC">
        <w:rPr>
          <w:rFonts w:hAnsi="Times New Roman" w:ascii="Times New Roman"/>
        </w:rPr>
        <w:t xml:space="preserve"> Maksimirska 129/1, OIB</w:t>
      </w:r>
      <w:r w:rsidR="002B2B5B">
        <w:rPr>
          <w:rFonts w:hAnsi="Times New Roman" w:ascii="Times New Roman"/>
        </w:rPr>
        <w:t xml:space="preserve"> </w:t>
      </w:r>
      <w:r w:rsidRPr="00F928FC">
        <w:rPr>
          <w:rFonts w:hAnsi="Times New Roman" w:ascii="Times New Roman"/>
        </w:rPr>
        <w:t>05279949306</w:t>
      </w:r>
      <w:r>
        <w:rPr>
          <w:rFonts w:hAnsi="Times New Roman" w:ascii="Times New Roman"/>
        </w:rPr>
        <w:t>,</w:t>
      </w:r>
      <w:r w:rsidRPr="00F928FC">
        <w:rPr>
          <w:rFonts w:hAnsi="Times New Roman" w:ascii="Times New Roman"/>
        </w:rPr>
        <w:t xml:space="preserve"> utvrđena je tražbina u iznosu od 26.094,63 kn. Sukladno</w:t>
      </w:r>
      <w:r w:rsidR="002B2B5B">
        <w:rPr>
          <w:rFonts w:hAnsi="Times New Roman" w:ascii="Times New Roman"/>
        </w:rPr>
        <w:t xml:space="preserve"> Izmijenjenom</w:t>
      </w:r>
      <w:r w:rsidRPr="00F928FC">
        <w:rPr>
          <w:rFonts w:hAnsi="Times New Roman" w:ascii="Times New Roman"/>
        </w:rPr>
        <w:t xml:space="preserve"> Planu financijskog restrukturiranja smanjeni iznos tražbine iznosi 20.875,70 kn, dok Vjerovnik otpušta Dužniku dio tražbine u iznosu od 5.218,93 kn, a Dužnik prihvaća otpust duga. Dužnik se obvezuje vjerovniku platiti tražbinu u iznosu od 20.875,70 kn, nakon isteka 2 (dvije) godine počeka u 20 (dvadeset)  kvartalnih rata, i to u 19 (devetnaest) jednakih kvartalnih rata u iznosu od po 1.043,79 kn, te posljedn</w:t>
      </w:r>
      <w:r>
        <w:rPr>
          <w:rFonts w:hAnsi="Times New Roman" w:ascii="Times New Roman"/>
        </w:rPr>
        <w:t>j</w:t>
      </w:r>
      <w:r w:rsidRPr="00F928FC">
        <w:rPr>
          <w:rFonts w:hAnsi="Times New Roman" w:ascii="Times New Roman"/>
        </w:rPr>
        <w:t>u ratu (20. rata) u iznosu od 1043,69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397A63" w:rsidP="00397A63" w:rsidR="00397A63">
      <w:pPr>
        <w:ind w:firstLine="708"/>
        <w:jc w:val="both"/>
        <w:rPr>
          <w:rFonts w:hAnsi="Times New Roman" w:ascii="Times New Roman"/>
        </w:rPr>
      </w:pPr>
      <w:r>
        <w:rPr>
          <w:rFonts w:hAnsi="Times New Roman" w:ascii="Times New Roman"/>
        </w:rPr>
        <w:t>3</w:t>
      </w:r>
      <w:r w:rsidR="000831F1">
        <w:rPr>
          <w:rFonts w:hAnsi="Times New Roman" w:ascii="Times New Roman"/>
        </w:rPr>
        <w:t>3</w:t>
      </w:r>
      <w:r>
        <w:rPr>
          <w:rFonts w:hAnsi="Times New Roman" w:ascii="Times New Roman"/>
        </w:rPr>
        <w:t xml:space="preserve">) </w:t>
      </w:r>
      <w:r w:rsidRPr="00F928FC">
        <w:rPr>
          <w:rFonts w:hAnsi="Times New Roman" w:ascii="Times New Roman"/>
        </w:rPr>
        <w:t xml:space="preserve">Vjerovniku FRANC-AUTO društvo s ograničenom odgovornošću za servisiranje i transport, </w:t>
      </w:r>
      <w:r>
        <w:rPr>
          <w:rFonts w:hAnsi="Times New Roman" w:ascii="Times New Roman"/>
        </w:rPr>
        <w:t xml:space="preserve">Zagreb, </w:t>
      </w:r>
      <w:r w:rsidRPr="00F928FC">
        <w:rPr>
          <w:rFonts w:hAnsi="Times New Roman" w:ascii="Times New Roman"/>
        </w:rPr>
        <w:t>Antuna Bauera 15/1, OIB 22246441844</w:t>
      </w:r>
      <w:r>
        <w:rPr>
          <w:rFonts w:hAnsi="Times New Roman" w:ascii="Times New Roman"/>
        </w:rPr>
        <w:t>,</w:t>
      </w:r>
      <w:r w:rsidRPr="00F928FC">
        <w:rPr>
          <w:rFonts w:hAnsi="Times New Roman" w:ascii="Times New Roman"/>
        </w:rPr>
        <w:t xml:space="preserve"> utvrđena je tražbina u iznosu od 2.000,00 kn. Sukladno</w:t>
      </w:r>
      <w:r w:rsidR="002B2B5B">
        <w:rPr>
          <w:rFonts w:hAnsi="Times New Roman" w:ascii="Times New Roman"/>
        </w:rPr>
        <w:t xml:space="preserve"> Izmijenjenom p</w:t>
      </w:r>
      <w:r w:rsidRPr="00F928FC">
        <w:rPr>
          <w:rFonts w:hAnsi="Times New Roman" w:ascii="Times New Roman"/>
        </w:rPr>
        <w:t>lanu financijskog restrukturiranja smanjeni iznos tražbine iznosi 1.600,00 kn, dok Vjerovnik otpušta Dužniku dio tražbine u iznosu od 400,00 kn, a Dužnik prihvaća otpust duga. Dužnik se obvezuje vjerovniku platiti tražbinu u iznosu od 1600,00 kn, nakon isteka 2 (dvije) godine počeka u 20 (dvadeset)  jednakih kvartalnih rata u iznosu od po 80,00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397A63" w:rsidP="00397A63" w:rsidR="00397A63">
      <w:pPr>
        <w:ind w:firstLine="708"/>
        <w:jc w:val="both"/>
        <w:rPr>
          <w:rFonts w:hAnsi="Times New Roman" w:ascii="Times New Roman"/>
        </w:rPr>
      </w:pPr>
      <w:r>
        <w:rPr>
          <w:rFonts w:hAnsi="Times New Roman" w:ascii="Times New Roman"/>
        </w:rPr>
        <w:t>3</w:t>
      </w:r>
      <w:r w:rsidR="000831F1">
        <w:rPr>
          <w:rFonts w:hAnsi="Times New Roman" w:ascii="Times New Roman"/>
        </w:rPr>
        <w:t>4</w:t>
      </w:r>
      <w:r>
        <w:rPr>
          <w:rFonts w:hAnsi="Times New Roman" w:ascii="Times New Roman"/>
        </w:rPr>
        <w:t xml:space="preserve">) </w:t>
      </w:r>
      <w:r w:rsidRPr="00F928FC">
        <w:rPr>
          <w:rFonts w:hAnsi="Times New Roman" w:ascii="Times New Roman"/>
        </w:rPr>
        <w:t>Vjerovniku FRIGO SYSTEM-ZAGREB d.o.o. za trgovinu,</w:t>
      </w:r>
      <w:r w:rsidRPr="00FC014E">
        <w:rPr>
          <w:rFonts w:hAnsi="Times New Roman" w:ascii="Times New Roman"/>
        </w:rPr>
        <w:t xml:space="preserve"> </w:t>
      </w:r>
      <w:r w:rsidRPr="00F928FC">
        <w:rPr>
          <w:rFonts w:hAnsi="Times New Roman" w:ascii="Times New Roman"/>
        </w:rPr>
        <w:t>Svet</w:t>
      </w:r>
      <w:r w:rsidR="002B2B5B">
        <w:rPr>
          <w:rFonts w:hAnsi="Times New Roman" w:ascii="Times New Roman"/>
        </w:rPr>
        <w:t>a Nedelja,  Industrijska 8, OIB</w:t>
      </w:r>
      <w:r w:rsidRPr="00F928FC">
        <w:rPr>
          <w:rFonts w:hAnsi="Times New Roman" w:ascii="Times New Roman"/>
        </w:rPr>
        <w:t xml:space="preserve"> 02046369717</w:t>
      </w:r>
      <w:r>
        <w:rPr>
          <w:rFonts w:hAnsi="Times New Roman" w:ascii="Times New Roman"/>
        </w:rPr>
        <w:t>,</w:t>
      </w:r>
      <w:r w:rsidRPr="00F928FC">
        <w:rPr>
          <w:rFonts w:hAnsi="Times New Roman" w:ascii="Times New Roman"/>
        </w:rPr>
        <w:t xml:space="preserve"> utvrđena je tražbina u iznosu od 1.462,50 kn. Sukladno </w:t>
      </w:r>
      <w:r w:rsidR="002B2B5B">
        <w:rPr>
          <w:rFonts w:hAnsi="Times New Roman" w:ascii="Times New Roman"/>
        </w:rPr>
        <w:t>Izmijenjenom p</w:t>
      </w:r>
      <w:r w:rsidRPr="00F928FC">
        <w:rPr>
          <w:rFonts w:hAnsi="Times New Roman" w:ascii="Times New Roman"/>
        </w:rPr>
        <w:t xml:space="preserve">lanu financijskog restrukturiranja smanjeni iznos tražbine iznosi 1.170,00 kn, dok Vjerovnik otpušta Dužniku dio tražbine u iznosu od 292,50 kn, a Dužnik prihvaća otpust duga. Dužnik se obvezuje vjerovniku platiti </w:t>
      </w:r>
      <w:r w:rsidR="002B2B5B">
        <w:rPr>
          <w:rFonts w:hAnsi="Times New Roman" w:ascii="Times New Roman"/>
        </w:rPr>
        <w:t>tražbinu u iznosu od 1.170,00 k</w:t>
      </w:r>
      <w:r w:rsidRPr="00F928FC">
        <w:rPr>
          <w:rFonts w:hAnsi="Times New Roman" w:ascii="Times New Roman"/>
        </w:rPr>
        <w:t xml:space="preserve">n, nakon isteka 2 (dvije) godine počeka u 20 (dvadeset)  jednakih kvartalnih rata u iznosu od </w:t>
      </w:r>
      <w:r w:rsidR="002B2B5B">
        <w:rPr>
          <w:rFonts w:hAnsi="Times New Roman" w:ascii="Times New Roman"/>
        </w:rPr>
        <w:t>po 58,50 k</w:t>
      </w:r>
      <w:r w:rsidRPr="00F928FC">
        <w:rPr>
          <w:rFonts w:hAnsi="Times New Roman" w:ascii="Times New Roman"/>
        </w:rPr>
        <w:t>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397A63" w:rsidP="00397A63" w:rsidR="00397A63">
      <w:pPr>
        <w:ind w:firstLine="708"/>
        <w:jc w:val="both"/>
        <w:rPr>
          <w:rFonts w:hAnsi="Times New Roman" w:ascii="Times New Roman"/>
        </w:rPr>
      </w:pPr>
      <w:r>
        <w:rPr>
          <w:rFonts w:hAnsi="Times New Roman" w:ascii="Times New Roman"/>
        </w:rPr>
        <w:t>3</w:t>
      </w:r>
      <w:r w:rsidR="000831F1">
        <w:rPr>
          <w:rFonts w:hAnsi="Times New Roman" w:ascii="Times New Roman"/>
        </w:rPr>
        <w:t>5</w:t>
      </w:r>
      <w:r>
        <w:rPr>
          <w:rFonts w:hAnsi="Times New Roman" w:ascii="Times New Roman"/>
        </w:rPr>
        <w:t xml:space="preserve">) </w:t>
      </w:r>
      <w:r w:rsidRPr="00F928FC">
        <w:rPr>
          <w:rFonts w:hAnsi="Times New Roman" w:ascii="Times New Roman"/>
        </w:rPr>
        <w:t xml:space="preserve">Vjerovniku GRACOTECH GRUPA d.o.o. za trgovinu i usluge, </w:t>
      </w:r>
      <w:r>
        <w:rPr>
          <w:rFonts w:hAnsi="Times New Roman" w:ascii="Times New Roman"/>
        </w:rPr>
        <w:t>D</w:t>
      </w:r>
      <w:r w:rsidRPr="00F928FC">
        <w:rPr>
          <w:rFonts w:hAnsi="Times New Roman" w:ascii="Times New Roman"/>
        </w:rPr>
        <w:t>onja Zelina, Donjozelinska 2C, OIB 40172160449</w:t>
      </w:r>
      <w:r>
        <w:rPr>
          <w:rFonts w:hAnsi="Times New Roman" w:ascii="Times New Roman"/>
        </w:rPr>
        <w:t>,</w:t>
      </w:r>
      <w:r w:rsidRPr="00F928FC">
        <w:rPr>
          <w:rFonts w:hAnsi="Times New Roman" w:ascii="Times New Roman"/>
        </w:rPr>
        <w:t xml:space="preserve"> utvrđena je tražbina u iznosu od 988,86 kn. Sukladno </w:t>
      </w:r>
      <w:r w:rsidR="00285C44">
        <w:rPr>
          <w:rFonts w:hAnsi="Times New Roman" w:ascii="Times New Roman"/>
        </w:rPr>
        <w:t>Izmijenjenom p</w:t>
      </w:r>
      <w:r w:rsidRPr="00F928FC">
        <w:rPr>
          <w:rFonts w:hAnsi="Times New Roman" w:ascii="Times New Roman"/>
        </w:rPr>
        <w:t>lanu financijskog restrukturiranja smanjeni iznos tražbine iznosi 791,09 kn, dok Vjerovnik otpušta Dužniku dio tražbine u iznosu od 197,77 kn, a Dužnik prihvaća otpust duga. Dužnik se obvezuje vjerovniku platiti tražbinu u iznosu od 791,09 kn, nakon isteka 2 (dvije) godine počeka u 20 (dvadeset)  kvartalnih rata, i to u 19 (devetnaest) jednakih kvartalnih rata u iznosu od po 39,55 kn, te posljedn</w:t>
      </w:r>
      <w:r>
        <w:rPr>
          <w:rFonts w:hAnsi="Times New Roman" w:ascii="Times New Roman"/>
        </w:rPr>
        <w:t>j</w:t>
      </w:r>
      <w:r w:rsidRPr="00F928FC">
        <w:rPr>
          <w:rFonts w:hAnsi="Times New Roman" w:ascii="Times New Roman"/>
        </w:rPr>
        <w:t>u ratu (20. rata) u iznosu od 39,64 kn, bez kamata. Prva rata dospijeva 2 (dvije) godine nakon pravomoćnosti  ove predstečajne nagodbe sklopljene pred sudom, a svaka naredna najkasnije do 15-tog u posljednjem mjesecu kvartala za tekući kvartal.</w:t>
      </w:r>
    </w:p>
    <w:p w:rsidRDefault="00050966" w:rsidP="00397A63" w:rsidR="00050966" w:rsidRPr="00F928FC">
      <w:pPr>
        <w:ind w:firstLine="708"/>
        <w:jc w:val="both"/>
        <w:rPr>
          <w:rFonts w:hAnsi="Times New Roman" w:ascii="Times New Roman"/>
        </w:rPr>
      </w:pPr>
    </w:p>
    <w:p w:rsidRDefault="00397A63" w:rsidP="00397A63" w:rsidR="00397A63">
      <w:pPr>
        <w:ind w:firstLine="708"/>
        <w:jc w:val="both"/>
        <w:rPr>
          <w:rFonts w:hAnsi="Times New Roman" w:ascii="Times New Roman"/>
        </w:rPr>
      </w:pPr>
      <w:r>
        <w:rPr>
          <w:rFonts w:hAnsi="Times New Roman" w:ascii="Times New Roman"/>
        </w:rPr>
        <w:lastRenderedPageBreak/>
        <w:t>3</w:t>
      </w:r>
      <w:r w:rsidR="000831F1">
        <w:rPr>
          <w:rFonts w:hAnsi="Times New Roman" w:ascii="Times New Roman"/>
        </w:rPr>
        <w:t>6</w:t>
      </w:r>
      <w:r>
        <w:rPr>
          <w:rFonts w:hAnsi="Times New Roman" w:ascii="Times New Roman"/>
        </w:rPr>
        <w:t xml:space="preserve">) </w:t>
      </w:r>
      <w:r w:rsidRPr="00F928FC">
        <w:rPr>
          <w:rFonts w:hAnsi="Times New Roman" w:ascii="Times New Roman"/>
        </w:rPr>
        <w:t>Vjerovniku HIDROTOP d.o.o. za proizvodnju hidrauličnih komponenti, Rakitje, Savišće 2, OIB 99948077548</w:t>
      </w:r>
      <w:r>
        <w:rPr>
          <w:rFonts w:hAnsi="Times New Roman" w:ascii="Times New Roman"/>
        </w:rPr>
        <w:t>,</w:t>
      </w:r>
      <w:r w:rsidRPr="00F928FC">
        <w:rPr>
          <w:rFonts w:hAnsi="Times New Roman" w:ascii="Times New Roman"/>
        </w:rPr>
        <w:t xml:space="preserve"> utvrđena je tražbina u iznosu od 1.352,50 kn. Sukladno</w:t>
      </w:r>
      <w:r w:rsidR="002548EA">
        <w:rPr>
          <w:rFonts w:hAnsi="Times New Roman" w:ascii="Times New Roman"/>
        </w:rPr>
        <w:t xml:space="preserve"> Izmijenjenom p</w:t>
      </w:r>
      <w:r w:rsidRPr="00F928FC">
        <w:rPr>
          <w:rFonts w:hAnsi="Times New Roman" w:ascii="Times New Roman"/>
        </w:rPr>
        <w:t>lanu financijskog restrukturiranja smanjeni iznos tražbine iznosi 1.082,00 kn, dok Vjerovnik otpušta Dužniku dio tražbine u iznosu od 270,50 kn, a Dužnik prihvaća otpust duga. Dužnik se obvezuje vjerovniku platiti tražbinu u iznosu od 1082,00 kn, nakon isteka 2 (dvije) godine počeka u 20 (dvadeset)  jednakih kvartalnih rata u iznosu od po 54,10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t>37</w:t>
      </w:r>
      <w:r w:rsidR="00397A63">
        <w:rPr>
          <w:rFonts w:hAnsi="Times New Roman" w:ascii="Times New Roman"/>
        </w:rPr>
        <w:t xml:space="preserve">) </w:t>
      </w:r>
      <w:r w:rsidR="00397A63" w:rsidRPr="00F928FC">
        <w:rPr>
          <w:rFonts w:hAnsi="Times New Roman" w:ascii="Times New Roman"/>
        </w:rPr>
        <w:t>Vjerovniku H</w:t>
      </w:r>
      <w:r w:rsidR="00397A63">
        <w:rPr>
          <w:rFonts w:hAnsi="Times New Roman" w:ascii="Times New Roman"/>
        </w:rPr>
        <w:t xml:space="preserve">rvatski Telekom </w:t>
      </w:r>
      <w:r w:rsidR="00397A63" w:rsidRPr="00F928FC">
        <w:rPr>
          <w:rFonts w:hAnsi="Times New Roman" w:ascii="Times New Roman"/>
        </w:rPr>
        <w:t xml:space="preserve">d.d., </w:t>
      </w:r>
      <w:r w:rsidR="00397A63">
        <w:rPr>
          <w:rFonts w:hAnsi="Times New Roman" w:ascii="Times New Roman"/>
        </w:rPr>
        <w:t xml:space="preserve">Zagreb, </w:t>
      </w:r>
      <w:r w:rsidR="00397A63" w:rsidRPr="00F928FC">
        <w:rPr>
          <w:rFonts w:hAnsi="Times New Roman" w:ascii="Times New Roman"/>
        </w:rPr>
        <w:t>Rob</w:t>
      </w:r>
      <w:r w:rsidR="00B07EA0">
        <w:rPr>
          <w:rFonts w:hAnsi="Times New Roman" w:ascii="Times New Roman"/>
        </w:rPr>
        <w:t>erta Frangeša Mihanovića 9, OIB</w:t>
      </w:r>
      <w:r w:rsidR="00397A63" w:rsidRPr="00F928FC">
        <w:rPr>
          <w:rFonts w:hAnsi="Times New Roman" w:ascii="Times New Roman"/>
        </w:rPr>
        <w:t xml:space="preserve"> 81793146560</w:t>
      </w:r>
      <w:r w:rsidR="00397A63">
        <w:rPr>
          <w:rFonts w:hAnsi="Times New Roman" w:ascii="Times New Roman"/>
        </w:rPr>
        <w:t>,</w:t>
      </w:r>
      <w:r w:rsidR="00397A63" w:rsidRPr="00F928FC">
        <w:rPr>
          <w:rFonts w:hAnsi="Times New Roman" w:ascii="Times New Roman"/>
        </w:rPr>
        <w:t xml:space="preserve"> utvrđena je tražbina u iznosu od 3.784,17 kn. Sukladno</w:t>
      </w:r>
      <w:r w:rsidR="00B07EA0">
        <w:rPr>
          <w:rFonts w:hAnsi="Times New Roman" w:ascii="Times New Roman"/>
        </w:rPr>
        <w:t xml:space="preserve"> Izmijenjenom</w:t>
      </w:r>
      <w:r w:rsidR="00397A63" w:rsidRPr="00F928FC">
        <w:rPr>
          <w:rFonts w:hAnsi="Times New Roman" w:ascii="Times New Roman"/>
        </w:rPr>
        <w:t xml:space="preserve"> </w:t>
      </w:r>
      <w:r w:rsidR="00B07EA0">
        <w:rPr>
          <w:rFonts w:hAnsi="Times New Roman" w:ascii="Times New Roman"/>
        </w:rPr>
        <w:t>p</w:t>
      </w:r>
      <w:r w:rsidR="00397A63" w:rsidRPr="00F928FC">
        <w:rPr>
          <w:rFonts w:hAnsi="Times New Roman" w:ascii="Times New Roman"/>
        </w:rPr>
        <w:t xml:space="preserve">lanu financijskog restrukturiranja smanjeni iznos tražbine iznosi 3.027,34 kn, dok Vjerovnik otpušta Dužniku dio tražbine u iznosu od 756,83 kn, a Dužnik prihvaća otpust duga. Dužnik se obvezuje vjerovniku platiti </w:t>
      </w:r>
      <w:r w:rsidR="00B07EA0">
        <w:rPr>
          <w:rFonts w:hAnsi="Times New Roman" w:ascii="Times New Roman"/>
        </w:rPr>
        <w:t>tražbinu u iznosu od 3.027,34 k</w:t>
      </w:r>
      <w:r w:rsidR="00397A63" w:rsidRPr="00F928FC">
        <w:rPr>
          <w:rFonts w:hAnsi="Times New Roman" w:ascii="Times New Roman"/>
        </w:rPr>
        <w:t>n, nakon isteka 2 (dvije) godine počeka u 20 (dvadeset)  kvartalnih rata, i to u 19 (devetnaest) jednakih kvartalnih rata u iznosu od po 151,37 kn, te posljedn</w:t>
      </w:r>
      <w:r w:rsidR="00397A63">
        <w:rPr>
          <w:rFonts w:hAnsi="Times New Roman" w:ascii="Times New Roman"/>
        </w:rPr>
        <w:t>j</w:t>
      </w:r>
      <w:r w:rsidR="00397A63" w:rsidRPr="00F928FC">
        <w:rPr>
          <w:rFonts w:hAnsi="Times New Roman" w:ascii="Times New Roman"/>
        </w:rPr>
        <w:t>u ratu (20. rata) u iznosu od 151,31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t>38</w:t>
      </w:r>
      <w:r w:rsidR="00397A63">
        <w:rPr>
          <w:rFonts w:hAnsi="Times New Roman" w:ascii="Times New Roman"/>
        </w:rPr>
        <w:t xml:space="preserve">) </w:t>
      </w:r>
      <w:r w:rsidR="00397A63" w:rsidRPr="00F928FC">
        <w:rPr>
          <w:rFonts w:hAnsi="Times New Roman" w:ascii="Times New Roman"/>
        </w:rPr>
        <w:t>Vjerovniku HUDEK-TRGOTRANS društvo s ograničenom odgovornošću,</w:t>
      </w:r>
      <w:r w:rsidR="00397A63" w:rsidRPr="00270F00">
        <w:rPr>
          <w:rFonts w:hAnsi="Times New Roman" w:ascii="Times New Roman"/>
        </w:rPr>
        <w:t xml:space="preserve"> </w:t>
      </w:r>
      <w:r w:rsidR="00817434">
        <w:rPr>
          <w:rFonts w:hAnsi="Times New Roman" w:ascii="Times New Roman"/>
        </w:rPr>
        <w:t>Biljevec,  Biljevec 77, OIB</w:t>
      </w:r>
      <w:r w:rsidR="00397A63" w:rsidRPr="00F928FC">
        <w:rPr>
          <w:rFonts w:hAnsi="Times New Roman" w:ascii="Times New Roman"/>
        </w:rPr>
        <w:t xml:space="preserve"> 66718146008</w:t>
      </w:r>
      <w:r w:rsidR="00397A63">
        <w:rPr>
          <w:rFonts w:hAnsi="Times New Roman" w:ascii="Times New Roman"/>
        </w:rPr>
        <w:t>,</w:t>
      </w:r>
      <w:r w:rsidR="00397A63" w:rsidRPr="00F928FC">
        <w:rPr>
          <w:rFonts w:hAnsi="Times New Roman" w:ascii="Times New Roman"/>
        </w:rPr>
        <w:t xml:space="preserve"> utvrđena je tražbina u iznosu od 59.274,02 kn. Sukladno</w:t>
      </w:r>
      <w:r w:rsidR="00817434">
        <w:rPr>
          <w:rFonts w:hAnsi="Times New Roman" w:ascii="Times New Roman"/>
        </w:rPr>
        <w:t xml:space="preserve"> Izmijenjenom p</w:t>
      </w:r>
      <w:r w:rsidR="00397A63" w:rsidRPr="00F928FC">
        <w:rPr>
          <w:rFonts w:hAnsi="Times New Roman" w:ascii="Times New Roman"/>
        </w:rPr>
        <w:t>lanu financijskog restrukturiranja smanjeni iznos tražbine iznosi 47.419,22 kn, dok Vjerovnik otpušta Dužniku dio tražbine u iznosu od 11.854,80 kn, a Dužnik prihvaća otpust duga. Dužnik se obvezuje vjerovniku platiti tražbinu u iznosu od 47.419,22 kn, nakon isteka 2 (dvije) godine počeka u 20 (dvadeset)  kvartalnih rata, i to u 19 (devetnaest) jednakih kvartalnih rata u iznosu od po 2.370,96 kn, te posljedn</w:t>
      </w:r>
      <w:r w:rsidR="00397A63">
        <w:rPr>
          <w:rFonts w:hAnsi="Times New Roman" w:ascii="Times New Roman"/>
        </w:rPr>
        <w:t>j</w:t>
      </w:r>
      <w:r w:rsidR="00397A63" w:rsidRPr="00F928FC">
        <w:rPr>
          <w:rFonts w:hAnsi="Times New Roman" w:ascii="Times New Roman"/>
        </w:rPr>
        <w:t>u ratu (2</w:t>
      </w:r>
      <w:r w:rsidR="00817434">
        <w:rPr>
          <w:rFonts w:hAnsi="Times New Roman" w:ascii="Times New Roman"/>
        </w:rPr>
        <w:t>0. rata) u iznosu od 2.370,98 k</w:t>
      </w:r>
      <w:r w:rsidR="00397A63" w:rsidRPr="00F928FC">
        <w:rPr>
          <w:rFonts w:hAnsi="Times New Roman" w:ascii="Times New Roman"/>
        </w:rPr>
        <w:t>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t>39</w:t>
      </w:r>
      <w:r w:rsidR="00397A63">
        <w:rPr>
          <w:rFonts w:hAnsi="Times New Roman" w:ascii="Times New Roman"/>
        </w:rPr>
        <w:t xml:space="preserve">) </w:t>
      </w:r>
      <w:r w:rsidR="00397A63" w:rsidRPr="00F928FC">
        <w:rPr>
          <w:rFonts w:hAnsi="Times New Roman" w:ascii="Times New Roman"/>
        </w:rPr>
        <w:t>Vjerovniku B</w:t>
      </w:r>
      <w:r w:rsidR="00397A63">
        <w:rPr>
          <w:rFonts w:hAnsi="Times New Roman" w:ascii="Times New Roman"/>
        </w:rPr>
        <w:t>ernardu Hundriću</w:t>
      </w:r>
      <w:r w:rsidR="00397A63" w:rsidRPr="00F928FC">
        <w:rPr>
          <w:rFonts w:hAnsi="Times New Roman" w:ascii="Times New Roman"/>
        </w:rPr>
        <w:t>, vl.</w:t>
      </w:r>
      <w:r w:rsidR="00397A63">
        <w:rPr>
          <w:rFonts w:hAnsi="Times New Roman" w:ascii="Times New Roman"/>
        </w:rPr>
        <w:t xml:space="preserve"> Uslužnog obrta </w:t>
      </w:r>
      <w:r w:rsidR="00397A63" w:rsidRPr="00F928FC">
        <w:rPr>
          <w:rFonts w:hAnsi="Times New Roman" w:ascii="Times New Roman"/>
        </w:rPr>
        <w:t>"OPTINEL",</w:t>
      </w:r>
      <w:r w:rsidR="00397A63">
        <w:rPr>
          <w:rFonts w:hAnsi="Times New Roman" w:ascii="Times New Roman"/>
        </w:rPr>
        <w:t xml:space="preserve"> Zagreb,</w:t>
      </w:r>
      <w:r w:rsidR="00397A63" w:rsidRPr="00F928FC">
        <w:rPr>
          <w:rFonts w:hAnsi="Times New Roman" w:ascii="Times New Roman"/>
        </w:rPr>
        <w:t xml:space="preserve"> Prevoj 12A, OIB 62148711541</w:t>
      </w:r>
      <w:r w:rsidR="00397A63">
        <w:rPr>
          <w:rFonts w:hAnsi="Times New Roman" w:ascii="Times New Roman"/>
        </w:rPr>
        <w:t>,</w:t>
      </w:r>
      <w:r w:rsidR="00397A63" w:rsidRPr="00F928FC">
        <w:rPr>
          <w:rFonts w:hAnsi="Times New Roman" w:ascii="Times New Roman"/>
        </w:rPr>
        <w:t xml:space="preserve"> utvrđena je tražbina u iznosu od 875,00 kn. Sukladno</w:t>
      </w:r>
      <w:r w:rsidR="00817434">
        <w:rPr>
          <w:rFonts w:hAnsi="Times New Roman" w:ascii="Times New Roman"/>
        </w:rPr>
        <w:t xml:space="preserve"> Izmijenjenom  p</w:t>
      </w:r>
      <w:r w:rsidR="00397A63" w:rsidRPr="00F928FC">
        <w:rPr>
          <w:rFonts w:hAnsi="Times New Roman" w:ascii="Times New Roman"/>
        </w:rPr>
        <w:t>lanu financijskog restrukturiranja smanjeni iznos tražbine iznosi 700,00 kn, dok Vjerovnik otpušta Dužniku dio tražbine u iznosu od 175,00 kn, a Dužnik prihvaća otpust duga. Dužnik se obvezuje vjerovniku platiti tražbinu u iznosu od 700,00 kn, nakon isteka 2 (dvije) godine počeka u 20 (dvadeset)  jednakih kvartalnih rata u iznosu od po 35,00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397A63" w:rsidP="00397A63" w:rsidR="00397A63">
      <w:pPr>
        <w:ind w:firstLine="708"/>
        <w:jc w:val="both"/>
        <w:rPr>
          <w:rFonts w:hAnsi="Times New Roman" w:ascii="Times New Roman"/>
        </w:rPr>
      </w:pPr>
      <w:r>
        <w:rPr>
          <w:rFonts w:hAnsi="Times New Roman" w:ascii="Times New Roman"/>
        </w:rPr>
        <w:t>4</w:t>
      </w:r>
      <w:r w:rsidR="000831F1">
        <w:rPr>
          <w:rFonts w:hAnsi="Times New Roman" w:ascii="Times New Roman"/>
        </w:rPr>
        <w:t>0</w:t>
      </w:r>
      <w:r>
        <w:rPr>
          <w:rFonts w:hAnsi="Times New Roman" w:ascii="Times New Roman"/>
        </w:rPr>
        <w:t xml:space="preserve">) </w:t>
      </w:r>
      <w:r w:rsidRPr="00F928FC">
        <w:rPr>
          <w:rFonts w:hAnsi="Times New Roman" w:ascii="Times New Roman"/>
        </w:rPr>
        <w:t>Vjerovniku HYMAK, d.o.o. za zastupanje u prometu roba i usluga, trgovinu i marketing, Dugopolje, Sv. Leopolda Mandića 22 A, OIB 57357466372</w:t>
      </w:r>
      <w:r>
        <w:rPr>
          <w:rFonts w:hAnsi="Times New Roman" w:ascii="Times New Roman"/>
        </w:rPr>
        <w:t xml:space="preserve">, </w:t>
      </w:r>
      <w:r w:rsidRPr="00F928FC">
        <w:rPr>
          <w:rFonts w:hAnsi="Times New Roman" w:ascii="Times New Roman"/>
        </w:rPr>
        <w:t xml:space="preserve"> utvrđena je tražbina u iznosu od 225,00 kn. Sukladno </w:t>
      </w:r>
      <w:r w:rsidR="00861F5B">
        <w:rPr>
          <w:rFonts w:hAnsi="Times New Roman" w:ascii="Times New Roman"/>
        </w:rPr>
        <w:t>Izmijenjenom p</w:t>
      </w:r>
      <w:r w:rsidRPr="00F928FC">
        <w:rPr>
          <w:rFonts w:hAnsi="Times New Roman" w:ascii="Times New Roman"/>
        </w:rPr>
        <w:t xml:space="preserve">lanu financijskog restrukturiranja smanjeni iznos tražbine iznosi 180,00 kn, dok Vjerovnik otpušta Dužniku dio tražbine u iznosu od 45,00 kn, a Dužnik prihvaća otpust duga. Dužnik se obvezuje vjerovniku platiti tražbinu u iznosu od 180,00 kn, nakon isteka 2 (dvije) godine počeka u 20 (dvadeset)  jednakih </w:t>
      </w:r>
      <w:r w:rsidRPr="00F928FC">
        <w:rPr>
          <w:rFonts w:hAnsi="Times New Roman" w:ascii="Times New Roman"/>
        </w:rPr>
        <w:lastRenderedPageBreak/>
        <w:t>kvarta</w:t>
      </w:r>
      <w:r w:rsidR="00861F5B">
        <w:rPr>
          <w:rFonts w:hAnsi="Times New Roman" w:ascii="Times New Roman"/>
        </w:rPr>
        <w:t>lnih rata u iznosu od po 9,00 k</w:t>
      </w:r>
      <w:r w:rsidRPr="00F928FC">
        <w:rPr>
          <w:rFonts w:hAnsi="Times New Roman" w:ascii="Times New Roman"/>
        </w:rPr>
        <w:t>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397A63" w:rsidP="00397A63" w:rsidR="00397A63">
      <w:pPr>
        <w:ind w:firstLine="708"/>
        <w:jc w:val="both"/>
        <w:rPr>
          <w:rFonts w:hAnsi="Times New Roman" w:ascii="Times New Roman"/>
        </w:rPr>
      </w:pPr>
      <w:r>
        <w:rPr>
          <w:rFonts w:hAnsi="Times New Roman" w:ascii="Times New Roman"/>
        </w:rPr>
        <w:t>4</w:t>
      </w:r>
      <w:r w:rsidR="000831F1">
        <w:rPr>
          <w:rFonts w:hAnsi="Times New Roman" w:ascii="Times New Roman"/>
        </w:rPr>
        <w:t>1</w:t>
      </w:r>
      <w:r>
        <w:rPr>
          <w:rFonts w:hAnsi="Times New Roman" w:ascii="Times New Roman"/>
        </w:rPr>
        <w:t xml:space="preserve">) </w:t>
      </w:r>
      <w:r w:rsidRPr="00F928FC">
        <w:rPr>
          <w:rFonts w:hAnsi="Times New Roman" w:ascii="Times New Roman"/>
        </w:rPr>
        <w:t xml:space="preserve">Vjerovniku IN TIME d.o.o. za prijevozničke usluge, </w:t>
      </w:r>
      <w:r>
        <w:rPr>
          <w:rFonts w:hAnsi="Times New Roman" w:ascii="Times New Roman"/>
        </w:rPr>
        <w:t xml:space="preserve">Zagreb, </w:t>
      </w:r>
      <w:r w:rsidRPr="00F928FC">
        <w:rPr>
          <w:rFonts w:hAnsi="Times New Roman" w:ascii="Times New Roman"/>
        </w:rPr>
        <w:t>Velika cesta 78, OIB 18458216879</w:t>
      </w:r>
      <w:r>
        <w:rPr>
          <w:rFonts w:hAnsi="Times New Roman" w:ascii="Times New Roman"/>
        </w:rPr>
        <w:t>,</w:t>
      </w:r>
      <w:r w:rsidRPr="00F928FC">
        <w:rPr>
          <w:rFonts w:hAnsi="Times New Roman" w:ascii="Times New Roman"/>
        </w:rPr>
        <w:t xml:space="preserve"> utvrđena je tražbina u iznosu od 683,87 kn. Sukladno</w:t>
      </w:r>
      <w:r w:rsidR="00861F5B">
        <w:rPr>
          <w:rFonts w:hAnsi="Times New Roman" w:ascii="Times New Roman"/>
        </w:rPr>
        <w:t xml:space="preserve"> Izmijenjenom p</w:t>
      </w:r>
      <w:r w:rsidRPr="00F928FC">
        <w:rPr>
          <w:rFonts w:hAnsi="Times New Roman" w:ascii="Times New Roman"/>
        </w:rPr>
        <w:t>lanu financijskog restrukturiranja smanjeni iznos tražbine iznosi 547,10 kn, dok Vjerovnik otpušta Dužniku dio tražbine u iznosu od 136,77 kn, a Dužnik prihvaća otpust duga. Dužnik se obvezuje vjerovniku platiti tražbinu u iznosu od 547,10 kn, nakon isteka 2 (dvije) godine počeka u 20 (dvadeset)  kvartalnih rata, i to u 19 (devetnaest) jednakih kvartalnih rata u iznosu od po 27,36 kn, te posljedn</w:t>
      </w:r>
      <w:r>
        <w:rPr>
          <w:rFonts w:hAnsi="Times New Roman" w:ascii="Times New Roman"/>
        </w:rPr>
        <w:t>j</w:t>
      </w:r>
      <w:r w:rsidRPr="00F928FC">
        <w:rPr>
          <w:rFonts w:hAnsi="Times New Roman" w:ascii="Times New Roman"/>
        </w:rPr>
        <w:t>u ratu (20. rata) u iznosu od 27,26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t>42</w:t>
      </w:r>
      <w:r w:rsidR="00397A63">
        <w:rPr>
          <w:rFonts w:hAnsi="Times New Roman" w:ascii="Times New Roman"/>
        </w:rPr>
        <w:t xml:space="preserve">) </w:t>
      </w:r>
      <w:r w:rsidR="00397A63" w:rsidRPr="00F928FC">
        <w:rPr>
          <w:rFonts w:hAnsi="Times New Roman" w:ascii="Times New Roman"/>
        </w:rPr>
        <w:t>Vjerovniku INFO-TEL, društvo s ograničenom odgovornošću za proizvodnju, servis i prodaju elektroničkih uređaja, Ljubešćica,  Čurilovec 17, OIB 12721309635</w:t>
      </w:r>
      <w:r w:rsidR="00397A63">
        <w:rPr>
          <w:rFonts w:hAnsi="Times New Roman" w:ascii="Times New Roman"/>
        </w:rPr>
        <w:t>,</w:t>
      </w:r>
      <w:r w:rsidR="00397A63" w:rsidRPr="00F928FC">
        <w:rPr>
          <w:rFonts w:hAnsi="Times New Roman" w:ascii="Times New Roman"/>
        </w:rPr>
        <w:t xml:space="preserve"> utvrđena je tražbina u iznosu od 121,73 kn. Sukladno </w:t>
      </w:r>
      <w:r w:rsidR="00861F5B">
        <w:rPr>
          <w:rFonts w:hAnsi="Times New Roman" w:ascii="Times New Roman"/>
        </w:rPr>
        <w:t>Izmijenjenom p</w:t>
      </w:r>
      <w:r w:rsidR="00397A63" w:rsidRPr="00F928FC">
        <w:rPr>
          <w:rFonts w:hAnsi="Times New Roman" w:ascii="Times New Roman"/>
        </w:rPr>
        <w:t>lanu financijskog restrukturiranja smanjeni iznos tražbine iznosi 97,38 kn, dok Vjerovnik otpušta Dužniku dio tražbine u iznosu od 24,35 kn, a Dužnik prihvaća otpust duga. Dužnik se obvezuje vjerovniku platiti tražbinu u iznosu od 97,38 kn, nakon isteka 2 (dvije) godine počeka u 20 (dvadeset)  kvartalnih rata, i to u 19 (devetnaest) jednakih kvartalnih rata u iznosu od po 4,87 kn, te posljedn</w:t>
      </w:r>
      <w:r w:rsidR="00397A63">
        <w:rPr>
          <w:rFonts w:hAnsi="Times New Roman" w:ascii="Times New Roman"/>
        </w:rPr>
        <w:t>j</w:t>
      </w:r>
      <w:r w:rsidR="00397A63" w:rsidRPr="00F928FC">
        <w:rPr>
          <w:rFonts w:hAnsi="Times New Roman" w:ascii="Times New Roman"/>
        </w:rPr>
        <w:t>u rat</w:t>
      </w:r>
      <w:r w:rsidR="00861F5B">
        <w:rPr>
          <w:rFonts w:hAnsi="Times New Roman" w:ascii="Times New Roman"/>
        </w:rPr>
        <w:t>u (20. rata) u iznosu od 4,85 k</w:t>
      </w:r>
      <w:r w:rsidR="00397A63" w:rsidRPr="00F928FC">
        <w:rPr>
          <w:rFonts w:hAnsi="Times New Roman" w:ascii="Times New Roman"/>
        </w:rPr>
        <w:t>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t>43</w:t>
      </w:r>
      <w:r w:rsidR="00397A63">
        <w:rPr>
          <w:rFonts w:hAnsi="Times New Roman" w:ascii="Times New Roman"/>
        </w:rPr>
        <w:t xml:space="preserve">) </w:t>
      </w:r>
      <w:r w:rsidR="00397A63" w:rsidRPr="00F928FC">
        <w:rPr>
          <w:rFonts w:hAnsi="Times New Roman" w:ascii="Times New Roman"/>
        </w:rPr>
        <w:t>Vjerovniku INTER CARS d.o.o. za trgovinu i uslu</w:t>
      </w:r>
      <w:r w:rsidR="00861F5B">
        <w:rPr>
          <w:rFonts w:hAnsi="Times New Roman" w:ascii="Times New Roman"/>
        </w:rPr>
        <w:t>ge, Zaprešić, Krapinska 37, OIB</w:t>
      </w:r>
      <w:r w:rsidR="00397A63" w:rsidRPr="00F928FC">
        <w:rPr>
          <w:rFonts w:hAnsi="Times New Roman" w:ascii="Times New Roman"/>
        </w:rPr>
        <w:t xml:space="preserve"> 46564276045</w:t>
      </w:r>
      <w:r w:rsidR="00397A63">
        <w:rPr>
          <w:rFonts w:hAnsi="Times New Roman" w:ascii="Times New Roman"/>
        </w:rPr>
        <w:t>,</w:t>
      </w:r>
      <w:r w:rsidR="00397A63" w:rsidRPr="00F928FC">
        <w:rPr>
          <w:rFonts w:hAnsi="Times New Roman" w:ascii="Times New Roman"/>
        </w:rPr>
        <w:t xml:space="preserve"> utvrđena je tražbina u iznosu od 315,88 kn. Sukladno </w:t>
      </w:r>
      <w:r w:rsidR="00861F5B">
        <w:rPr>
          <w:rFonts w:hAnsi="Times New Roman" w:ascii="Times New Roman"/>
        </w:rPr>
        <w:t>Izmijenjenom p</w:t>
      </w:r>
      <w:r w:rsidR="00397A63" w:rsidRPr="00F928FC">
        <w:rPr>
          <w:rFonts w:hAnsi="Times New Roman" w:ascii="Times New Roman"/>
        </w:rPr>
        <w:t>lanu financijskog restrukturiranja smanjeni iznos tražbine iznosi 252,70 kn, dok Vjerovnik otpušta Dužniku dio tražbine u iznosu od 63,18 kn, a Dužnik prihvaća otpust duga. Dužnik se obvezuje vjerovniku platiti tražbinu u iznosu od 252,70 kuna, nakon isteka 2 (dvije) godine počeka u 20 (dvadeset)  kvartalnih rata, i to u 19 (devetnaest) jednakih kvartalnih rata u iznosu od po 12,64 kn, te posljedn</w:t>
      </w:r>
      <w:r w:rsidR="00397A63">
        <w:rPr>
          <w:rFonts w:hAnsi="Times New Roman" w:ascii="Times New Roman"/>
        </w:rPr>
        <w:t>j</w:t>
      </w:r>
      <w:r w:rsidR="00397A63" w:rsidRPr="00F928FC">
        <w:rPr>
          <w:rFonts w:hAnsi="Times New Roman" w:ascii="Times New Roman"/>
        </w:rPr>
        <w:t>u ratu (20. rata) u iznosu od 12,54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t>44</w:t>
      </w:r>
      <w:r w:rsidR="00397A63">
        <w:rPr>
          <w:rFonts w:hAnsi="Times New Roman" w:ascii="Times New Roman"/>
        </w:rPr>
        <w:t xml:space="preserve">) </w:t>
      </w:r>
      <w:r w:rsidR="00397A63" w:rsidRPr="00F928FC">
        <w:rPr>
          <w:rFonts w:hAnsi="Times New Roman" w:ascii="Times New Roman"/>
        </w:rPr>
        <w:t xml:space="preserve">Vjerovniku IVIČEK d.o.o. </w:t>
      </w:r>
      <w:r w:rsidR="00397A63">
        <w:rPr>
          <w:rFonts w:hAnsi="Times New Roman" w:ascii="Times New Roman"/>
        </w:rPr>
        <w:t xml:space="preserve">Zagreb, </w:t>
      </w:r>
      <w:r w:rsidR="00397A63" w:rsidRPr="00F928FC">
        <w:rPr>
          <w:rFonts w:hAnsi="Times New Roman" w:ascii="Times New Roman"/>
        </w:rPr>
        <w:t>za proizvodnju, vanjsku i unutarnju trgovinu</w:t>
      </w:r>
      <w:r w:rsidR="00861F5B">
        <w:rPr>
          <w:rFonts w:hAnsi="Times New Roman" w:ascii="Times New Roman"/>
        </w:rPr>
        <w:t>, Lučko, Hrvatskoselska 32, OIB</w:t>
      </w:r>
      <w:r w:rsidR="00397A63" w:rsidRPr="00F928FC">
        <w:rPr>
          <w:rFonts w:hAnsi="Times New Roman" w:ascii="Times New Roman"/>
        </w:rPr>
        <w:t xml:space="preserve"> 62588918891</w:t>
      </w:r>
      <w:r w:rsidR="00397A63">
        <w:rPr>
          <w:rFonts w:hAnsi="Times New Roman" w:ascii="Times New Roman"/>
        </w:rPr>
        <w:t>,</w:t>
      </w:r>
      <w:r w:rsidR="00397A63" w:rsidRPr="00F928FC">
        <w:rPr>
          <w:rFonts w:hAnsi="Times New Roman" w:ascii="Times New Roman"/>
        </w:rPr>
        <w:t xml:space="preserve"> utvrđena je tražbina u iznosu od 14.448,65 kn. Sukladno </w:t>
      </w:r>
      <w:r w:rsidR="00861F5B">
        <w:rPr>
          <w:rFonts w:hAnsi="Times New Roman" w:ascii="Times New Roman"/>
        </w:rPr>
        <w:t xml:space="preserve"> Izmijenjenom p</w:t>
      </w:r>
      <w:r w:rsidR="00397A63" w:rsidRPr="00F928FC">
        <w:rPr>
          <w:rFonts w:hAnsi="Times New Roman" w:ascii="Times New Roman"/>
        </w:rPr>
        <w:t>lanu financijskog restrukturiranja smanjeni iznos tražbine iznosi 11.558,92 kn, dok Vjerovnik otpušta Dužniku dio tražbine u iznosu od 2.889,73 kn, a Dužnik prihvaća otpust duga. Dužnik se obvezuje vjerovniku platiti tražbinu u iznosu od 11.558,92 kn, nakon isteka 2 (dvije) godine počeka u 20 (dvadeset)  kvartalnih rata, i to u 19 (devetnaest) jednakih kvartalnih rata u iznosu od po 577,95 kn, te posljedn</w:t>
      </w:r>
      <w:r w:rsidR="00397A63">
        <w:rPr>
          <w:rFonts w:hAnsi="Times New Roman" w:ascii="Times New Roman"/>
        </w:rPr>
        <w:t>j</w:t>
      </w:r>
      <w:r w:rsidR="00397A63" w:rsidRPr="00F928FC">
        <w:rPr>
          <w:rFonts w:hAnsi="Times New Roman" w:ascii="Times New Roman"/>
        </w:rPr>
        <w:t>u ratu (20. rata) u iznosu od 577,87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lastRenderedPageBreak/>
        <w:t>45</w:t>
      </w:r>
      <w:r w:rsidR="00397A63">
        <w:rPr>
          <w:rFonts w:hAnsi="Times New Roman" w:ascii="Times New Roman"/>
        </w:rPr>
        <w:t>) Vjerovniku Goranu Jakliću, vl.</w:t>
      </w:r>
      <w:r w:rsidR="00397A63" w:rsidRPr="00F928FC">
        <w:rPr>
          <w:rFonts w:hAnsi="Times New Roman" w:ascii="Times New Roman"/>
        </w:rPr>
        <w:t xml:space="preserve"> obrta  AUTOMEHANIČAR-ODRŽAVANJE I MEHANIČARSKI POPRAVCI MOTORNIH VOZILA, Velika Gorica, Ulica kneza </w:t>
      </w:r>
      <w:r w:rsidR="00397A63" w:rsidRPr="0073073B">
        <w:rPr>
          <w:rFonts w:hAnsi="Times New Roman" w:ascii="Times New Roman"/>
        </w:rPr>
        <w:t xml:space="preserve">Domagoja 19 I, </w:t>
      </w:r>
      <w:r w:rsidR="00E6073E">
        <w:rPr>
          <w:rFonts w:hAnsi="Times New Roman" w:ascii="Times New Roman"/>
        </w:rPr>
        <w:t>OIB</w:t>
      </w:r>
      <w:r w:rsidR="00397A63" w:rsidRPr="00F928FC">
        <w:rPr>
          <w:rFonts w:hAnsi="Times New Roman" w:ascii="Times New Roman"/>
        </w:rPr>
        <w:t xml:space="preserve"> 19430676599</w:t>
      </w:r>
      <w:r w:rsidR="00397A63">
        <w:rPr>
          <w:rFonts w:hAnsi="Times New Roman" w:ascii="Times New Roman"/>
        </w:rPr>
        <w:t xml:space="preserve">, </w:t>
      </w:r>
      <w:r w:rsidR="00397A63" w:rsidRPr="00F928FC">
        <w:rPr>
          <w:rFonts w:hAnsi="Times New Roman" w:ascii="Times New Roman"/>
        </w:rPr>
        <w:t xml:space="preserve"> utvrđena je tražbina u iznosu od 1.952,25 kn. Sukladno </w:t>
      </w:r>
      <w:r w:rsidR="00E6073E">
        <w:rPr>
          <w:rFonts w:hAnsi="Times New Roman" w:ascii="Times New Roman"/>
        </w:rPr>
        <w:t>Izmijenjenom p</w:t>
      </w:r>
      <w:r w:rsidR="00397A63" w:rsidRPr="00F928FC">
        <w:rPr>
          <w:rFonts w:hAnsi="Times New Roman" w:ascii="Times New Roman"/>
        </w:rPr>
        <w:t>lanu financijskog restrukturiranja smanjeni iznos tražbine iznosi 1.561,80 kn, dok Vjerovnik otpušta Dužniku dio tražbine u iznosu od 390,45 kn, a Dužnik prihvaća otpust duga. Dužnik se obvezuje vjerovniku platiti tražbinu u iznosu od 1.561,80 k</w:t>
      </w:r>
      <w:r w:rsidR="00E6073E">
        <w:rPr>
          <w:rFonts w:hAnsi="Times New Roman" w:ascii="Times New Roman"/>
        </w:rPr>
        <w:t>n</w:t>
      </w:r>
      <w:r w:rsidR="00397A63" w:rsidRPr="00F928FC">
        <w:rPr>
          <w:rFonts w:hAnsi="Times New Roman" w:ascii="Times New Roman"/>
        </w:rPr>
        <w:t>, nakon isteka 2 (dvije) godine počeka u 20 (dvadeset)  jednakih kvartalnih rata u iznosu od po 78,09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t>46</w:t>
      </w:r>
      <w:r w:rsidR="00397A63">
        <w:rPr>
          <w:rFonts w:hAnsi="Times New Roman" w:ascii="Times New Roman"/>
        </w:rPr>
        <w:t xml:space="preserve">) </w:t>
      </w:r>
      <w:r w:rsidR="00397A63" w:rsidRPr="00F928FC">
        <w:rPr>
          <w:rFonts w:hAnsi="Times New Roman" w:ascii="Times New Roman"/>
        </w:rPr>
        <w:t>Vjerovniku KI SA Car društvo s ograničenom odgovornošću za prijevoze, trgovinu i usl</w:t>
      </w:r>
      <w:r w:rsidR="00E6073E">
        <w:rPr>
          <w:rFonts w:hAnsi="Times New Roman" w:ascii="Times New Roman"/>
        </w:rPr>
        <w:t>uge, Čazma, F. Vidovića bb, OIB</w:t>
      </w:r>
      <w:r w:rsidR="00397A63" w:rsidRPr="00F928FC">
        <w:rPr>
          <w:rFonts w:hAnsi="Times New Roman" w:ascii="Times New Roman"/>
        </w:rPr>
        <w:t xml:space="preserve"> 49225591405</w:t>
      </w:r>
      <w:r w:rsidR="00397A63">
        <w:rPr>
          <w:rFonts w:hAnsi="Times New Roman" w:ascii="Times New Roman"/>
        </w:rPr>
        <w:t>,</w:t>
      </w:r>
      <w:r w:rsidR="00397A63" w:rsidRPr="00F928FC">
        <w:rPr>
          <w:rFonts w:hAnsi="Times New Roman" w:ascii="Times New Roman"/>
        </w:rPr>
        <w:t xml:space="preserve"> utvrđena je tražbina u iznosu od 2.834,75 kn. Sukladno Planu financijskog restrukturiranja smanjeni iznos tražbine iznosi 2.267,80 kn, dok Vjerovnik otpušta Dužniku dio tražbine u iznosu od 566,95</w:t>
      </w:r>
      <w:r w:rsidR="00E6073E">
        <w:rPr>
          <w:rFonts w:hAnsi="Times New Roman" w:ascii="Times New Roman"/>
        </w:rPr>
        <w:t xml:space="preserve"> </w:t>
      </w:r>
      <w:r w:rsidR="00397A63" w:rsidRPr="00F928FC">
        <w:rPr>
          <w:rFonts w:hAnsi="Times New Roman" w:ascii="Times New Roman"/>
        </w:rPr>
        <w:t>kn, a Dužnik prihvaća otpust duga. Dužnik se obvezuje vjerovniku platiti tražbinu u iznosu od 2.267,80 kn, nakon isteka 2 (dvije) godine počeka u 20 (dvadeset)  jednakih kvartalnih rata u iznosu od po 113,39 kn, bez kamata. Prva rata dospijeva 2 (dvije) godine nakon pravomoćnosti  ove predstečajne nagodbe sklopljene pred sudom, a svaka naredna najkasnije do 15-tog u posljednjem mjesecu kvartala za tekući kvartal.</w:t>
      </w:r>
    </w:p>
    <w:p w:rsidRDefault="000831F1" w:rsidP="00397A63" w:rsidR="000831F1"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t>47</w:t>
      </w:r>
      <w:r w:rsidR="00397A63">
        <w:rPr>
          <w:rFonts w:hAnsi="Times New Roman" w:ascii="Times New Roman"/>
        </w:rPr>
        <w:t xml:space="preserve">) </w:t>
      </w:r>
      <w:r w:rsidR="00397A63" w:rsidRPr="00F928FC">
        <w:rPr>
          <w:rFonts w:hAnsi="Times New Roman" w:ascii="Times New Roman"/>
        </w:rPr>
        <w:t>Vjerovniku D</w:t>
      </w:r>
      <w:r w:rsidR="00397A63">
        <w:rPr>
          <w:rFonts w:hAnsi="Times New Roman" w:ascii="Times New Roman"/>
        </w:rPr>
        <w:t>raganu Kišu,</w:t>
      </w:r>
      <w:r w:rsidR="00397A63" w:rsidRPr="00F928FC">
        <w:rPr>
          <w:rFonts w:hAnsi="Times New Roman" w:ascii="Times New Roman"/>
        </w:rPr>
        <w:t xml:space="preserve"> vl. </w:t>
      </w:r>
      <w:r w:rsidR="00397A63">
        <w:rPr>
          <w:rFonts w:hAnsi="Times New Roman" w:ascii="Times New Roman"/>
        </w:rPr>
        <w:t>Obrta za izradu, popravak i prodaju elektrotehničkih proizvoda i elektroinstalacija "ETS"</w:t>
      </w:r>
      <w:r w:rsidR="00397A63" w:rsidRPr="00F928FC">
        <w:rPr>
          <w:rFonts w:hAnsi="Times New Roman" w:ascii="Times New Roman"/>
        </w:rPr>
        <w:t xml:space="preserve">, Lukavec, </w:t>
      </w:r>
      <w:r w:rsidR="00E6073E">
        <w:rPr>
          <w:rFonts w:hAnsi="Times New Roman" w:ascii="Times New Roman"/>
        </w:rPr>
        <w:t>Tratinski odvojak 6, OIB</w:t>
      </w:r>
      <w:r w:rsidR="00397A63" w:rsidRPr="00F928FC">
        <w:rPr>
          <w:rFonts w:hAnsi="Times New Roman" w:ascii="Times New Roman"/>
        </w:rPr>
        <w:t xml:space="preserve"> 18162714188</w:t>
      </w:r>
      <w:r w:rsidR="00397A63">
        <w:rPr>
          <w:rFonts w:hAnsi="Times New Roman" w:ascii="Times New Roman"/>
        </w:rPr>
        <w:t>,</w:t>
      </w:r>
      <w:r w:rsidR="00397A63" w:rsidRPr="00F928FC">
        <w:rPr>
          <w:rFonts w:hAnsi="Times New Roman" w:ascii="Times New Roman"/>
        </w:rPr>
        <w:t xml:space="preserve"> utvrđena je tražbina u iznosu od 952,13 kn. Sukladno </w:t>
      </w:r>
      <w:r w:rsidR="00E6073E">
        <w:rPr>
          <w:rFonts w:hAnsi="Times New Roman" w:ascii="Times New Roman"/>
        </w:rPr>
        <w:t>Izmijenjenom p</w:t>
      </w:r>
      <w:r w:rsidR="00397A63" w:rsidRPr="00F928FC">
        <w:rPr>
          <w:rFonts w:hAnsi="Times New Roman" w:ascii="Times New Roman"/>
        </w:rPr>
        <w:t>lanu financijskog restrukturiranja smanjeni iznos tražbine iznosi 761,70 kn, dok Vjerovnik otpušta Dužniku dio tražbine u iznosu od 190,43 kn, a Dužnik prihvaća otpust duga. Dužnik se obvezuje vjerovniku platiti tražbinu u iznosu od 761,70 kn, nakon isteka 2 (dvije) godine počeka u 20 (dvadeset)  kvartalnih rata, i to u 19 (devetnaest) jednakih kvartalnih rata u iznosu od po 38,09 kuna, te posljedn</w:t>
      </w:r>
      <w:r w:rsidR="00397A63">
        <w:rPr>
          <w:rFonts w:hAnsi="Times New Roman" w:ascii="Times New Roman"/>
        </w:rPr>
        <w:t>j</w:t>
      </w:r>
      <w:r w:rsidR="00397A63" w:rsidRPr="00F928FC">
        <w:rPr>
          <w:rFonts w:hAnsi="Times New Roman" w:ascii="Times New Roman"/>
        </w:rPr>
        <w:t>u ratu (20. rata) u iznosu od 37,99 k</w:t>
      </w:r>
      <w:r w:rsidR="00E6073E">
        <w:rPr>
          <w:rFonts w:hAnsi="Times New Roman" w:ascii="Times New Roman"/>
        </w:rPr>
        <w:t>n</w:t>
      </w:r>
      <w:r w:rsidR="00397A63" w:rsidRPr="00F928FC">
        <w:rPr>
          <w:rFonts w:hAnsi="Times New Roman" w:ascii="Times New Roman"/>
        </w:rPr>
        <w:t>,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t>48</w:t>
      </w:r>
      <w:r w:rsidR="00397A63">
        <w:rPr>
          <w:rFonts w:hAnsi="Times New Roman" w:ascii="Times New Roman"/>
        </w:rPr>
        <w:t xml:space="preserve">) </w:t>
      </w:r>
      <w:r w:rsidR="00397A63" w:rsidRPr="00F928FC">
        <w:rPr>
          <w:rFonts w:hAnsi="Times New Roman" w:ascii="Times New Roman"/>
        </w:rPr>
        <w:t xml:space="preserve">Vjerovniku KOMPRESOR SERVIS društvo s ograničenom odgovornošću za proizvodnju, trgovinu i usluge, </w:t>
      </w:r>
      <w:r w:rsidR="00397A63">
        <w:rPr>
          <w:rFonts w:hAnsi="Times New Roman" w:ascii="Times New Roman"/>
        </w:rPr>
        <w:t xml:space="preserve">Zagreb, </w:t>
      </w:r>
      <w:r w:rsidR="00397A63" w:rsidRPr="00F928FC">
        <w:rPr>
          <w:rFonts w:hAnsi="Times New Roman" w:ascii="Times New Roman"/>
        </w:rPr>
        <w:t>Hrvatskoselska 14, OIB 24552167147</w:t>
      </w:r>
      <w:r w:rsidR="00397A63">
        <w:rPr>
          <w:rFonts w:hAnsi="Times New Roman" w:ascii="Times New Roman"/>
        </w:rPr>
        <w:t>,</w:t>
      </w:r>
      <w:r w:rsidR="00397A63" w:rsidRPr="00F928FC">
        <w:rPr>
          <w:rFonts w:hAnsi="Times New Roman" w:ascii="Times New Roman"/>
        </w:rPr>
        <w:t xml:space="preserve"> utvrđena je tražbina u iznosu od 3.781,25 kn. Sukladno</w:t>
      </w:r>
      <w:r w:rsidR="00E6073E">
        <w:rPr>
          <w:rFonts w:hAnsi="Times New Roman" w:ascii="Times New Roman"/>
        </w:rPr>
        <w:t xml:space="preserve"> Izmijenjenom p</w:t>
      </w:r>
      <w:r w:rsidR="00397A63" w:rsidRPr="00F928FC">
        <w:rPr>
          <w:rFonts w:hAnsi="Times New Roman" w:ascii="Times New Roman"/>
        </w:rPr>
        <w:t>lanu financijskog restrukturiranja smanjeni iznos tražbine iznosi 3.025,00 kn, dok Vjerovnik otpušta Dužniku dio tražbine u iznosu od 756,25 kn, a Dužnik prihvaća otpust duga. Dužnik se obvezuje vjerovniku platiti tražbinu u iznosu od 3.025,00 kn, nakon isteka 2 (dvije) godine počeka u 20 (dvadeset)  jednakih kvartalnih rata u iznosu od po 151,25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t>49</w:t>
      </w:r>
      <w:r w:rsidR="00397A63">
        <w:rPr>
          <w:rFonts w:hAnsi="Times New Roman" w:ascii="Times New Roman"/>
        </w:rPr>
        <w:t xml:space="preserve">) </w:t>
      </w:r>
      <w:r w:rsidR="00397A63" w:rsidRPr="00F928FC">
        <w:rPr>
          <w:rFonts w:hAnsi="Times New Roman" w:ascii="Times New Roman"/>
        </w:rPr>
        <w:t>Vjerovniku V</w:t>
      </w:r>
      <w:r w:rsidR="00397A63">
        <w:rPr>
          <w:rFonts w:hAnsi="Times New Roman" w:ascii="Times New Roman"/>
        </w:rPr>
        <w:t>ladimiru Koprivnjaku</w:t>
      </w:r>
      <w:r w:rsidR="00397A63" w:rsidRPr="00F928FC">
        <w:rPr>
          <w:rFonts w:hAnsi="Times New Roman" w:ascii="Times New Roman"/>
        </w:rPr>
        <w:t xml:space="preserve">, </w:t>
      </w:r>
      <w:r w:rsidR="00397A63">
        <w:rPr>
          <w:rFonts w:hAnsi="Times New Roman" w:ascii="Times New Roman"/>
        </w:rPr>
        <w:t>odvjetniku, Zagreb,</w:t>
      </w:r>
      <w:r w:rsidR="00397A63" w:rsidRPr="00F928FC">
        <w:rPr>
          <w:rFonts w:hAnsi="Times New Roman" w:ascii="Times New Roman"/>
        </w:rPr>
        <w:t xml:space="preserve"> Ulica Ljudevita Posavskog 4, OIB 83653990131</w:t>
      </w:r>
      <w:r w:rsidR="00397A63">
        <w:rPr>
          <w:rFonts w:hAnsi="Times New Roman" w:ascii="Times New Roman"/>
        </w:rPr>
        <w:t>,</w:t>
      </w:r>
      <w:r w:rsidR="00397A63" w:rsidRPr="00F928FC">
        <w:rPr>
          <w:rFonts w:hAnsi="Times New Roman" w:ascii="Times New Roman"/>
        </w:rPr>
        <w:t xml:space="preserve"> utvrđena je tražbina u iznosu od 34.286,99 kn. Sukladno </w:t>
      </w:r>
      <w:r w:rsidR="00E6073E">
        <w:rPr>
          <w:rFonts w:hAnsi="Times New Roman" w:ascii="Times New Roman"/>
        </w:rPr>
        <w:t>Izmijenjenom p</w:t>
      </w:r>
      <w:r w:rsidR="00397A63" w:rsidRPr="00F928FC">
        <w:rPr>
          <w:rFonts w:hAnsi="Times New Roman" w:ascii="Times New Roman"/>
        </w:rPr>
        <w:t xml:space="preserve">lanu financijskog restrukturiranja smanjeni iznos tražbine iznosi 27.429,59 kn, dok Vjerovnik otpušta Dužniku dio tražbine u iznosu od 6.857,40 kn, a Dužnik prihvaća otpust duga. Dužnik se obvezuje vjerovniku platiti tražbinu u iznosu od 27.429,59 kn, nakon isteka 2 (dvije) godine počeka u 20 (dvadeset)  kvartalnih rata, i to u 19 (devetnaest) jednakih </w:t>
      </w:r>
      <w:r w:rsidR="00397A63" w:rsidRPr="00F928FC">
        <w:rPr>
          <w:rFonts w:hAnsi="Times New Roman" w:ascii="Times New Roman"/>
        </w:rPr>
        <w:lastRenderedPageBreak/>
        <w:t>kvartalnih rata u iznosu od po 1.371,48 kn, te posljedn</w:t>
      </w:r>
      <w:r w:rsidR="00397A63">
        <w:rPr>
          <w:rFonts w:hAnsi="Times New Roman" w:ascii="Times New Roman"/>
        </w:rPr>
        <w:t>j</w:t>
      </w:r>
      <w:r w:rsidR="00397A63" w:rsidRPr="00F928FC">
        <w:rPr>
          <w:rFonts w:hAnsi="Times New Roman" w:ascii="Times New Roman"/>
        </w:rPr>
        <w:t>u ratu (20. rata) u iznosu od 1.371,47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397A63" w:rsidP="00397A63" w:rsidR="00397A63">
      <w:pPr>
        <w:ind w:firstLine="708"/>
        <w:jc w:val="both"/>
        <w:rPr>
          <w:rFonts w:hAnsi="Times New Roman" w:ascii="Times New Roman"/>
        </w:rPr>
      </w:pPr>
      <w:r>
        <w:rPr>
          <w:rFonts w:hAnsi="Times New Roman" w:ascii="Times New Roman"/>
        </w:rPr>
        <w:t>5</w:t>
      </w:r>
      <w:r w:rsidR="000831F1">
        <w:rPr>
          <w:rFonts w:hAnsi="Times New Roman" w:ascii="Times New Roman"/>
        </w:rPr>
        <w:t>0</w:t>
      </w:r>
      <w:r>
        <w:rPr>
          <w:rFonts w:hAnsi="Times New Roman" w:ascii="Times New Roman"/>
        </w:rPr>
        <w:t xml:space="preserve">) </w:t>
      </w:r>
      <w:r w:rsidRPr="00F928FC">
        <w:rPr>
          <w:rFonts w:hAnsi="Times New Roman" w:ascii="Times New Roman"/>
        </w:rPr>
        <w:t>Vjerovniku I</w:t>
      </w:r>
      <w:r>
        <w:rPr>
          <w:rFonts w:hAnsi="Times New Roman" w:ascii="Times New Roman"/>
        </w:rPr>
        <w:t>vici</w:t>
      </w:r>
      <w:r w:rsidRPr="00F928FC">
        <w:rPr>
          <w:rFonts w:hAnsi="Times New Roman" w:ascii="Times New Roman"/>
        </w:rPr>
        <w:t xml:space="preserve"> K</w:t>
      </w:r>
      <w:r>
        <w:rPr>
          <w:rFonts w:hAnsi="Times New Roman" w:ascii="Times New Roman"/>
        </w:rPr>
        <w:t>ovačiću</w:t>
      </w:r>
      <w:r w:rsidRPr="00F928FC">
        <w:rPr>
          <w:rFonts w:hAnsi="Times New Roman" w:ascii="Times New Roman"/>
        </w:rPr>
        <w:t xml:space="preserve">, vl. </w:t>
      </w:r>
      <w:r>
        <w:rPr>
          <w:rFonts w:hAnsi="Times New Roman" w:ascii="Times New Roman"/>
        </w:rPr>
        <w:t xml:space="preserve"> Obrta </w:t>
      </w:r>
      <w:r w:rsidRPr="00F928FC">
        <w:rPr>
          <w:rFonts w:hAnsi="Times New Roman" w:ascii="Times New Roman"/>
        </w:rPr>
        <w:t>STROJNA OBRADA METALA "METALIK"</w:t>
      </w:r>
      <w:r>
        <w:rPr>
          <w:rFonts w:hAnsi="Times New Roman" w:ascii="Times New Roman"/>
        </w:rPr>
        <w:t>,</w:t>
      </w:r>
      <w:r w:rsidRPr="00F928FC">
        <w:rPr>
          <w:rFonts w:hAnsi="Times New Roman" w:ascii="Times New Roman"/>
        </w:rPr>
        <w:t xml:space="preserve"> Velika Gorica, Zagrebačka 3, OIB 56878381194</w:t>
      </w:r>
      <w:r>
        <w:rPr>
          <w:rFonts w:hAnsi="Times New Roman" w:ascii="Times New Roman"/>
        </w:rPr>
        <w:t xml:space="preserve">, </w:t>
      </w:r>
      <w:r w:rsidRPr="00F928FC">
        <w:rPr>
          <w:rFonts w:hAnsi="Times New Roman" w:ascii="Times New Roman"/>
        </w:rPr>
        <w:t xml:space="preserve"> utvrđena je tražbina u iznosu od 400,00 kn. Sukladno</w:t>
      </w:r>
      <w:r w:rsidR="00E6073E">
        <w:rPr>
          <w:rFonts w:hAnsi="Times New Roman" w:ascii="Times New Roman"/>
        </w:rPr>
        <w:t xml:space="preserve"> Izmijenjenom p</w:t>
      </w:r>
      <w:r w:rsidRPr="00F928FC">
        <w:rPr>
          <w:rFonts w:hAnsi="Times New Roman" w:ascii="Times New Roman"/>
        </w:rPr>
        <w:t>lanu financijskog restrukturiranja smanjeni iznos tražbine iznosi 320,00 kn, dok Vjerovnik otpušta Dužniku dio tražbine u iznosu od 80,00 kn, a Dužnik prihvaća otpust duga. Dužnik se obvezuje vjerovniku platiti tražbinu u iznosu od 320,00 kn, nakon isteka 2 (dvije) godine počeka u 20 (dvadeset)  jednakih kvartal</w:t>
      </w:r>
      <w:r w:rsidR="00E6073E">
        <w:rPr>
          <w:rFonts w:hAnsi="Times New Roman" w:ascii="Times New Roman"/>
        </w:rPr>
        <w:t>nih rata u iznosu od po 16,00 k</w:t>
      </w:r>
      <w:r w:rsidRPr="00F928FC">
        <w:rPr>
          <w:rFonts w:hAnsi="Times New Roman" w:ascii="Times New Roman"/>
        </w:rPr>
        <w:t>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397A63" w:rsidP="00397A63" w:rsidR="00397A63">
      <w:pPr>
        <w:ind w:firstLine="708"/>
        <w:jc w:val="both"/>
        <w:rPr>
          <w:rFonts w:hAnsi="Times New Roman" w:ascii="Times New Roman"/>
        </w:rPr>
      </w:pPr>
      <w:r>
        <w:rPr>
          <w:rFonts w:hAnsi="Times New Roman" w:ascii="Times New Roman"/>
        </w:rPr>
        <w:t>5</w:t>
      </w:r>
      <w:r w:rsidR="000831F1">
        <w:rPr>
          <w:rFonts w:hAnsi="Times New Roman" w:ascii="Times New Roman"/>
        </w:rPr>
        <w:t>1</w:t>
      </w:r>
      <w:r>
        <w:rPr>
          <w:rFonts w:hAnsi="Times New Roman" w:ascii="Times New Roman"/>
        </w:rPr>
        <w:t xml:space="preserve">) </w:t>
      </w:r>
      <w:r w:rsidRPr="00F928FC">
        <w:rPr>
          <w:rFonts w:hAnsi="Times New Roman" w:ascii="Times New Roman"/>
        </w:rPr>
        <w:t>Vjerovniku KPMG Croatia d.o.o. za reviziju,</w:t>
      </w:r>
      <w:r>
        <w:rPr>
          <w:rFonts w:hAnsi="Times New Roman" w:ascii="Times New Roman"/>
        </w:rPr>
        <w:t xml:space="preserve"> Zagreb,</w:t>
      </w:r>
      <w:r w:rsidRPr="00F928FC">
        <w:rPr>
          <w:rFonts w:hAnsi="Times New Roman" w:ascii="Times New Roman"/>
        </w:rPr>
        <w:t xml:space="preserve"> Ivana Lučića 2a, OIB 20963249418</w:t>
      </w:r>
      <w:r>
        <w:rPr>
          <w:rFonts w:hAnsi="Times New Roman" w:ascii="Times New Roman"/>
        </w:rPr>
        <w:t>,</w:t>
      </w:r>
      <w:r w:rsidRPr="00F928FC">
        <w:rPr>
          <w:rFonts w:hAnsi="Times New Roman" w:ascii="Times New Roman"/>
        </w:rPr>
        <w:t xml:space="preserve"> utvrđena je tražbina u iznosu od 13.900,00 kn. Sukladno </w:t>
      </w:r>
      <w:r w:rsidR="00E6073E">
        <w:rPr>
          <w:rFonts w:hAnsi="Times New Roman" w:ascii="Times New Roman"/>
        </w:rPr>
        <w:t>Izmijenjenom p</w:t>
      </w:r>
      <w:r w:rsidRPr="00F928FC">
        <w:rPr>
          <w:rFonts w:hAnsi="Times New Roman" w:ascii="Times New Roman"/>
        </w:rPr>
        <w:t>lanu financijskog restrukturiranja smanjeni iznos tražbine iznosi 11.120,00 kn, dok Vjerovnik otpušta Dužniku dio tražbine u iznosu od 2.780,00 kn, a Dužnik prihvaća otpust duga. Dužnik se obvezuje vjerovniku platiti tražbinu u iznosu od 11.120,00 kn, nakon isteka 2 (dvije) godine počeka u 20 (dvadeset)  jednakih kvartalnih rata u iznosu od po 556,00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t>52</w:t>
      </w:r>
      <w:r w:rsidR="00397A63">
        <w:rPr>
          <w:rFonts w:hAnsi="Times New Roman" w:ascii="Times New Roman"/>
        </w:rPr>
        <w:t xml:space="preserve">) </w:t>
      </w:r>
      <w:r w:rsidR="00397A63" w:rsidRPr="00F928FC">
        <w:rPr>
          <w:rFonts w:hAnsi="Times New Roman" w:ascii="Times New Roman"/>
        </w:rPr>
        <w:t>Vjerovniku KRI-MA Gradnja j.d.o.o. za trgovinu i građevinarstvo,</w:t>
      </w:r>
      <w:r w:rsidR="00397A63" w:rsidRPr="0051432E">
        <w:rPr>
          <w:rFonts w:hAnsi="Times New Roman" w:ascii="Times New Roman"/>
        </w:rPr>
        <w:t xml:space="preserve"> </w:t>
      </w:r>
      <w:r w:rsidR="00397A63" w:rsidRPr="00F928FC">
        <w:rPr>
          <w:rFonts w:hAnsi="Times New Roman" w:ascii="Times New Roman"/>
        </w:rPr>
        <w:t>Sesvete,  2. Savski odv. 9, OIB 12873091078</w:t>
      </w:r>
      <w:r w:rsidR="00397A63">
        <w:rPr>
          <w:rFonts w:hAnsi="Times New Roman" w:ascii="Times New Roman"/>
        </w:rPr>
        <w:t xml:space="preserve">, </w:t>
      </w:r>
      <w:r w:rsidR="00397A63" w:rsidRPr="00F928FC">
        <w:rPr>
          <w:rFonts w:hAnsi="Times New Roman" w:ascii="Times New Roman"/>
        </w:rPr>
        <w:t>utvrđena je tražbina u iznosu od 370,83 kn. Sukladno Planu financijskog restrukturiranja smanjeni iznos tražbine iznosi 296,66 kn, dok Vjerovnik otpušta Dužniku dio tražbine u iznosu od 74,17 kn, a Dužnik prihvaća otpust duga. Dužnik se obvezuje vjerovniku platiti tražbinu u iznosu od 296,66 kn, nakon isteka 2 (dvije) godine počeka u 20 (dvadeset)  kvartalnih rata, i to u 19 (devetnaest) jednakih kvartalnih rata u iznosu od po 14,83 kn, te posljedn</w:t>
      </w:r>
      <w:r w:rsidR="00397A63">
        <w:rPr>
          <w:rFonts w:hAnsi="Times New Roman" w:ascii="Times New Roman"/>
        </w:rPr>
        <w:t>j</w:t>
      </w:r>
      <w:r w:rsidR="00397A63" w:rsidRPr="00F928FC">
        <w:rPr>
          <w:rFonts w:hAnsi="Times New Roman" w:ascii="Times New Roman"/>
        </w:rPr>
        <w:t>u ratu (20. rata) u iznosu od 14,89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t>53</w:t>
      </w:r>
      <w:r w:rsidR="00397A63">
        <w:rPr>
          <w:rFonts w:hAnsi="Times New Roman" w:ascii="Times New Roman"/>
        </w:rPr>
        <w:t xml:space="preserve">) </w:t>
      </w:r>
      <w:r w:rsidR="00397A63" w:rsidRPr="00F928FC">
        <w:rPr>
          <w:rFonts w:hAnsi="Times New Roman" w:ascii="Times New Roman"/>
        </w:rPr>
        <w:t>Vjerovniku L. K. W. ŠPOLJARIĆ društvo s ograničenom odgovornošću za građenje, trgovinu, prijevoz i usluge, Sveta Nedelja, Novaki, Odvojak Industrijske 4,</w:t>
      </w:r>
      <w:r w:rsidR="00E6073E">
        <w:rPr>
          <w:rFonts w:hAnsi="Times New Roman" w:ascii="Times New Roman"/>
        </w:rPr>
        <w:t xml:space="preserve"> OIB</w:t>
      </w:r>
      <w:r w:rsidR="00397A63" w:rsidRPr="00F928FC">
        <w:rPr>
          <w:rFonts w:hAnsi="Times New Roman" w:ascii="Times New Roman"/>
        </w:rPr>
        <w:t xml:space="preserve"> 34554069535</w:t>
      </w:r>
      <w:r w:rsidR="00397A63">
        <w:rPr>
          <w:rFonts w:hAnsi="Times New Roman" w:ascii="Times New Roman"/>
        </w:rPr>
        <w:t>,</w:t>
      </w:r>
      <w:r w:rsidR="00397A63" w:rsidRPr="00F928FC">
        <w:rPr>
          <w:rFonts w:hAnsi="Times New Roman" w:ascii="Times New Roman"/>
        </w:rPr>
        <w:t xml:space="preserve"> utvrđena je tražbina u iznosu od 7.192,43 kn. Sukladno</w:t>
      </w:r>
      <w:r w:rsidR="00E6073E">
        <w:rPr>
          <w:rFonts w:hAnsi="Times New Roman" w:ascii="Times New Roman"/>
        </w:rPr>
        <w:t xml:space="preserve"> Izmijenjenom</w:t>
      </w:r>
      <w:r w:rsidR="00397A63" w:rsidRPr="00F928FC">
        <w:rPr>
          <w:rFonts w:hAnsi="Times New Roman" w:ascii="Times New Roman"/>
        </w:rPr>
        <w:t xml:space="preserve"> Planu financijskog restrukturiranja smanjeni iznos tražbine iznosi 5.753,94 kn, dok Vjerovnik otpušta Dužniku dio tražbine u iznosu od 1.438,49 kn, a Dužnik prihvaća otpust duga. Dužnik se obvezuje vjerovniku platiti tražbinu u iznosu od 5.753,94 kn, nakon isteka 2 (dvije) godine počeka u 20 (dvadeset)  kvartalnih rata, i to u 19 (devetnaest) jednakih kvartalnih rata u iznosu od po 287,70 kn, te posljedn</w:t>
      </w:r>
      <w:r w:rsidR="00397A63">
        <w:rPr>
          <w:rFonts w:hAnsi="Times New Roman" w:ascii="Times New Roman"/>
        </w:rPr>
        <w:t>j</w:t>
      </w:r>
      <w:r w:rsidR="00397A63" w:rsidRPr="00F928FC">
        <w:rPr>
          <w:rFonts w:hAnsi="Times New Roman" w:ascii="Times New Roman"/>
        </w:rPr>
        <w:t>u ratu (20. rata) u iznosu od 287,64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lastRenderedPageBreak/>
        <w:t>54</w:t>
      </w:r>
      <w:r w:rsidR="00397A63">
        <w:rPr>
          <w:rFonts w:hAnsi="Times New Roman" w:ascii="Times New Roman"/>
        </w:rPr>
        <w:t xml:space="preserve">) </w:t>
      </w:r>
      <w:r w:rsidR="00397A63" w:rsidRPr="00F928FC">
        <w:rPr>
          <w:rFonts w:hAnsi="Times New Roman" w:ascii="Times New Roman"/>
        </w:rPr>
        <w:t>Vjerovniku D</w:t>
      </w:r>
      <w:r w:rsidR="00397A63">
        <w:rPr>
          <w:rFonts w:hAnsi="Times New Roman" w:ascii="Times New Roman"/>
        </w:rPr>
        <w:t>ubravku Lektoriću</w:t>
      </w:r>
      <w:r w:rsidR="00397A63" w:rsidRPr="00F928FC">
        <w:rPr>
          <w:rFonts w:hAnsi="Times New Roman" w:ascii="Times New Roman"/>
        </w:rPr>
        <w:t xml:space="preserve">, vl. </w:t>
      </w:r>
      <w:r w:rsidR="00397A63">
        <w:rPr>
          <w:rFonts w:hAnsi="Times New Roman" w:ascii="Times New Roman"/>
        </w:rPr>
        <w:t>Elektromehaničarske radionice "LEKTORIĆ"</w:t>
      </w:r>
      <w:r w:rsidR="00397A63" w:rsidRPr="00F928FC">
        <w:rPr>
          <w:rFonts w:hAnsi="Times New Roman" w:ascii="Times New Roman"/>
        </w:rPr>
        <w:t>,</w:t>
      </w:r>
      <w:r w:rsidR="00397A63" w:rsidRPr="00016550">
        <w:rPr>
          <w:rFonts w:hAnsi="Times New Roman" w:ascii="Times New Roman"/>
        </w:rPr>
        <w:t xml:space="preserve"> </w:t>
      </w:r>
      <w:r w:rsidR="00397A63" w:rsidRPr="00F928FC">
        <w:rPr>
          <w:rFonts w:hAnsi="Times New Roman" w:ascii="Times New Roman"/>
        </w:rPr>
        <w:t>Donja Lomnica,  Školska 19, OIB 86602649519</w:t>
      </w:r>
      <w:r w:rsidR="00397A63">
        <w:rPr>
          <w:rFonts w:hAnsi="Times New Roman" w:ascii="Times New Roman"/>
        </w:rPr>
        <w:t>,</w:t>
      </w:r>
      <w:r w:rsidR="00397A63" w:rsidRPr="00F928FC">
        <w:rPr>
          <w:rFonts w:hAnsi="Times New Roman" w:ascii="Times New Roman"/>
        </w:rPr>
        <w:t xml:space="preserve"> utvrđena je tražbina u iznosu od 750,00 kn. Sukladno </w:t>
      </w:r>
      <w:r w:rsidR="00E6073E">
        <w:rPr>
          <w:rFonts w:hAnsi="Times New Roman" w:ascii="Times New Roman"/>
        </w:rPr>
        <w:t xml:space="preserve">Izmijenjenom </w:t>
      </w:r>
      <w:r w:rsidR="00397A63" w:rsidRPr="00F928FC">
        <w:rPr>
          <w:rFonts w:hAnsi="Times New Roman" w:ascii="Times New Roman"/>
        </w:rPr>
        <w:t>Planu financijskog restrukturiranja smanjeni iznos tražbine iznosi 600,00 kn, dok Vjerovnik otpušta Dužniku dio tražbine u iznosu od 150,00 kn, a Dužnik prihvaća otpust duga. Dužnik se obvezuje vjerovniku platiti tražbinu u iznosu od 600,00 kn, nakon isteka 2 (dvije) godine počeka u 20 (dvadeset)  jednakih kvartalnih rata u iznosu od po 30,00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t>55</w:t>
      </w:r>
      <w:r w:rsidR="00397A63">
        <w:rPr>
          <w:rFonts w:hAnsi="Times New Roman" w:ascii="Times New Roman"/>
        </w:rPr>
        <w:t xml:space="preserve">) </w:t>
      </w:r>
      <w:r w:rsidR="00397A63" w:rsidRPr="00F928FC">
        <w:rPr>
          <w:rFonts w:hAnsi="Times New Roman" w:ascii="Times New Roman"/>
        </w:rPr>
        <w:t xml:space="preserve">Vjerovniku MACK prijevoz robe i putnika, trgovina na veliko i malo, društvo s ograničenom odgovornošću, </w:t>
      </w:r>
      <w:r w:rsidR="00397A63">
        <w:rPr>
          <w:rFonts w:hAnsi="Times New Roman" w:ascii="Times New Roman"/>
        </w:rPr>
        <w:t xml:space="preserve"> </w:t>
      </w:r>
      <w:r w:rsidR="00397A63" w:rsidRPr="00F928FC">
        <w:rPr>
          <w:rFonts w:hAnsi="Times New Roman" w:ascii="Times New Roman"/>
        </w:rPr>
        <w:t>Hrastina Samoborska, Matijina 29, OIB 88204488063</w:t>
      </w:r>
      <w:r w:rsidR="00397A63">
        <w:rPr>
          <w:rFonts w:hAnsi="Times New Roman" w:ascii="Times New Roman"/>
        </w:rPr>
        <w:t>,</w:t>
      </w:r>
      <w:r w:rsidR="00397A63" w:rsidRPr="00F928FC">
        <w:rPr>
          <w:rFonts w:hAnsi="Times New Roman" w:ascii="Times New Roman"/>
        </w:rPr>
        <w:t xml:space="preserve"> utvrđena je tražbina u iznosu od 35.145,41 kn. Sukladno</w:t>
      </w:r>
      <w:r w:rsidR="00E6073E">
        <w:rPr>
          <w:rFonts w:hAnsi="Times New Roman" w:ascii="Times New Roman"/>
        </w:rPr>
        <w:t xml:space="preserve"> Izmijenjenom</w:t>
      </w:r>
      <w:r w:rsidR="00397A63" w:rsidRPr="00F928FC">
        <w:rPr>
          <w:rFonts w:hAnsi="Times New Roman" w:ascii="Times New Roman"/>
        </w:rPr>
        <w:t xml:space="preserve"> Planu financijskog restrukturiranja smanjeni iznos tražbine iznosi 28.116,33 kn, dok Vjerovnik otpušta Dužniku dio tražbine u iznosu od 7.029,08 kn, a Dužnik prihvaća otpust duga. Dužnik se obvezuje vjerovniku platiti tražbinu u iznosu od 28.116,33 k</w:t>
      </w:r>
      <w:r w:rsidR="00E6073E">
        <w:rPr>
          <w:rFonts w:hAnsi="Times New Roman" w:ascii="Times New Roman"/>
        </w:rPr>
        <w:t>n</w:t>
      </w:r>
      <w:r w:rsidR="00397A63" w:rsidRPr="00F928FC">
        <w:rPr>
          <w:rFonts w:hAnsi="Times New Roman" w:ascii="Times New Roman"/>
        </w:rPr>
        <w:t>, nakon isteka 2 (dvije) godine počeka u 20 (dvadeset)  kvartalnih rata, i to u 19 (devetnaest) jednakih kvartalnih</w:t>
      </w:r>
      <w:r w:rsidR="00E6073E">
        <w:rPr>
          <w:rFonts w:hAnsi="Times New Roman" w:ascii="Times New Roman"/>
        </w:rPr>
        <w:t xml:space="preserve"> rata u iznosu od po 1.405,82 k</w:t>
      </w:r>
      <w:r w:rsidR="00397A63" w:rsidRPr="00F928FC">
        <w:rPr>
          <w:rFonts w:hAnsi="Times New Roman" w:ascii="Times New Roman"/>
        </w:rPr>
        <w:t>n, te posljedn</w:t>
      </w:r>
      <w:r w:rsidR="00397A63">
        <w:rPr>
          <w:rFonts w:hAnsi="Times New Roman" w:ascii="Times New Roman"/>
        </w:rPr>
        <w:t>j</w:t>
      </w:r>
      <w:r w:rsidR="00397A63" w:rsidRPr="00F928FC">
        <w:rPr>
          <w:rFonts w:hAnsi="Times New Roman" w:ascii="Times New Roman"/>
        </w:rPr>
        <w:t>u ratu (20. rata) u iznosu od 1405,75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t>56</w:t>
      </w:r>
      <w:r w:rsidR="00397A63">
        <w:rPr>
          <w:rFonts w:hAnsi="Times New Roman" w:ascii="Times New Roman"/>
        </w:rPr>
        <w:t xml:space="preserve">) </w:t>
      </w:r>
      <w:r w:rsidR="00397A63" w:rsidRPr="00F928FC">
        <w:rPr>
          <w:rFonts w:hAnsi="Times New Roman" w:ascii="Times New Roman"/>
        </w:rPr>
        <w:t>Vjerovniku MAG-COMMERCE društvo s ograničenom odgovornošću za trgovinu i usluge, Šenkovec, Maršala Tita 6, OIB 57269622478</w:t>
      </w:r>
      <w:r w:rsidR="00397A63">
        <w:rPr>
          <w:rFonts w:hAnsi="Times New Roman" w:ascii="Times New Roman"/>
        </w:rPr>
        <w:t>,</w:t>
      </w:r>
      <w:r w:rsidR="00397A63" w:rsidRPr="00F928FC">
        <w:rPr>
          <w:rFonts w:hAnsi="Times New Roman" w:ascii="Times New Roman"/>
        </w:rPr>
        <w:t xml:space="preserve"> utvrđena je tražbina u iznosu od 2.048,79 kn. Sukladno </w:t>
      </w:r>
      <w:r w:rsidR="00E6073E">
        <w:rPr>
          <w:rFonts w:hAnsi="Times New Roman" w:ascii="Times New Roman"/>
        </w:rPr>
        <w:t xml:space="preserve">Izmijenjenom </w:t>
      </w:r>
      <w:r w:rsidR="00397A63" w:rsidRPr="00F928FC">
        <w:rPr>
          <w:rFonts w:hAnsi="Times New Roman" w:ascii="Times New Roman"/>
        </w:rPr>
        <w:t>Planu financijskog restrukturiranja smanjeni iznos tražbine iznosi 1.639,03 kn, dok Vjerovnik otpušta Dužniku dio tražbine u iznosu od 409,76 kn, a Dužnik prihvaća otpust duga. Dužnik se obvezuje vjerovniku platiti tražbinu u iznosu od 1.639,03 kn, nakon isteka 2 (dvije) godine počeka u 20 (dvadeset)  kvartalnih rata, i to u 19 (devetnaest) jednakih kvartalnih rata u iznosu od po 81,95 kn, te posljednu ratu (20. rata) u iznosu od 81,98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t>57</w:t>
      </w:r>
      <w:r w:rsidR="00397A63">
        <w:rPr>
          <w:rFonts w:hAnsi="Times New Roman" w:ascii="Times New Roman"/>
        </w:rPr>
        <w:t xml:space="preserve">) </w:t>
      </w:r>
      <w:r w:rsidR="00397A63" w:rsidRPr="00F928FC">
        <w:rPr>
          <w:rFonts w:hAnsi="Times New Roman" w:ascii="Times New Roman"/>
        </w:rPr>
        <w:t>Vjerovniku D</w:t>
      </w:r>
      <w:r w:rsidR="00397A63">
        <w:rPr>
          <w:rFonts w:hAnsi="Times New Roman" w:ascii="Times New Roman"/>
        </w:rPr>
        <w:t>ubravku Marešu</w:t>
      </w:r>
      <w:r w:rsidR="00397A63" w:rsidRPr="00F928FC">
        <w:rPr>
          <w:rFonts w:hAnsi="Times New Roman" w:ascii="Times New Roman"/>
        </w:rPr>
        <w:t xml:space="preserve">, vl. </w:t>
      </w:r>
      <w:r w:rsidR="00397A63">
        <w:rPr>
          <w:rFonts w:hAnsi="Times New Roman" w:ascii="Times New Roman"/>
        </w:rPr>
        <w:t>Obrta "</w:t>
      </w:r>
      <w:r w:rsidR="00397A63" w:rsidRPr="00F928FC">
        <w:rPr>
          <w:rFonts w:hAnsi="Times New Roman" w:ascii="Times New Roman"/>
        </w:rPr>
        <w:t>ALATNICA I PLASTIKA</w:t>
      </w:r>
      <w:r w:rsidR="00397A63">
        <w:rPr>
          <w:rFonts w:hAnsi="Times New Roman" w:ascii="Times New Roman"/>
        </w:rPr>
        <w:t>"</w:t>
      </w:r>
      <w:r w:rsidR="00397A63" w:rsidRPr="00F928FC">
        <w:rPr>
          <w:rFonts w:hAnsi="Times New Roman" w:ascii="Times New Roman"/>
        </w:rPr>
        <w:t>, Dugo Selo,</w:t>
      </w:r>
      <w:r w:rsidR="00397A63">
        <w:rPr>
          <w:rFonts w:hAnsi="Times New Roman" w:ascii="Times New Roman"/>
        </w:rPr>
        <w:t xml:space="preserve"> </w:t>
      </w:r>
      <w:r w:rsidR="00397A63" w:rsidRPr="00B82438">
        <w:rPr>
          <w:rFonts w:eastAsiaTheme="minorHAnsi" w:hAnsi="Times New Roman" w:ascii="Times New Roman"/>
        </w:rPr>
        <w:t>Kozinščak, F. Blažinca 10</w:t>
      </w:r>
      <w:r w:rsidR="00397A63">
        <w:rPr>
          <w:rFonts w:eastAsiaTheme="minorHAnsi" w:hAnsi="Times New Roman" w:ascii="Times New Roman"/>
        </w:rPr>
        <w:t>,</w:t>
      </w:r>
      <w:r w:rsidR="00E6073E">
        <w:rPr>
          <w:rFonts w:hAnsi="Times New Roman" w:ascii="Times New Roman"/>
        </w:rPr>
        <w:t xml:space="preserve"> OIB</w:t>
      </w:r>
      <w:r w:rsidR="00397A63" w:rsidRPr="00F928FC">
        <w:rPr>
          <w:rFonts w:hAnsi="Times New Roman" w:ascii="Times New Roman"/>
        </w:rPr>
        <w:t xml:space="preserve"> 20013699305</w:t>
      </w:r>
      <w:r w:rsidR="00397A63">
        <w:rPr>
          <w:rFonts w:hAnsi="Times New Roman" w:ascii="Times New Roman"/>
        </w:rPr>
        <w:t xml:space="preserve">, </w:t>
      </w:r>
      <w:r w:rsidR="00397A63" w:rsidRPr="00F928FC">
        <w:rPr>
          <w:rFonts w:hAnsi="Times New Roman" w:ascii="Times New Roman"/>
        </w:rPr>
        <w:t xml:space="preserve">utvrđena je tražbina u iznosu od 90,00 kn. Sukladno </w:t>
      </w:r>
      <w:r w:rsidR="00E6073E">
        <w:rPr>
          <w:rFonts w:hAnsi="Times New Roman" w:ascii="Times New Roman"/>
        </w:rPr>
        <w:t>Izmijenjenom p</w:t>
      </w:r>
      <w:r w:rsidR="00397A63" w:rsidRPr="00F928FC">
        <w:rPr>
          <w:rFonts w:hAnsi="Times New Roman" w:ascii="Times New Roman"/>
        </w:rPr>
        <w:t>lanu financijskog restrukturiranja smanjeni iznos tražbine iznosi 72,00 kn, dok Vjerovnik otpušta Dužniku dio tražbine u iznosu od 18,00 kn, a Dužnik prihvaća otpust duga. Dužnik se obvezuje vjerovniku platiti tražbinu u iznosu od 72,00 kn, nakon isteka 2 (dvije) godine počeka u 20 (dvadeset)  jednakih kvartalnih rata u iznosu od po 3,60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t>58</w:t>
      </w:r>
      <w:r w:rsidR="00397A63">
        <w:rPr>
          <w:rFonts w:hAnsi="Times New Roman" w:ascii="Times New Roman"/>
        </w:rPr>
        <w:t xml:space="preserve">) </w:t>
      </w:r>
      <w:r w:rsidR="00397A63" w:rsidRPr="00F928FC">
        <w:rPr>
          <w:rFonts w:hAnsi="Times New Roman" w:ascii="Times New Roman"/>
        </w:rPr>
        <w:t>Vjerovniku MATKO PROMET d.o.o. za trgovinu i usluge, Z</w:t>
      </w:r>
      <w:r w:rsidR="00E6073E">
        <w:rPr>
          <w:rFonts w:hAnsi="Times New Roman" w:ascii="Times New Roman"/>
        </w:rPr>
        <w:t>agreb, Božidara Magovca 39, OIB</w:t>
      </w:r>
      <w:r w:rsidR="00397A63" w:rsidRPr="00F928FC">
        <w:rPr>
          <w:rFonts w:hAnsi="Times New Roman" w:ascii="Times New Roman"/>
        </w:rPr>
        <w:t xml:space="preserve"> 73791352215</w:t>
      </w:r>
      <w:r w:rsidR="00397A63">
        <w:rPr>
          <w:rFonts w:hAnsi="Times New Roman" w:ascii="Times New Roman"/>
        </w:rPr>
        <w:t>,</w:t>
      </w:r>
      <w:r w:rsidR="00397A63" w:rsidRPr="00F928FC">
        <w:rPr>
          <w:rFonts w:hAnsi="Times New Roman" w:ascii="Times New Roman"/>
        </w:rPr>
        <w:t xml:space="preserve"> utvrđena je tražbina u iznosu od 1.681,71 kn. Sukladno </w:t>
      </w:r>
      <w:r w:rsidR="00E6073E">
        <w:rPr>
          <w:rFonts w:hAnsi="Times New Roman" w:ascii="Times New Roman"/>
        </w:rPr>
        <w:t>Izmijenjenom p</w:t>
      </w:r>
      <w:r w:rsidR="00397A63" w:rsidRPr="00F928FC">
        <w:rPr>
          <w:rFonts w:hAnsi="Times New Roman" w:ascii="Times New Roman"/>
        </w:rPr>
        <w:t xml:space="preserve">lanu financijskog restrukturiranja smanjeni iznos tražbine iznosi 1.345,37 kn, dok Vjerovnik otpušta Dužniku dio tražbine u iznosu od 336,34 kn, a Dužnik prihvaća otpust duga. Dužnik se obvezuje vjerovniku platiti tražbinu u iznosu od 1.345,37 kn, nakon isteka 2 </w:t>
      </w:r>
      <w:r w:rsidR="00397A63" w:rsidRPr="00F928FC">
        <w:rPr>
          <w:rFonts w:hAnsi="Times New Roman" w:ascii="Times New Roman"/>
        </w:rPr>
        <w:lastRenderedPageBreak/>
        <w:t>(dvije) godine počeka u 20 (dvadeset)  kvartalnih rata, i to u 19 (devetnaest) jednakih kvartalnih rata u iznosu od po 67,27 kn, te posljedn</w:t>
      </w:r>
      <w:r w:rsidR="00397A63">
        <w:rPr>
          <w:rFonts w:hAnsi="Times New Roman" w:ascii="Times New Roman"/>
        </w:rPr>
        <w:t>j</w:t>
      </w:r>
      <w:r w:rsidR="00397A63" w:rsidRPr="00F928FC">
        <w:rPr>
          <w:rFonts w:hAnsi="Times New Roman" w:ascii="Times New Roman"/>
        </w:rPr>
        <w:t>u ratu (20. rata) u iznosu od 67,24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t>59</w:t>
      </w:r>
      <w:r w:rsidR="00397A63">
        <w:rPr>
          <w:rFonts w:hAnsi="Times New Roman" w:ascii="Times New Roman"/>
        </w:rPr>
        <w:t xml:space="preserve">) </w:t>
      </w:r>
      <w:r w:rsidR="00397A63" w:rsidRPr="00F928FC">
        <w:rPr>
          <w:rFonts w:hAnsi="Times New Roman" w:ascii="Times New Roman"/>
        </w:rPr>
        <w:t>Vjerovniku MESSER CROATIA PLIN Poduzeće za proizvodnju i prodaju tehničkih plinova d.o.o., Zaprešić, Industrijska 1, OIB 32179081874</w:t>
      </w:r>
      <w:r w:rsidR="00397A63">
        <w:rPr>
          <w:rFonts w:hAnsi="Times New Roman" w:ascii="Times New Roman"/>
        </w:rPr>
        <w:t>,</w:t>
      </w:r>
      <w:r w:rsidR="00397A63" w:rsidRPr="00F928FC">
        <w:rPr>
          <w:rFonts w:hAnsi="Times New Roman" w:ascii="Times New Roman"/>
        </w:rPr>
        <w:t xml:space="preserve"> utvrđena je tražbina u iznosu od 567,23 kn. Sukladno </w:t>
      </w:r>
      <w:r w:rsidR="00E6073E">
        <w:rPr>
          <w:rFonts w:hAnsi="Times New Roman" w:ascii="Times New Roman"/>
        </w:rPr>
        <w:t>Izmijenjenom p</w:t>
      </w:r>
      <w:r w:rsidR="00397A63" w:rsidRPr="00F928FC">
        <w:rPr>
          <w:rFonts w:hAnsi="Times New Roman" w:ascii="Times New Roman"/>
        </w:rPr>
        <w:t>lanu financijskog restrukturiranja smanjeni iznos tražbine iznosi 453,78 kn, dok Vjerovnik otpušta Dužniku dio tražbine u iznosu od 113,45 kn, a Dužnik prihvaća otpust duga. Dužnik se obvezuje vjerovniku platiti tražbinu u iznosu od 453,78 kn, nakon isteka 2 (dvije) godine počeka u 20 (dvadeset)  kvartalnih rata, i to u 19 (devetnaest) jednakih kvartalnih rata u iznosu od po 22,69 kn, te posljedn</w:t>
      </w:r>
      <w:r w:rsidR="00397A63">
        <w:rPr>
          <w:rFonts w:hAnsi="Times New Roman" w:ascii="Times New Roman"/>
        </w:rPr>
        <w:t>j</w:t>
      </w:r>
      <w:r w:rsidR="00397A63" w:rsidRPr="00F928FC">
        <w:rPr>
          <w:rFonts w:hAnsi="Times New Roman" w:ascii="Times New Roman"/>
        </w:rPr>
        <w:t>u ratu (20. rata) u iznosu od 22,67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397A63" w:rsidP="00397A63" w:rsidR="00397A63">
      <w:pPr>
        <w:ind w:firstLine="708"/>
        <w:jc w:val="both"/>
        <w:rPr>
          <w:rFonts w:hAnsi="Times New Roman" w:ascii="Times New Roman"/>
        </w:rPr>
      </w:pPr>
      <w:r>
        <w:rPr>
          <w:rFonts w:hAnsi="Times New Roman" w:ascii="Times New Roman"/>
        </w:rPr>
        <w:t>6</w:t>
      </w:r>
      <w:r w:rsidR="000831F1">
        <w:rPr>
          <w:rFonts w:hAnsi="Times New Roman" w:ascii="Times New Roman"/>
        </w:rPr>
        <w:t>0</w:t>
      </w:r>
      <w:r>
        <w:rPr>
          <w:rFonts w:hAnsi="Times New Roman" w:ascii="Times New Roman"/>
        </w:rPr>
        <w:t xml:space="preserve">) </w:t>
      </w:r>
      <w:r w:rsidRPr="00F928FC">
        <w:rPr>
          <w:rFonts w:hAnsi="Times New Roman" w:ascii="Times New Roman"/>
        </w:rPr>
        <w:t xml:space="preserve">Vjerovniku MESSIS društvo s ograničenom odgovornošću za trgovinu, usluge i zastupanje, </w:t>
      </w:r>
      <w:r>
        <w:rPr>
          <w:rFonts w:hAnsi="Times New Roman" w:ascii="Times New Roman"/>
        </w:rPr>
        <w:t xml:space="preserve">Zagreb, </w:t>
      </w:r>
      <w:r w:rsidRPr="00F928FC">
        <w:rPr>
          <w:rFonts w:hAnsi="Times New Roman" w:ascii="Times New Roman"/>
        </w:rPr>
        <w:t>Froudeova 7, OIB 32087382809</w:t>
      </w:r>
      <w:r>
        <w:rPr>
          <w:rFonts w:hAnsi="Times New Roman" w:ascii="Times New Roman"/>
        </w:rPr>
        <w:t>,</w:t>
      </w:r>
      <w:r w:rsidRPr="00F928FC">
        <w:rPr>
          <w:rFonts w:hAnsi="Times New Roman" w:ascii="Times New Roman"/>
        </w:rPr>
        <w:t xml:space="preserve"> utvrđena je tražbina u iznosu od 808,50 kn. Sukladno</w:t>
      </w:r>
      <w:r w:rsidR="00E6073E">
        <w:rPr>
          <w:rFonts w:hAnsi="Times New Roman" w:ascii="Times New Roman"/>
        </w:rPr>
        <w:t xml:space="preserve"> Izmijenjenom</w:t>
      </w:r>
      <w:r w:rsidRPr="00F928FC">
        <w:rPr>
          <w:rFonts w:hAnsi="Times New Roman" w:ascii="Times New Roman"/>
        </w:rPr>
        <w:t xml:space="preserve"> Planu financijskog restrukturiranja smanjeni iznos tražbine iznosi 646,80 kn, dok Vjerovnik otpušta Dužniku dio tražbine u iznosu od 161,70 kn, a Dužnik prihvaća otpust duga. Dužnik se obvezuje vjerovniku platiti tražbinu u iznosu od 646,80 kn, nakon isteka 2 (dvije) godine počeka u 20 (dvadeset)  jednakih kvartalnih rata u iznosu od po 32,34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t>61</w:t>
      </w:r>
      <w:r w:rsidR="00397A63">
        <w:rPr>
          <w:rFonts w:hAnsi="Times New Roman" w:ascii="Times New Roman"/>
        </w:rPr>
        <w:t xml:space="preserve">) </w:t>
      </w:r>
      <w:r w:rsidR="00397A63" w:rsidRPr="00F928FC">
        <w:rPr>
          <w:rFonts w:hAnsi="Times New Roman" w:ascii="Times New Roman"/>
        </w:rPr>
        <w:t>Vjerovniku MOTO KLUB BROD, društvo s ograničenom odgovornošću za obuku vozača, servis motornih vozila, promet, trgovinu i ugostiteljske usluge, Slavonski Brod,</w:t>
      </w:r>
      <w:r w:rsidR="00397A63">
        <w:rPr>
          <w:rFonts w:hAnsi="Times New Roman" w:ascii="Times New Roman"/>
        </w:rPr>
        <w:t xml:space="preserve"> </w:t>
      </w:r>
      <w:r w:rsidR="00397A63" w:rsidRPr="00F928FC">
        <w:rPr>
          <w:rFonts w:hAnsi="Times New Roman" w:ascii="Times New Roman"/>
        </w:rPr>
        <w:t>Primorska 13, OIB 41331763733</w:t>
      </w:r>
      <w:r w:rsidR="00397A63">
        <w:rPr>
          <w:rFonts w:hAnsi="Times New Roman" w:ascii="Times New Roman"/>
        </w:rPr>
        <w:t>,</w:t>
      </w:r>
      <w:r w:rsidR="00397A63" w:rsidRPr="00F928FC">
        <w:rPr>
          <w:rFonts w:hAnsi="Times New Roman" w:ascii="Times New Roman"/>
        </w:rPr>
        <w:t xml:space="preserve"> utvrđena je tražbina u iznosu od 1.279,00 kn. Sukladno </w:t>
      </w:r>
      <w:r w:rsidR="00E6073E">
        <w:rPr>
          <w:rFonts w:hAnsi="Times New Roman" w:ascii="Times New Roman"/>
        </w:rPr>
        <w:t>Izmijenjenom p</w:t>
      </w:r>
      <w:r w:rsidR="00397A63" w:rsidRPr="00F928FC">
        <w:rPr>
          <w:rFonts w:hAnsi="Times New Roman" w:ascii="Times New Roman"/>
        </w:rPr>
        <w:t>lanu financijskog restrukturiranja smanjeni iznos tražbine iznosi 1023,20 kn, dok Vjerovnik otpušta Dužniku dio tražbine u iznosu od 255,80 kn, a Dužnik prihvaća otpust duga. Dužnik se obvezuje vjerovniku platiti tražbinu u iznosu od 1.023,20 kn, nakon isteka 2 (dvije) godine počeka u 20 (dvadeset)  jednakih kvartalnih rata u iznosu od po 51,16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t>62</w:t>
      </w:r>
      <w:r w:rsidR="00397A63">
        <w:rPr>
          <w:rFonts w:hAnsi="Times New Roman" w:ascii="Times New Roman"/>
        </w:rPr>
        <w:t xml:space="preserve">) </w:t>
      </w:r>
      <w:r w:rsidR="00397A63" w:rsidRPr="00F928FC">
        <w:rPr>
          <w:rFonts w:hAnsi="Times New Roman" w:ascii="Times New Roman"/>
        </w:rPr>
        <w:t>Vjerovniku MTB INŽENJERING proizvodnja, trgovina, usluge, uvoz-izvoz d.o.o.,</w:t>
      </w:r>
      <w:r w:rsidR="00397A63">
        <w:rPr>
          <w:rFonts w:hAnsi="Times New Roman" w:ascii="Times New Roman"/>
        </w:rPr>
        <w:t xml:space="preserve"> Zagreb,</w:t>
      </w:r>
      <w:r w:rsidR="00397A63" w:rsidRPr="00F928FC">
        <w:rPr>
          <w:rFonts w:hAnsi="Times New Roman" w:ascii="Times New Roman"/>
        </w:rPr>
        <w:t xml:space="preserve"> Čulinečka 87, OIB 67003741356</w:t>
      </w:r>
      <w:r w:rsidR="00397A63">
        <w:rPr>
          <w:rFonts w:hAnsi="Times New Roman" w:ascii="Times New Roman"/>
        </w:rPr>
        <w:t xml:space="preserve">, </w:t>
      </w:r>
      <w:r w:rsidR="00397A63" w:rsidRPr="00F928FC">
        <w:rPr>
          <w:rFonts w:hAnsi="Times New Roman" w:ascii="Times New Roman"/>
        </w:rPr>
        <w:t xml:space="preserve"> utvrđena je tražbina u iznosu od 126,25 kn. Sukladno </w:t>
      </w:r>
      <w:r w:rsidR="00E6073E">
        <w:rPr>
          <w:rFonts w:hAnsi="Times New Roman" w:ascii="Times New Roman"/>
        </w:rPr>
        <w:t>Izmijenjenom p</w:t>
      </w:r>
      <w:r w:rsidR="00397A63" w:rsidRPr="00F928FC">
        <w:rPr>
          <w:rFonts w:hAnsi="Times New Roman" w:ascii="Times New Roman"/>
        </w:rPr>
        <w:t>lanu financijskog restrukturiranja smanjeni iznos tražbine iznosi 101,00 kn, dok Vjerovnik otpušta Dužniku dio tražbine u iznosu od 25,25 kn, a Dužnik prihvaća otpust duga. Dužnik se obvezuje vjerovniku platiti tražbinu u iznosu od 101,00 kn, nakon isteka 2 (dvije) godine počeka u 20 (dvadeset)  jednakih kvarta</w:t>
      </w:r>
      <w:r w:rsidR="00E6073E">
        <w:rPr>
          <w:rFonts w:hAnsi="Times New Roman" w:ascii="Times New Roman"/>
        </w:rPr>
        <w:t>lnih rata u iznosu od po 5,05 k</w:t>
      </w:r>
      <w:r w:rsidR="00397A63" w:rsidRPr="00F928FC">
        <w:rPr>
          <w:rFonts w:hAnsi="Times New Roman" w:ascii="Times New Roman"/>
        </w:rPr>
        <w:t>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lastRenderedPageBreak/>
        <w:t>63</w:t>
      </w:r>
      <w:r w:rsidR="00397A63">
        <w:rPr>
          <w:rFonts w:hAnsi="Times New Roman" w:ascii="Times New Roman"/>
        </w:rPr>
        <w:t xml:space="preserve">) </w:t>
      </w:r>
      <w:r w:rsidR="00397A63" w:rsidRPr="00F928FC">
        <w:rPr>
          <w:rFonts w:hAnsi="Times New Roman" w:ascii="Times New Roman"/>
        </w:rPr>
        <w:t>Vjerovniku M</w:t>
      </w:r>
      <w:r w:rsidR="00397A63">
        <w:rPr>
          <w:rFonts w:hAnsi="Times New Roman" w:ascii="Times New Roman"/>
        </w:rPr>
        <w:t>ariu Mutaku</w:t>
      </w:r>
      <w:r w:rsidR="00397A63" w:rsidRPr="00F928FC">
        <w:rPr>
          <w:rFonts w:hAnsi="Times New Roman" w:ascii="Times New Roman"/>
        </w:rPr>
        <w:t>, vl. Obrt</w:t>
      </w:r>
      <w:r w:rsidR="00397A63">
        <w:rPr>
          <w:rFonts w:hAnsi="Times New Roman" w:ascii="Times New Roman"/>
        </w:rPr>
        <w:t>a</w:t>
      </w:r>
      <w:r w:rsidR="00397A63" w:rsidRPr="00F928FC">
        <w:rPr>
          <w:rFonts w:hAnsi="Times New Roman" w:ascii="Times New Roman"/>
        </w:rPr>
        <w:t xml:space="preserve"> za autoservis i trgovinu</w:t>
      </w:r>
      <w:r w:rsidR="00397A63">
        <w:rPr>
          <w:rFonts w:hAnsi="Times New Roman" w:ascii="Times New Roman"/>
        </w:rPr>
        <w:t xml:space="preserve"> "</w:t>
      </w:r>
      <w:r w:rsidR="00397A63" w:rsidRPr="00F928FC">
        <w:rPr>
          <w:rFonts w:hAnsi="Times New Roman" w:ascii="Times New Roman"/>
        </w:rPr>
        <w:t>SERVIS MUTAK</w:t>
      </w:r>
      <w:r w:rsidR="00397A63">
        <w:rPr>
          <w:rFonts w:hAnsi="Times New Roman" w:ascii="Times New Roman"/>
        </w:rPr>
        <w:t>"</w:t>
      </w:r>
      <w:r w:rsidR="00397A63" w:rsidRPr="00F928FC">
        <w:rPr>
          <w:rFonts w:hAnsi="Times New Roman" w:ascii="Times New Roman"/>
        </w:rPr>
        <w:t xml:space="preserve">, </w:t>
      </w:r>
      <w:r w:rsidR="00397A63">
        <w:rPr>
          <w:rFonts w:hAnsi="Times New Roman" w:ascii="Times New Roman"/>
        </w:rPr>
        <w:t>Lobor,</w:t>
      </w:r>
      <w:r w:rsidR="00397A63" w:rsidRPr="00F928FC">
        <w:rPr>
          <w:rFonts w:hAnsi="Times New Roman" w:ascii="Times New Roman"/>
        </w:rPr>
        <w:t>Petrova Gora, Petrova Gora 9, OIB 72181527195</w:t>
      </w:r>
      <w:r w:rsidR="00397A63">
        <w:rPr>
          <w:rFonts w:hAnsi="Times New Roman" w:ascii="Times New Roman"/>
        </w:rPr>
        <w:t>,</w:t>
      </w:r>
      <w:r w:rsidR="00397A63" w:rsidRPr="00F928FC">
        <w:rPr>
          <w:rFonts w:hAnsi="Times New Roman" w:ascii="Times New Roman"/>
        </w:rPr>
        <w:t xml:space="preserve"> utvrđena je tražbina u iznosu od 2.887,02 kn. Sukladno </w:t>
      </w:r>
      <w:r w:rsidR="00E6073E">
        <w:rPr>
          <w:rFonts w:hAnsi="Times New Roman" w:ascii="Times New Roman"/>
        </w:rPr>
        <w:t>Izmijenjenom p</w:t>
      </w:r>
      <w:r w:rsidR="00397A63" w:rsidRPr="00F928FC">
        <w:rPr>
          <w:rFonts w:hAnsi="Times New Roman" w:ascii="Times New Roman"/>
        </w:rPr>
        <w:t>lanu financijskog restrukturiranja smanjeni iznos tražbine iznosi 2.309,62 kn, dok Vjerovnik otpušta Dužniku dio tražbine u iznosu od 577,40 kn, a Dužnik prihvaća otpust duga. Dužnik se obvezuje vjerovniku platiti tražbinu u iznosu od 2.309,62 kn, nakon isteka 2 (dvije) godine počeka u 20 (dvadeset)  kvartalnih rata, i to u 19 (devetnaest) jednakih kvartalnih rata u iznosu od po 115,48 kn, te posljedn</w:t>
      </w:r>
      <w:r w:rsidR="00397A63">
        <w:rPr>
          <w:rFonts w:hAnsi="Times New Roman" w:ascii="Times New Roman"/>
        </w:rPr>
        <w:t>j</w:t>
      </w:r>
      <w:r w:rsidR="00397A63" w:rsidRPr="00F928FC">
        <w:rPr>
          <w:rFonts w:hAnsi="Times New Roman" w:ascii="Times New Roman"/>
        </w:rPr>
        <w:t>u ratu (20. rata) u iznosu od 115,50 kn, bez kamata. Prva rata dospijeva 2 (dvije) godine nakon pravomoćnosti  ove predstečajne nagodbe sklopljene pred sudom, a svaka naredna najkasnije do 15-tog u posljednjem mjesecu kvartala za tekući kvartal.</w:t>
      </w:r>
    </w:p>
    <w:p w:rsidRDefault="000831F1" w:rsidP="00397A63" w:rsidR="000831F1"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t>64</w:t>
      </w:r>
      <w:r w:rsidR="00397A63">
        <w:rPr>
          <w:rFonts w:hAnsi="Times New Roman" w:ascii="Times New Roman"/>
        </w:rPr>
        <w:t xml:space="preserve">) </w:t>
      </w:r>
      <w:r w:rsidR="00397A63" w:rsidRPr="00F928FC">
        <w:rPr>
          <w:rFonts w:hAnsi="Times New Roman" w:ascii="Times New Roman"/>
        </w:rPr>
        <w:t>Vjerovniku NEXUS PRIVATE EQUITY PARTNERI d.o.o.</w:t>
      </w:r>
      <w:r w:rsidR="00397A63">
        <w:rPr>
          <w:rFonts w:hAnsi="Times New Roman" w:ascii="Times New Roman"/>
        </w:rPr>
        <w:t xml:space="preserve"> Zagreb,</w:t>
      </w:r>
      <w:r w:rsidR="00397A63" w:rsidRPr="00F928FC">
        <w:rPr>
          <w:rFonts w:hAnsi="Times New Roman" w:ascii="Times New Roman"/>
        </w:rPr>
        <w:t xml:space="preserve"> Nova Ves 11, </w:t>
      </w:r>
      <w:r w:rsidR="00397A63">
        <w:rPr>
          <w:rFonts w:hAnsi="Times New Roman" w:ascii="Times New Roman"/>
        </w:rPr>
        <w:t xml:space="preserve">OIB 89465817492, </w:t>
      </w:r>
      <w:r w:rsidR="00397A63" w:rsidRPr="00F928FC">
        <w:rPr>
          <w:rFonts w:hAnsi="Times New Roman" w:ascii="Times New Roman"/>
        </w:rPr>
        <w:t>u svoje ime i za račun NEXUS ALPHA FONDA, OIB 40266711905 utvrđena je tražbina u iznosu od 14.190,61 kn. Sukladno</w:t>
      </w:r>
      <w:r w:rsidR="00E6073E">
        <w:rPr>
          <w:rFonts w:hAnsi="Times New Roman" w:ascii="Times New Roman"/>
        </w:rPr>
        <w:t xml:space="preserve"> Izmijenjenom p</w:t>
      </w:r>
      <w:r w:rsidR="00397A63" w:rsidRPr="00F928FC">
        <w:rPr>
          <w:rFonts w:hAnsi="Times New Roman" w:ascii="Times New Roman"/>
        </w:rPr>
        <w:t>lanu financijskog restrukturiranja smanjeni iznos tražbine iznosi 11.352,49 kn, dok Vjerovnik otpušta Dužniku dio tražbine u iznosu od 2.838,12 kn, a Dužnik prihvaća otpust duga. Dužnik se obvezuje vjerovniku platiti tražbinu u iznosu od 11.352,49 kn, nakon isteka 2 (dvije) godine počeka u 20 (dvadeset)  kvartalnih rata, i to u 19 (devetnaest) jednakih kvartalnih rata u iznosu od po 567,62 kn, te posljedn</w:t>
      </w:r>
      <w:r w:rsidR="00397A63">
        <w:rPr>
          <w:rFonts w:hAnsi="Times New Roman" w:ascii="Times New Roman"/>
        </w:rPr>
        <w:t>j</w:t>
      </w:r>
      <w:r w:rsidR="00397A63" w:rsidRPr="00F928FC">
        <w:rPr>
          <w:rFonts w:hAnsi="Times New Roman" w:ascii="Times New Roman"/>
        </w:rPr>
        <w:t>u ratu (20. rata) u iznosu od 567,71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t>65</w:t>
      </w:r>
      <w:r w:rsidR="00397A63">
        <w:rPr>
          <w:rFonts w:hAnsi="Times New Roman" w:ascii="Times New Roman"/>
        </w:rPr>
        <w:t xml:space="preserve">) </w:t>
      </w:r>
      <w:r w:rsidR="00397A63" w:rsidRPr="00F928FC">
        <w:rPr>
          <w:rFonts w:hAnsi="Times New Roman" w:ascii="Times New Roman"/>
        </w:rPr>
        <w:t xml:space="preserve">Vjerovniku NEXUS PRIVATE EQUITY PARTNERI d.o.o. za upravljanje alternativnim investicijskim fondovima rizičnog kapitala s privatnom ponudom, </w:t>
      </w:r>
      <w:r w:rsidR="00397A63">
        <w:rPr>
          <w:rFonts w:hAnsi="Times New Roman" w:ascii="Times New Roman"/>
        </w:rPr>
        <w:t xml:space="preserve"> Zagreb, </w:t>
      </w:r>
      <w:r w:rsidR="00397A63" w:rsidRPr="00F928FC">
        <w:rPr>
          <w:rFonts w:hAnsi="Times New Roman" w:ascii="Times New Roman"/>
        </w:rPr>
        <w:t>Nova Ves 11, OIB 89465817492</w:t>
      </w:r>
      <w:r w:rsidR="00397A63">
        <w:rPr>
          <w:rFonts w:hAnsi="Times New Roman" w:ascii="Times New Roman"/>
        </w:rPr>
        <w:t>,</w:t>
      </w:r>
      <w:r w:rsidR="00397A63" w:rsidRPr="00F928FC">
        <w:rPr>
          <w:rFonts w:hAnsi="Times New Roman" w:ascii="Times New Roman"/>
        </w:rPr>
        <w:t xml:space="preserve"> utvrđena je tražbina u iznosu od 9.397,30 kn. Sukladno </w:t>
      </w:r>
      <w:r w:rsidR="00E6073E">
        <w:rPr>
          <w:rFonts w:hAnsi="Times New Roman" w:ascii="Times New Roman"/>
        </w:rPr>
        <w:t>Izmijenjenom p</w:t>
      </w:r>
      <w:r w:rsidR="00397A63" w:rsidRPr="00F928FC">
        <w:rPr>
          <w:rFonts w:hAnsi="Times New Roman" w:ascii="Times New Roman"/>
        </w:rPr>
        <w:t>lanu financijskog restrukturiranja smanjeni iznos tražbine iznosi 7.517,84 kn, dok Vjerovnik otpušta Dužniku dio tražbine u iznosu od 1.879,46 kn, a Dužnik prihvaća otpust duga. Dužnik se obvezuje vjerovniku platiti tražbinu u iznosu od 7.517,84 kn, nakon isteka 2 (dvije) godine počeka u 20 (dvadeset)  kvartalnih rata, i to u 19 (devetnaest) jednakih kvartalnih rata u iznosu od po 375,89 kn, te posljedn</w:t>
      </w:r>
      <w:r w:rsidR="00397A63">
        <w:rPr>
          <w:rFonts w:hAnsi="Times New Roman" w:ascii="Times New Roman"/>
        </w:rPr>
        <w:t>j</w:t>
      </w:r>
      <w:r w:rsidR="00397A63" w:rsidRPr="00F928FC">
        <w:rPr>
          <w:rFonts w:hAnsi="Times New Roman" w:ascii="Times New Roman"/>
        </w:rPr>
        <w:t>u ratu (20. rata) u iznosu od 375,93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t>66</w:t>
      </w:r>
      <w:r w:rsidR="00397A63">
        <w:rPr>
          <w:rFonts w:hAnsi="Times New Roman" w:ascii="Times New Roman"/>
        </w:rPr>
        <w:t xml:space="preserve">) </w:t>
      </w:r>
      <w:r w:rsidR="00397A63" w:rsidRPr="00F928FC">
        <w:rPr>
          <w:rFonts w:hAnsi="Times New Roman" w:ascii="Times New Roman"/>
        </w:rPr>
        <w:t xml:space="preserve">Vjerovniku </w:t>
      </w:r>
      <w:r w:rsidR="00397A63" w:rsidRPr="00605370">
        <w:rPr>
          <w:rFonts w:hAnsi="Times New Roman" w:ascii="Times New Roman"/>
        </w:rPr>
        <w:t>Dragici Nikić Svetić, Buzdohanj, Nalovac 1, OIB 84009007833</w:t>
      </w:r>
      <w:r w:rsidR="00397A63">
        <w:rPr>
          <w:rFonts w:hAnsi="Times New Roman" w:ascii="Times New Roman"/>
        </w:rPr>
        <w:t>,</w:t>
      </w:r>
      <w:r w:rsidR="00397A63" w:rsidRPr="00F928FC">
        <w:rPr>
          <w:rFonts w:hAnsi="Times New Roman" w:ascii="Times New Roman"/>
        </w:rPr>
        <w:t xml:space="preserve"> utvrđena je tražbina u iznosu od 300,00 kn. Sukladno </w:t>
      </w:r>
      <w:r w:rsidR="004F613E">
        <w:rPr>
          <w:rFonts w:hAnsi="Times New Roman" w:ascii="Times New Roman"/>
        </w:rPr>
        <w:t>Izmijenjenom p</w:t>
      </w:r>
      <w:r w:rsidR="00397A63" w:rsidRPr="00F928FC">
        <w:rPr>
          <w:rFonts w:hAnsi="Times New Roman" w:ascii="Times New Roman"/>
        </w:rPr>
        <w:t>lanu financijskog restrukturiranja smanjeni iznos tražbine iznosi 240,00 kn, dok Vjerovnik otpušta Dužniku dio tražbine u iznosu od 60,00 kn, a Dužnik prihvaća otpust duga. Dužnik se obvezuje vjerovniku platiti tražbinu u iznosu od 240,00 kn, nakon isteka 2 (dvije) godine počeka u 20 (dvadeset)  jednakih kvartalnih rata u iznosu od po 12,00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t>67</w:t>
      </w:r>
      <w:r w:rsidR="00397A63">
        <w:rPr>
          <w:rFonts w:hAnsi="Times New Roman" w:ascii="Times New Roman"/>
        </w:rPr>
        <w:t xml:space="preserve">) </w:t>
      </w:r>
      <w:r w:rsidR="00397A63" w:rsidRPr="00F928FC">
        <w:rPr>
          <w:rFonts w:hAnsi="Times New Roman" w:ascii="Times New Roman"/>
        </w:rPr>
        <w:t>Vjerovniku NIVAL društvo s ograničenom odgovornošću za unutarnju i vanjsku trgovinu i usluge,</w:t>
      </w:r>
      <w:r w:rsidR="00397A63">
        <w:rPr>
          <w:rFonts w:hAnsi="Times New Roman" w:ascii="Times New Roman"/>
        </w:rPr>
        <w:t xml:space="preserve"> Zagreb,</w:t>
      </w:r>
      <w:r w:rsidR="00397A63" w:rsidRPr="00F928FC">
        <w:rPr>
          <w:rFonts w:hAnsi="Times New Roman" w:ascii="Times New Roman"/>
        </w:rPr>
        <w:t xml:space="preserve"> Vranovina 29, OIB 89838905740</w:t>
      </w:r>
      <w:r w:rsidR="00397A63">
        <w:rPr>
          <w:rFonts w:hAnsi="Times New Roman" w:ascii="Times New Roman"/>
        </w:rPr>
        <w:t xml:space="preserve">, </w:t>
      </w:r>
      <w:r w:rsidR="00397A63" w:rsidRPr="00F928FC">
        <w:rPr>
          <w:rFonts w:hAnsi="Times New Roman" w:ascii="Times New Roman"/>
        </w:rPr>
        <w:t xml:space="preserve"> utvrđena je tražbina u iznosu od 7.263,12 kn. Sukladno </w:t>
      </w:r>
      <w:r w:rsidR="004F613E">
        <w:rPr>
          <w:rFonts w:hAnsi="Times New Roman" w:ascii="Times New Roman"/>
        </w:rPr>
        <w:t>Izmijenjenom p</w:t>
      </w:r>
      <w:r w:rsidR="00397A63" w:rsidRPr="00F928FC">
        <w:rPr>
          <w:rFonts w:hAnsi="Times New Roman" w:ascii="Times New Roman"/>
        </w:rPr>
        <w:t xml:space="preserve">lanu financijskog restrukturiranja smanjeni iznos tražbine iznosi 5.810,50 kn, dok </w:t>
      </w:r>
      <w:r w:rsidR="004F613E">
        <w:rPr>
          <w:rFonts w:hAnsi="Times New Roman" w:ascii="Times New Roman"/>
        </w:rPr>
        <w:t>v</w:t>
      </w:r>
      <w:r w:rsidR="00397A63" w:rsidRPr="00F928FC">
        <w:rPr>
          <w:rFonts w:hAnsi="Times New Roman" w:ascii="Times New Roman"/>
        </w:rPr>
        <w:t xml:space="preserve">jerovnik otpušta </w:t>
      </w:r>
      <w:r w:rsidR="004F613E">
        <w:rPr>
          <w:rFonts w:hAnsi="Times New Roman" w:ascii="Times New Roman"/>
        </w:rPr>
        <w:t>d</w:t>
      </w:r>
      <w:r w:rsidR="00397A63" w:rsidRPr="00F928FC">
        <w:rPr>
          <w:rFonts w:hAnsi="Times New Roman" w:ascii="Times New Roman"/>
        </w:rPr>
        <w:t xml:space="preserve">užniku dio tražbine u iznosu od 1.452,62 kn, a </w:t>
      </w:r>
      <w:r w:rsidR="004F613E">
        <w:rPr>
          <w:rFonts w:hAnsi="Times New Roman" w:ascii="Times New Roman"/>
        </w:rPr>
        <w:t>d</w:t>
      </w:r>
      <w:r w:rsidR="00397A63" w:rsidRPr="00F928FC">
        <w:rPr>
          <w:rFonts w:hAnsi="Times New Roman" w:ascii="Times New Roman"/>
        </w:rPr>
        <w:t xml:space="preserve">užnik prihvaća otpust duga. Dužnik se obvezuje vjerovniku platiti tražbinu u iznosu od </w:t>
      </w:r>
      <w:r w:rsidR="00397A63" w:rsidRPr="00F928FC">
        <w:rPr>
          <w:rFonts w:hAnsi="Times New Roman" w:ascii="Times New Roman"/>
        </w:rPr>
        <w:lastRenderedPageBreak/>
        <w:t>5.810,50 kuna, nakon isteka 2 (dvije) godine počeka u 20 (dvadeset)  kvartalnih rata, i to u 19 (devetnaest) jednakih kvartalnih rata u iznosu od po 290,53 kn, te posljedn</w:t>
      </w:r>
      <w:r w:rsidR="00397A63">
        <w:rPr>
          <w:rFonts w:hAnsi="Times New Roman" w:ascii="Times New Roman"/>
        </w:rPr>
        <w:t>j</w:t>
      </w:r>
      <w:r w:rsidR="00397A63" w:rsidRPr="00F928FC">
        <w:rPr>
          <w:rFonts w:hAnsi="Times New Roman" w:ascii="Times New Roman"/>
        </w:rPr>
        <w:t>u ratu (20. rata) u iznosu od 290,43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t>68</w:t>
      </w:r>
      <w:r w:rsidR="00397A63">
        <w:rPr>
          <w:rFonts w:hAnsi="Times New Roman" w:ascii="Times New Roman"/>
        </w:rPr>
        <w:t xml:space="preserve">) </w:t>
      </w:r>
      <w:r w:rsidR="00397A63" w:rsidRPr="00F928FC">
        <w:rPr>
          <w:rFonts w:hAnsi="Times New Roman" w:ascii="Times New Roman"/>
        </w:rPr>
        <w:t>Vjerovniku OT-OPTIMA TELEKOM d.d. za telekomunikacije,</w:t>
      </w:r>
      <w:r w:rsidR="00397A63">
        <w:rPr>
          <w:rFonts w:hAnsi="Times New Roman" w:ascii="Times New Roman"/>
        </w:rPr>
        <w:t xml:space="preserve"> Zagreb,</w:t>
      </w:r>
      <w:r w:rsidR="00397A63" w:rsidRPr="00F928FC">
        <w:rPr>
          <w:rFonts w:hAnsi="Times New Roman" w:ascii="Times New Roman"/>
        </w:rPr>
        <w:t xml:space="preserve"> Bani 75a, OIB: 36004425025</w:t>
      </w:r>
      <w:r w:rsidR="00397A63">
        <w:rPr>
          <w:rFonts w:hAnsi="Times New Roman" w:ascii="Times New Roman"/>
        </w:rPr>
        <w:t xml:space="preserve">, </w:t>
      </w:r>
      <w:r w:rsidR="00397A63" w:rsidRPr="00F928FC">
        <w:rPr>
          <w:rFonts w:hAnsi="Times New Roman" w:ascii="Times New Roman"/>
        </w:rPr>
        <w:t xml:space="preserve">utvrđena je tražbina u iznosu od 1.287,60 kn. Sukladno </w:t>
      </w:r>
      <w:r w:rsidR="004F613E">
        <w:rPr>
          <w:rFonts w:hAnsi="Times New Roman" w:ascii="Times New Roman"/>
        </w:rPr>
        <w:t>Izmijenjenom p</w:t>
      </w:r>
      <w:r w:rsidR="00397A63" w:rsidRPr="00F928FC">
        <w:rPr>
          <w:rFonts w:hAnsi="Times New Roman" w:ascii="Times New Roman"/>
        </w:rPr>
        <w:t>lanu financijskog restrukturiranja smanjeni iznos tražbine iznosi 1.030,08 kn, dok Vjerovnik otpušta Dužniku dio tražbine u iznosu od 257,52 kn, a Dužnik prihvaća otpust duga. Dužnik se obvezuje vjerovniku platiti tražbinu u iznosu od 1.030,08 kn, nakon isteka 2 (dvije) godine počeka u 20 (dvadeset)  kvartalnih rata, i to u 19 (devetnaest) jednakih kvartalnih rata u iznosu od po 51,50 kn, te posljedn</w:t>
      </w:r>
      <w:r w:rsidR="00397A63">
        <w:rPr>
          <w:rFonts w:hAnsi="Times New Roman" w:ascii="Times New Roman"/>
        </w:rPr>
        <w:t>j</w:t>
      </w:r>
      <w:r w:rsidR="00397A63" w:rsidRPr="00F928FC">
        <w:rPr>
          <w:rFonts w:hAnsi="Times New Roman" w:ascii="Times New Roman"/>
        </w:rPr>
        <w:t>u ratu (20. rata) u iznosu od 51,58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t>69</w:t>
      </w:r>
      <w:r w:rsidR="00397A63">
        <w:rPr>
          <w:rFonts w:hAnsi="Times New Roman" w:ascii="Times New Roman"/>
        </w:rPr>
        <w:t xml:space="preserve">) </w:t>
      </w:r>
      <w:r w:rsidR="00397A63" w:rsidRPr="00F928FC">
        <w:rPr>
          <w:rFonts w:hAnsi="Times New Roman" w:ascii="Times New Roman"/>
        </w:rPr>
        <w:t>Vjerovniku OVERSEAS TRADE Co Ltd d.o.o. za trgovinu i usluge,</w:t>
      </w:r>
      <w:r w:rsidR="00397A63" w:rsidRPr="00FE1107">
        <w:rPr>
          <w:rFonts w:hAnsi="Times New Roman" w:ascii="Times New Roman"/>
        </w:rPr>
        <w:t xml:space="preserve"> </w:t>
      </w:r>
      <w:r w:rsidR="00397A63" w:rsidRPr="00F928FC">
        <w:rPr>
          <w:rFonts w:hAnsi="Times New Roman" w:ascii="Times New Roman"/>
        </w:rPr>
        <w:t>Hrvatski Leskovac,   Zastavnice 38a, OIB 19407280555</w:t>
      </w:r>
      <w:r w:rsidR="00397A63">
        <w:rPr>
          <w:rFonts w:hAnsi="Times New Roman" w:ascii="Times New Roman"/>
        </w:rPr>
        <w:t>,</w:t>
      </w:r>
      <w:r w:rsidR="00397A63" w:rsidRPr="00F928FC">
        <w:rPr>
          <w:rFonts w:hAnsi="Times New Roman" w:ascii="Times New Roman"/>
        </w:rPr>
        <w:t xml:space="preserve"> utvrđena je tražbina u iznosu od 583,81 kn. Sukladno </w:t>
      </w:r>
      <w:r w:rsidR="004F613E">
        <w:rPr>
          <w:rFonts w:hAnsi="Times New Roman" w:ascii="Times New Roman"/>
        </w:rPr>
        <w:t>Izmijenjenom p</w:t>
      </w:r>
      <w:r w:rsidR="00397A63" w:rsidRPr="00F928FC">
        <w:rPr>
          <w:rFonts w:hAnsi="Times New Roman" w:ascii="Times New Roman"/>
        </w:rPr>
        <w:t>lanu financijskog restrukturiranja smanjeni iznos tražbine iznosi 467,05 kn, dok Vjerovnik otpušta Dužniku dio tražbine u iznosu od 116,76 kn, a Dužnik prihvaća otpust duga. Dužnik se obvezuje vjerovniku platiti tražbinu u iznosu od 467,05 kn, nakon isteka 2 (dvije) godine počeka u 20 (dvadeset)  kvartalnih rata, i to u 19 (devetnaest) jednakih kvartalnih rata u iznosu od po 23,35 kn, te posljedn</w:t>
      </w:r>
      <w:r w:rsidR="00397A63">
        <w:rPr>
          <w:rFonts w:hAnsi="Times New Roman" w:ascii="Times New Roman"/>
        </w:rPr>
        <w:t>j</w:t>
      </w:r>
      <w:r w:rsidR="00397A63" w:rsidRPr="00F928FC">
        <w:rPr>
          <w:rFonts w:hAnsi="Times New Roman" w:ascii="Times New Roman"/>
        </w:rPr>
        <w:t>u ratu (20. rata) u iznosu od 23,40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397A63" w:rsidP="00397A63" w:rsidR="00397A63">
      <w:pPr>
        <w:ind w:firstLine="708"/>
        <w:jc w:val="both"/>
        <w:rPr>
          <w:rFonts w:hAnsi="Times New Roman" w:ascii="Times New Roman"/>
        </w:rPr>
      </w:pPr>
      <w:r>
        <w:rPr>
          <w:rFonts w:hAnsi="Times New Roman" w:ascii="Times New Roman"/>
        </w:rPr>
        <w:t>7</w:t>
      </w:r>
      <w:r w:rsidR="000831F1">
        <w:rPr>
          <w:rFonts w:hAnsi="Times New Roman" w:ascii="Times New Roman"/>
        </w:rPr>
        <w:t>0</w:t>
      </w:r>
      <w:r>
        <w:rPr>
          <w:rFonts w:hAnsi="Times New Roman" w:ascii="Times New Roman"/>
        </w:rPr>
        <w:t xml:space="preserve">) </w:t>
      </w:r>
      <w:r w:rsidRPr="00F928FC">
        <w:rPr>
          <w:rFonts w:hAnsi="Times New Roman" w:ascii="Times New Roman"/>
        </w:rPr>
        <w:t>Vjerovniku PANSION I RESTORAN DANKIĆ j.d.o.o. za ugostiteljstvo i usluge, Slavonski Brod, Sjeverna vezna cesta 2, OIB 68598626053</w:t>
      </w:r>
      <w:r>
        <w:rPr>
          <w:rFonts w:hAnsi="Times New Roman" w:ascii="Times New Roman"/>
        </w:rPr>
        <w:t>,</w:t>
      </w:r>
      <w:r w:rsidRPr="00F928FC">
        <w:rPr>
          <w:rFonts w:hAnsi="Times New Roman" w:ascii="Times New Roman"/>
        </w:rPr>
        <w:t xml:space="preserve"> utvrđena je tražbina u iznosu od 930,00 kn. Sukladno</w:t>
      </w:r>
      <w:r w:rsidR="004F613E">
        <w:rPr>
          <w:rFonts w:hAnsi="Times New Roman" w:ascii="Times New Roman"/>
        </w:rPr>
        <w:t xml:space="preserve"> Izmijenjenom p</w:t>
      </w:r>
      <w:r w:rsidRPr="00F928FC">
        <w:rPr>
          <w:rFonts w:hAnsi="Times New Roman" w:ascii="Times New Roman"/>
        </w:rPr>
        <w:t>lanu financijskog restrukturiranja smanjeni iznos tražbine iznosi 744,00 kn, dok Vjerovnik otpušta Dužniku dio tražbine u iznosu od 186,00 kn, a Dužnik prihvaća otpust duga. Dužnik se obvezuje vjerovniku platiti tražbinu u iznosu od 744,00 kn, nakon isteka 2 (dvije) godine počeka u 20 (dvadeset)  jednakih kvartalnih rata u iznosu od po 37,20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t>71</w:t>
      </w:r>
      <w:r w:rsidR="00397A63">
        <w:rPr>
          <w:rFonts w:hAnsi="Times New Roman" w:ascii="Times New Roman"/>
        </w:rPr>
        <w:t xml:space="preserve">) </w:t>
      </w:r>
      <w:r w:rsidR="00397A63" w:rsidRPr="00F928FC">
        <w:rPr>
          <w:rFonts w:hAnsi="Times New Roman" w:ascii="Times New Roman"/>
        </w:rPr>
        <w:t>Vjerovniku POGA, usluge i trgovina, d.o.o. u stečaju, Gradići, Zagrebačka 31, OIB: 80232430063</w:t>
      </w:r>
      <w:r w:rsidR="00397A63">
        <w:rPr>
          <w:rFonts w:hAnsi="Times New Roman" w:ascii="Times New Roman"/>
        </w:rPr>
        <w:t>,</w:t>
      </w:r>
      <w:r w:rsidR="00397A63" w:rsidRPr="00F928FC">
        <w:rPr>
          <w:rFonts w:hAnsi="Times New Roman" w:ascii="Times New Roman"/>
        </w:rPr>
        <w:t xml:space="preserve"> utvrđena je tražbina u iznosu od 125,00 kn. Sukladno </w:t>
      </w:r>
      <w:r w:rsidR="004F613E">
        <w:rPr>
          <w:rFonts w:hAnsi="Times New Roman" w:ascii="Times New Roman"/>
        </w:rPr>
        <w:t xml:space="preserve"> Izmijenjenom p</w:t>
      </w:r>
      <w:r w:rsidR="00397A63" w:rsidRPr="00F928FC">
        <w:rPr>
          <w:rFonts w:hAnsi="Times New Roman" w:ascii="Times New Roman"/>
        </w:rPr>
        <w:t>lanu financijskog restrukturiranja smanjeni iznos tražbine iznosi 100,00 kn, dok Vjerovnik otpušta Dužniku dio tražbine u iznosu od 25,00 kn, a Dužnik prihvaća otpust duga. Dužnik se obvezuje vjerovniku platit</w:t>
      </w:r>
      <w:r w:rsidR="004F613E">
        <w:rPr>
          <w:rFonts w:hAnsi="Times New Roman" w:ascii="Times New Roman"/>
        </w:rPr>
        <w:t>i tražbinu u iznosu od 100,00 k</w:t>
      </w:r>
      <w:r w:rsidR="00397A63" w:rsidRPr="00F928FC">
        <w:rPr>
          <w:rFonts w:hAnsi="Times New Roman" w:ascii="Times New Roman"/>
        </w:rPr>
        <w:t>n, nakon isteka 2 (dvije) godine počeka u 20 (dvadeset)  jednakih kvartalnih rata u iznosu od po 5,00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lastRenderedPageBreak/>
        <w:t>72</w:t>
      </w:r>
      <w:r w:rsidR="00397A63">
        <w:rPr>
          <w:rFonts w:hAnsi="Times New Roman" w:ascii="Times New Roman"/>
        </w:rPr>
        <w:t xml:space="preserve">) </w:t>
      </w:r>
      <w:r w:rsidR="00397A63" w:rsidRPr="00F928FC">
        <w:rPr>
          <w:rFonts w:hAnsi="Times New Roman" w:ascii="Times New Roman"/>
        </w:rPr>
        <w:t>Vjerovniku PRIMACOŠPED d.o.o. za međunarodno otpremništvo,</w:t>
      </w:r>
      <w:r w:rsidR="00397A63">
        <w:rPr>
          <w:rFonts w:hAnsi="Times New Roman" w:ascii="Times New Roman"/>
        </w:rPr>
        <w:t xml:space="preserve"> Zagreb,</w:t>
      </w:r>
      <w:r w:rsidR="00397A63" w:rsidRPr="00F928FC">
        <w:rPr>
          <w:rFonts w:hAnsi="Times New Roman" w:ascii="Times New Roman"/>
        </w:rPr>
        <w:t xml:space="preserve"> Jankomir 25, OIB: 92921096103</w:t>
      </w:r>
      <w:r w:rsidR="00397A63">
        <w:rPr>
          <w:rFonts w:hAnsi="Times New Roman" w:ascii="Times New Roman"/>
        </w:rPr>
        <w:t>,</w:t>
      </w:r>
      <w:r w:rsidR="00397A63" w:rsidRPr="00F928FC">
        <w:rPr>
          <w:rFonts w:hAnsi="Times New Roman" w:ascii="Times New Roman"/>
        </w:rPr>
        <w:t xml:space="preserve"> utvrđena je tražbina u iznosu od 1.578,50 kn. Sukladno </w:t>
      </w:r>
      <w:r w:rsidR="009A33B2">
        <w:rPr>
          <w:rFonts w:hAnsi="Times New Roman" w:ascii="Times New Roman"/>
        </w:rPr>
        <w:t>Izmijenjenom p</w:t>
      </w:r>
      <w:r w:rsidR="00397A63" w:rsidRPr="00F928FC">
        <w:rPr>
          <w:rFonts w:hAnsi="Times New Roman" w:ascii="Times New Roman"/>
        </w:rPr>
        <w:t>lanu financijskog restrukturiranja smanjeni iznos tražbine iznosi 1.262,80 kn, dok Vjerovnik otpušta Dužniku dio tražbine u iznosu od 315,70 kn, a Dužnik prihvaća otpust duga. Dužnik se obvezuje vjerovniku platiti tražbinu u iznosu od 1.262,80 kn, nakon isteka 2 (dvije) godine počeka u 20 (dvadeset)  jednakih kvartalnih rata u iznosu od po 63,14 kn, bez kamata. Prva rata dospijeva 2 (dvije) godine nakon pravomoćnosti  ove predstečajne nagodbe sklopljene pred sudom, a svaka naredna najkasnije do 15-tog u posljednjem mjesecu kvartala za tekući kvartal.</w:t>
      </w:r>
    </w:p>
    <w:p w:rsidRDefault="000831F1" w:rsidP="00397A63" w:rsidR="000831F1"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t>73</w:t>
      </w:r>
      <w:r w:rsidR="00397A63">
        <w:rPr>
          <w:rFonts w:hAnsi="Times New Roman" w:ascii="Times New Roman"/>
        </w:rPr>
        <w:t xml:space="preserve">) </w:t>
      </w:r>
      <w:r w:rsidR="00397A63" w:rsidRPr="00F928FC">
        <w:rPr>
          <w:rFonts w:hAnsi="Times New Roman" w:ascii="Times New Roman"/>
        </w:rPr>
        <w:t>Vjerovniku PRIVREDNA BANKA ZAGREB - DIONIČKO DRUŠTVO,</w:t>
      </w:r>
      <w:r w:rsidR="00397A63">
        <w:rPr>
          <w:rFonts w:hAnsi="Times New Roman" w:ascii="Times New Roman"/>
        </w:rPr>
        <w:t xml:space="preserve"> Zagreb,</w:t>
      </w:r>
      <w:r w:rsidR="00EB39CD">
        <w:rPr>
          <w:rFonts w:hAnsi="Times New Roman" w:ascii="Times New Roman"/>
        </w:rPr>
        <w:t xml:space="preserve"> Radnička cesta 50, OIB</w:t>
      </w:r>
      <w:r w:rsidR="00397A63" w:rsidRPr="00F928FC">
        <w:rPr>
          <w:rFonts w:hAnsi="Times New Roman" w:ascii="Times New Roman"/>
        </w:rPr>
        <w:t xml:space="preserve"> 02535697732</w:t>
      </w:r>
      <w:r w:rsidR="00397A63">
        <w:rPr>
          <w:rFonts w:hAnsi="Times New Roman" w:ascii="Times New Roman"/>
        </w:rPr>
        <w:t>,</w:t>
      </w:r>
      <w:r w:rsidR="00397A63" w:rsidRPr="00F928FC">
        <w:rPr>
          <w:rFonts w:hAnsi="Times New Roman" w:ascii="Times New Roman"/>
        </w:rPr>
        <w:t xml:space="preserve"> utvrđena je tražbina u iznosu od 67,90 kn. Sukladno </w:t>
      </w:r>
      <w:r w:rsidR="00EB39CD">
        <w:rPr>
          <w:rFonts w:hAnsi="Times New Roman" w:ascii="Times New Roman"/>
        </w:rPr>
        <w:t>Izmijenjenom p</w:t>
      </w:r>
      <w:r w:rsidR="00397A63" w:rsidRPr="00F928FC">
        <w:rPr>
          <w:rFonts w:hAnsi="Times New Roman" w:ascii="Times New Roman"/>
        </w:rPr>
        <w:t>lanu financijskog restrukturiranja smanjeni iznos tražbine iznosi 54,32 kn, dok Vjerovnik otpušta Dužniku dio tražbine u iznosu od 13,58 kn, a Dužnik prihvaća otpust duga. Dužnik se obvezuje vjerovniku platiti tražbinu u iznosu od 54,32 kn, nakon isteka 2 (dvije) godine počeka u 20 (dvadeset)  kvartalnih rata, i to u 19 (devetnaest) jednakih kvartalnih rata u iznosu od po 2,72 kn, te posljedn</w:t>
      </w:r>
      <w:r w:rsidR="00397A63">
        <w:rPr>
          <w:rFonts w:hAnsi="Times New Roman" w:ascii="Times New Roman"/>
        </w:rPr>
        <w:t>j</w:t>
      </w:r>
      <w:r w:rsidR="00397A63" w:rsidRPr="00F928FC">
        <w:rPr>
          <w:rFonts w:hAnsi="Times New Roman" w:ascii="Times New Roman"/>
        </w:rPr>
        <w:t>u ratu (20. rata) u iznosu od 2,64 kuna,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t>74</w:t>
      </w:r>
      <w:r w:rsidR="00397A63">
        <w:rPr>
          <w:rFonts w:hAnsi="Times New Roman" w:ascii="Times New Roman"/>
        </w:rPr>
        <w:t xml:space="preserve">) </w:t>
      </w:r>
      <w:r w:rsidR="00397A63" w:rsidRPr="00F928FC">
        <w:rPr>
          <w:rFonts w:hAnsi="Times New Roman" w:ascii="Times New Roman"/>
        </w:rPr>
        <w:t xml:space="preserve">Vjerovniku PROMOTEHNA USLUGE d.o.o. za trgovinu i usluge, </w:t>
      </w:r>
      <w:r w:rsidR="00397A63">
        <w:rPr>
          <w:rFonts w:hAnsi="Times New Roman" w:ascii="Times New Roman"/>
        </w:rPr>
        <w:t xml:space="preserve">Zagreb, </w:t>
      </w:r>
      <w:r w:rsidR="00397A63" w:rsidRPr="00F928FC">
        <w:rPr>
          <w:rFonts w:hAnsi="Times New Roman" w:ascii="Times New Roman"/>
        </w:rPr>
        <w:t>Kovinska 19, OIB 76530458656</w:t>
      </w:r>
      <w:r w:rsidR="00397A63">
        <w:rPr>
          <w:rFonts w:hAnsi="Times New Roman" w:ascii="Times New Roman"/>
        </w:rPr>
        <w:t>,</w:t>
      </w:r>
      <w:r w:rsidR="00397A63" w:rsidRPr="00F928FC">
        <w:rPr>
          <w:rFonts w:hAnsi="Times New Roman" w:ascii="Times New Roman"/>
        </w:rPr>
        <w:t xml:space="preserve"> utvrđena je tražbina u iznosu od 126.323,68 kn. Sukladno </w:t>
      </w:r>
      <w:r w:rsidR="00EB39CD">
        <w:rPr>
          <w:rFonts w:hAnsi="Times New Roman" w:ascii="Times New Roman"/>
        </w:rPr>
        <w:t>Izmijenjenom p</w:t>
      </w:r>
      <w:r w:rsidR="00397A63" w:rsidRPr="00F928FC">
        <w:rPr>
          <w:rFonts w:hAnsi="Times New Roman" w:ascii="Times New Roman"/>
        </w:rPr>
        <w:t>lanu financijskog restrukturiranja smanjeni iznos tražbine iznosi 101.058,94 kn, dok Vjerovnik otpušta Dužniku dio tražbine u iznosu od 25.264,74 kn, a Dužnik prihvaća otpust duga. Dužnik se obvezuje vjerovniku platiti tražbinu u iznosu od 101.058,94 kn, nakon isteka 2 (dvije) godine počeka u 20 (dvadeset)  kvartalnih rata, i to u 19 (devetnaest) jednakih kvartalnih rata u iznosu od po 5.052,95 kn, te posljedn</w:t>
      </w:r>
      <w:r w:rsidR="00397A63">
        <w:rPr>
          <w:rFonts w:hAnsi="Times New Roman" w:ascii="Times New Roman"/>
        </w:rPr>
        <w:t>j</w:t>
      </w:r>
      <w:r w:rsidR="00397A63" w:rsidRPr="00F928FC">
        <w:rPr>
          <w:rFonts w:hAnsi="Times New Roman" w:ascii="Times New Roman"/>
        </w:rPr>
        <w:t>u ratu (20. rata) u iznosu od 5.052,89 kuna,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t>75</w:t>
      </w:r>
      <w:r w:rsidR="00397A63">
        <w:rPr>
          <w:rFonts w:hAnsi="Times New Roman" w:ascii="Times New Roman"/>
        </w:rPr>
        <w:t xml:space="preserve">) </w:t>
      </w:r>
      <w:r w:rsidR="00397A63" w:rsidRPr="00F928FC">
        <w:rPr>
          <w:rFonts w:hAnsi="Times New Roman" w:ascii="Times New Roman"/>
        </w:rPr>
        <w:t>Vjerovniku RAVAGLIOLI s.p.a,</w:t>
      </w:r>
      <w:r w:rsidR="00397A63" w:rsidRPr="00A96267">
        <w:rPr>
          <w:rFonts w:hAnsi="Times New Roman" w:ascii="Times New Roman"/>
        </w:rPr>
        <w:t xml:space="preserve"> </w:t>
      </w:r>
      <w:r w:rsidR="00397A63" w:rsidRPr="00F928FC">
        <w:rPr>
          <w:rFonts w:hAnsi="Times New Roman" w:ascii="Times New Roman"/>
        </w:rPr>
        <w:t>Bologna, Via 1 maggio 3, Sasso Marconi Fraz. Pontecchio, Italija, IT 0175947120</w:t>
      </w:r>
      <w:r w:rsidR="00397A63">
        <w:rPr>
          <w:rFonts w:hAnsi="Times New Roman" w:ascii="Times New Roman"/>
        </w:rPr>
        <w:t>,</w:t>
      </w:r>
      <w:r w:rsidR="00397A63" w:rsidRPr="00F928FC">
        <w:rPr>
          <w:rFonts w:hAnsi="Times New Roman" w:ascii="Times New Roman"/>
        </w:rPr>
        <w:t xml:space="preserve"> utvrđena je tražbina u iznosu od 529.228,38 kn. Sukladno</w:t>
      </w:r>
      <w:r w:rsidR="00EB39CD">
        <w:rPr>
          <w:rFonts w:hAnsi="Times New Roman" w:ascii="Times New Roman"/>
        </w:rPr>
        <w:t xml:space="preserve"> Izmijenjenom p</w:t>
      </w:r>
      <w:r w:rsidR="00397A63" w:rsidRPr="00F928FC">
        <w:rPr>
          <w:rFonts w:hAnsi="Times New Roman" w:ascii="Times New Roman"/>
        </w:rPr>
        <w:t>lanu financijskog restrukturiranja smanjeni iznos tražbine iznosi 423.382,70 kn, dok Vjerovnik otpušta Dužniku dio tražbine u iznosu od 105.845,68 kn, a Dužnik prihvaća otpust duga. Dužnik se obvezuje vjerovniku platiti tr</w:t>
      </w:r>
      <w:r w:rsidR="00EB39CD">
        <w:rPr>
          <w:rFonts w:hAnsi="Times New Roman" w:ascii="Times New Roman"/>
        </w:rPr>
        <w:t>ažbinu u iznosu od 423.382,70 k</w:t>
      </w:r>
      <w:r w:rsidR="00397A63" w:rsidRPr="00F928FC">
        <w:rPr>
          <w:rFonts w:hAnsi="Times New Roman" w:ascii="Times New Roman"/>
        </w:rPr>
        <w:t>n, nakon isteka 2 (dvije) godine počeka u 20 (dvadeset)  kvartalnih rata, i to u 19 (devetnaest) jednakih kvartalnih rata u iznosu od po 21.169,14 kn, te posljedn</w:t>
      </w:r>
      <w:r w:rsidR="00397A63">
        <w:rPr>
          <w:rFonts w:hAnsi="Times New Roman" w:ascii="Times New Roman"/>
        </w:rPr>
        <w:t>j</w:t>
      </w:r>
      <w:r w:rsidR="00397A63" w:rsidRPr="00F928FC">
        <w:rPr>
          <w:rFonts w:hAnsi="Times New Roman" w:ascii="Times New Roman"/>
        </w:rPr>
        <w:t>u ratu (20. rata) u iznosu od 21.169,04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t>76</w:t>
      </w:r>
      <w:r w:rsidR="00397A63">
        <w:rPr>
          <w:rFonts w:hAnsi="Times New Roman" w:ascii="Times New Roman"/>
        </w:rPr>
        <w:t xml:space="preserve">) </w:t>
      </w:r>
      <w:r w:rsidR="00397A63" w:rsidRPr="00F928FC">
        <w:rPr>
          <w:rFonts w:hAnsi="Times New Roman" w:ascii="Times New Roman"/>
        </w:rPr>
        <w:t>Vjerovniku RAVNA CRTA d.o.o. za projektiranje i usluge, Zagreb, Porečka ulica 2b, OIB 91007050927</w:t>
      </w:r>
      <w:r w:rsidR="00397A63">
        <w:rPr>
          <w:rFonts w:hAnsi="Times New Roman" w:ascii="Times New Roman"/>
        </w:rPr>
        <w:t>,</w:t>
      </w:r>
      <w:r w:rsidR="00397A63" w:rsidRPr="00F928FC">
        <w:rPr>
          <w:rFonts w:hAnsi="Times New Roman" w:ascii="Times New Roman"/>
        </w:rPr>
        <w:t xml:space="preserve"> utvrđena je tražbina u iznosu od 2.750,00 kn. Sukladno</w:t>
      </w:r>
      <w:r w:rsidR="00EB39CD">
        <w:rPr>
          <w:rFonts w:hAnsi="Times New Roman" w:ascii="Times New Roman"/>
        </w:rPr>
        <w:t xml:space="preserve"> Izmijenjenom p</w:t>
      </w:r>
      <w:r w:rsidR="00397A63" w:rsidRPr="00F928FC">
        <w:rPr>
          <w:rFonts w:hAnsi="Times New Roman" w:ascii="Times New Roman"/>
        </w:rPr>
        <w:t xml:space="preserve">lanu financijskog restrukturiranja smanjeni iznos tražbine iznosi 2.200,00 kn, dok Vjerovnik otpušta Dužniku dio tražbine u iznosu od 550,00 kn, a Dužnik prihvaća otpust duga. Dužnik se obvezuje vjerovniku platiti tražbinu u iznosu od 2.200,00 kn, nakon isteka 2 (dvije) godine </w:t>
      </w:r>
      <w:r w:rsidR="00397A63" w:rsidRPr="00F928FC">
        <w:rPr>
          <w:rFonts w:hAnsi="Times New Roman" w:ascii="Times New Roman"/>
        </w:rPr>
        <w:lastRenderedPageBreak/>
        <w:t>počeka u 20 (dvadeset)  jednakih kvartalnih rata u iznosu od po 110,00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t>77</w:t>
      </w:r>
      <w:r w:rsidR="00397A63">
        <w:rPr>
          <w:rFonts w:hAnsi="Times New Roman" w:ascii="Times New Roman"/>
        </w:rPr>
        <w:t xml:space="preserve">) </w:t>
      </w:r>
      <w:r w:rsidR="00397A63" w:rsidRPr="00F928FC">
        <w:rPr>
          <w:rFonts w:hAnsi="Times New Roman" w:ascii="Times New Roman"/>
        </w:rPr>
        <w:t>Vjerovniku RB - AUTO društvo s ograničenom odgovornošću za automehaničarske radove i trgov</w:t>
      </w:r>
      <w:r w:rsidR="00EB39CD">
        <w:rPr>
          <w:rFonts w:hAnsi="Times New Roman" w:ascii="Times New Roman"/>
        </w:rPr>
        <w:t>inu, Rijeka, Draga Brig 21, OIB</w:t>
      </w:r>
      <w:r w:rsidR="00397A63" w:rsidRPr="00F928FC">
        <w:rPr>
          <w:rFonts w:hAnsi="Times New Roman" w:ascii="Times New Roman"/>
        </w:rPr>
        <w:t xml:space="preserve"> 51138584691</w:t>
      </w:r>
      <w:r w:rsidR="00397A63">
        <w:rPr>
          <w:rFonts w:hAnsi="Times New Roman" w:ascii="Times New Roman"/>
        </w:rPr>
        <w:t>,</w:t>
      </w:r>
      <w:r w:rsidR="00397A63" w:rsidRPr="00F928FC">
        <w:rPr>
          <w:rFonts w:hAnsi="Times New Roman" w:ascii="Times New Roman"/>
        </w:rPr>
        <w:t xml:space="preserve"> utvrđena je tražbina u iznosu od 16.250,00 kn. Sukladno</w:t>
      </w:r>
      <w:r w:rsidR="00EB39CD">
        <w:rPr>
          <w:rFonts w:hAnsi="Times New Roman" w:ascii="Times New Roman"/>
        </w:rPr>
        <w:t xml:space="preserve"> Izmijenjenom p</w:t>
      </w:r>
      <w:r w:rsidR="00397A63" w:rsidRPr="00F928FC">
        <w:rPr>
          <w:rFonts w:hAnsi="Times New Roman" w:ascii="Times New Roman"/>
        </w:rPr>
        <w:t>lanu financijskog restrukturiranja smanjeni iznos tražbine iznosi 13,000,00 kn, dok Vjerovnik otpušta Dužniku dio tražbine u iznosu od 3.250,00 kn, a Dužnik prihvaća otpust duga. Dužnik se obvezuje vjerovniku platiti tražbinu u iznosu od 13.000,00 kn, nakon isteka 2 (dvije) godine počeka u 20 (dvadeset)  jednakih kvartalnih rata u iznosu od po 650,00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t>78</w:t>
      </w:r>
      <w:r w:rsidR="00397A63">
        <w:rPr>
          <w:rFonts w:hAnsi="Times New Roman" w:ascii="Times New Roman"/>
        </w:rPr>
        <w:t xml:space="preserve">) </w:t>
      </w:r>
      <w:r w:rsidR="00397A63" w:rsidRPr="00F928FC">
        <w:rPr>
          <w:rFonts w:hAnsi="Times New Roman" w:ascii="Times New Roman"/>
        </w:rPr>
        <w:t xml:space="preserve">Vjerovniku </w:t>
      </w:r>
      <w:r w:rsidR="00397A63">
        <w:rPr>
          <w:rFonts w:hAnsi="Times New Roman" w:ascii="Times New Roman"/>
        </w:rPr>
        <w:t xml:space="preserve"> </w:t>
      </w:r>
      <w:r w:rsidR="00397A63" w:rsidRPr="00F928FC">
        <w:rPr>
          <w:rFonts w:hAnsi="Times New Roman" w:ascii="Times New Roman"/>
        </w:rPr>
        <w:t>ROBOTIC društvo s ograničenom odgovornošću za trgovinu,</w:t>
      </w:r>
      <w:r w:rsidR="00397A63">
        <w:rPr>
          <w:rFonts w:hAnsi="Times New Roman" w:ascii="Times New Roman"/>
        </w:rPr>
        <w:t xml:space="preserve"> Zagreb,</w:t>
      </w:r>
      <w:r w:rsidR="00397A63" w:rsidRPr="00F928FC">
        <w:rPr>
          <w:rFonts w:hAnsi="Times New Roman" w:ascii="Times New Roman"/>
        </w:rPr>
        <w:t xml:space="preserve"> Srednjaci 10, OIB 29625163887</w:t>
      </w:r>
      <w:r w:rsidR="00397A63">
        <w:rPr>
          <w:rFonts w:hAnsi="Times New Roman" w:ascii="Times New Roman"/>
        </w:rPr>
        <w:t>,</w:t>
      </w:r>
      <w:r w:rsidR="00397A63" w:rsidRPr="00F928FC">
        <w:rPr>
          <w:rFonts w:hAnsi="Times New Roman" w:ascii="Times New Roman"/>
        </w:rPr>
        <w:t xml:space="preserve"> utvrđena je tražbina u iznosu od 6.082,57 kn. Sukladno</w:t>
      </w:r>
      <w:r w:rsidR="00EB39CD">
        <w:rPr>
          <w:rFonts w:hAnsi="Times New Roman" w:ascii="Times New Roman"/>
        </w:rPr>
        <w:t xml:space="preserve"> Izmijenjenom p</w:t>
      </w:r>
      <w:r w:rsidR="00397A63" w:rsidRPr="00F928FC">
        <w:rPr>
          <w:rFonts w:hAnsi="Times New Roman" w:ascii="Times New Roman"/>
        </w:rPr>
        <w:t>lanu financijskog restrukturiranja smanjeni iznos tražbine iznosi 4.866,06 kn, dok Vjerovnik otpušta Dužniku dio tražbine u iznosu od 1.216,51 kn, a Dužnik prihvaća otpust duga. Dužnik se obvezuje vjerovniku platiti tražbinu u iznosu od 4.866,06 kn, nakon isteka 2 (dvije) godine počeka u 20 (dvadeset)  kvartalnih rata, i to u 19 (devetnaest) jednakih kvartalnih rata u iznosu od po 243,30 kn, te posljedn</w:t>
      </w:r>
      <w:r w:rsidR="00397A63">
        <w:rPr>
          <w:rFonts w:hAnsi="Times New Roman" w:ascii="Times New Roman"/>
        </w:rPr>
        <w:t>j</w:t>
      </w:r>
      <w:r w:rsidR="00397A63" w:rsidRPr="00F928FC">
        <w:rPr>
          <w:rFonts w:hAnsi="Times New Roman" w:ascii="Times New Roman"/>
        </w:rPr>
        <w:t>u ratu (20. rata) u iznosu od 243,36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t>79</w:t>
      </w:r>
      <w:r w:rsidR="00397A63">
        <w:rPr>
          <w:rFonts w:hAnsi="Times New Roman" w:ascii="Times New Roman"/>
        </w:rPr>
        <w:t xml:space="preserve">) </w:t>
      </w:r>
      <w:r w:rsidR="00397A63" w:rsidRPr="00F928FC">
        <w:rPr>
          <w:rFonts w:hAnsi="Times New Roman" w:ascii="Times New Roman"/>
        </w:rPr>
        <w:t>Vjerovniku RUTING ZAGREB društvo s ograničenom odgovornošću za pružanje usluga i trgovinu, Rijeka,  Franje Čandeka 44,  OIB 37705747261, utvrđena je tražbina u iznosu od 305,58 kn. Sukladno</w:t>
      </w:r>
      <w:r w:rsidR="00AF35F2">
        <w:rPr>
          <w:rFonts w:hAnsi="Times New Roman" w:ascii="Times New Roman"/>
        </w:rPr>
        <w:t xml:space="preserve"> Izmijenjenom p</w:t>
      </w:r>
      <w:r w:rsidR="00397A63" w:rsidRPr="00F928FC">
        <w:rPr>
          <w:rFonts w:hAnsi="Times New Roman" w:ascii="Times New Roman"/>
        </w:rPr>
        <w:t>lanu financijskog restrukturiranja smanjeni iznos tražbine iznosi 244,46 kn, dok Vjerovnik otpušta Dužniku dio tražbine u iznosu od 61,12 kn, a Dužnik prihvaća otpust duga. Dužnik se obvezuje vjerovniku platiti tražbinu u iznosu od 244,46 kn, nakon isteka 2 (dvije) godine počeka u 20 (dvadeset)  kvartalnih rata, i to u 19 (devetnaest) jednakih kvartalnih rata u iznosu od po 12,22 kn, te posljedn</w:t>
      </w:r>
      <w:r w:rsidR="00397A63">
        <w:rPr>
          <w:rFonts w:hAnsi="Times New Roman" w:ascii="Times New Roman"/>
        </w:rPr>
        <w:t>j</w:t>
      </w:r>
      <w:r w:rsidR="00397A63" w:rsidRPr="00F928FC">
        <w:rPr>
          <w:rFonts w:hAnsi="Times New Roman" w:ascii="Times New Roman"/>
        </w:rPr>
        <w:t>u ratu (20. rata) u iznosu od 12,28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t>80</w:t>
      </w:r>
      <w:r w:rsidR="00397A63">
        <w:rPr>
          <w:rFonts w:hAnsi="Times New Roman" w:ascii="Times New Roman"/>
        </w:rPr>
        <w:t xml:space="preserve">) </w:t>
      </w:r>
      <w:r w:rsidR="00397A63" w:rsidRPr="00F928FC">
        <w:rPr>
          <w:rFonts w:hAnsi="Times New Roman" w:ascii="Times New Roman"/>
        </w:rPr>
        <w:t>Vjerovniku SERVISNI CENTAR ADRIA društvo s ograničenom odgovornošću za usluge, proizvodnju i trgovinu,</w:t>
      </w:r>
      <w:r w:rsidR="00397A63" w:rsidRPr="00470F0C">
        <w:rPr>
          <w:rFonts w:hAnsi="Times New Roman" w:ascii="Times New Roman"/>
        </w:rPr>
        <w:t xml:space="preserve"> </w:t>
      </w:r>
      <w:r w:rsidR="00397A63" w:rsidRPr="00F928FC">
        <w:rPr>
          <w:rFonts w:hAnsi="Times New Roman" w:ascii="Times New Roman"/>
        </w:rPr>
        <w:t xml:space="preserve">Mošćenička </w:t>
      </w:r>
      <w:r w:rsidR="00397A63">
        <w:rPr>
          <w:rFonts w:hAnsi="Times New Roman" w:ascii="Times New Roman"/>
        </w:rPr>
        <w:t xml:space="preserve"> </w:t>
      </w:r>
      <w:r w:rsidR="00397A63" w:rsidRPr="00F928FC">
        <w:rPr>
          <w:rFonts w:hAnsi="Times New Roman" w:ascii="Times New Roman"/>
        </w:rPr>
        <w:t>Draga,  Kraj 2D, OIB 44203543062</w:t>
      </w:r>
      <w:r w:rsidR="00397A63">
        <w:rPr>
          <w:rFonts w:hAnsi="Times New Roman" w:ascii="Times New Roman"/>
        </w:rPr>
        <w:t>,</w:t>
      </w:r>
      <w:r w:rsidR="00397A63" w:rsidRPr="00F928FC">
        <w:rPr>
          <w:rFonts w:hAnsi="Times New Roman" w:ascii="Times New Roman"/>
        </w:rPr>
        <w:t xml:space="preserve"> utvrđena je tražbina u iznosu od 1.978,00 kn. Sukladno </w:t>
      </w:r>
      <w:r w:rsidR="00AF35F2">
        <w:rPr>
          <w:rFonts w:hAnsi="Times New Roman" w:ascii="Times New Roman"/>
        </w:rPr>
        <w:t>Izmijenjenom p</w:t>
      </w:r>
      <w:r w:rsidR="00397A63" w:rsidRPr="00F928FC">
        <w:rPr>
          <w:rFonts w:hAnsi="Times New Roman" w:ascii="Times New Roman"/>
        </w:rPr>
        <w:t>lanu financijskog restrukturiranja smanjeni iznos tražbine iznosi 1</w:t>
      </w:r>
      <w:r w:rsidR="00AF35F2">
        <w:rPr>
          <w:rFonts w:hAnsi="Times New Roman" w:ascii="Times New Roman"/>
        </w:rPr>
        <w:t>.</w:t>
      </w:r>
      <w:r w:rsidR="00397A63" w:rsidRPr="00F928FC">
        <w:rPr>
          <w:rFonts w:hAnsi="Times New Roman" w:ascii="Times New Roman"/>
        </w:rPr>
        <w:t>582,40 kn, dok Vjerovnik otpušta Dužniku dio tražbine u iznosu od 395,60 kn, a Dužnik prihvaća otpust duga. Dužnik se obvezuje vjerovniku platiti tražbinu u iznosu od 1.582,40 kn, nakon isteka 2 (dvije) godine počeka u 20 (dvadeset)  jednakih kvartalnih rata u iznosu od po 79,12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lastRenderedPageBreak/>
        <w:t>81</w:t>
      </w:r>
      <w:r w:rsidR="00397A63">
        <w:rPr>
          <w:rFonts w:hAnsi="Times New Roman" w:ascii="Times New Roman"/>
        </w:rPr>
        <w:t xml:space="preserve">) </w:t>
      </w:r>
      <w:r w:rsidR="00397A63" w:rsidRPr="00F928FC">
        <w:rPr>
          <w:rFonts w:hAnsi="Times New Roman" w:ascii="Times New Roman"/>
        </w:rPr>
        <w:t xml:space="preserve">Vjerovniku SIGNUM MAX d.o.o. za proizvodnju, trgovinu i usluge, </w:t>
      </w:r>
      <w:r w:rsidR="00AF35F2">
        <w:rPr>
          <w:rFonts w:hAnsi="Times New Roman" w:ascii="Times New Roman"/>
        </w:rPr>
        <w:t>Zaprešić,  Pere Devčića 67, OIB</w:t>
      </w:r>
      <w:r w:rsidR="00397A63" w:rsidRPr="00F928FC">
        <w:rPr>
          <w:rFonts w:hAnsi="Times New Roman" w:ascii="Times New Roman"/>
        </w:rPr>
        <w:t xml:space="preserve"> 70732861774</w:t>
      </w:r>
      <w:r w:rsidR="00397A63">
        <w:rPr>
          <w:rFonts w:hAnsi="Times New Roman" w:ascii="Times New Roman"/>
        </w:rPr>
        <w:t>,</w:t>
      </w:r>
      <w:r w:rsidR="00397A63" w:rsidRPr="00F928FC">
        <w:rPr>
          <w:rFonts w:hAnsi="Times New Roman" w:ascii="Times New Roman"/>
        </w:rPr>
        <w:t xml:space="preserve"> utvrđena je tražbina u iznosu od 869,37 kn. Sukladno </w:t>
      </w:r>
      <w:r w:rsidR="00AF35F2">
        <w:rPr>
          <w:rFonts w:hAnsi="Times New Roman" w:ascii="Times New Roman"/>
        </w:rPr>
        <w:t>Izmijenjenom p</w:t>
      </w:r>
      <w:r w:rsidR="00397A63" w:rsidRPr="00F928FC">
        <w:rPr>
          <w:rFonts w:hAnsi="Times New Roman" w:ascii="Times New Roman"/>
        </w:rPr>
        <w:t>lanu financijskog restrukturiranja smanjeni iznos tražbine iznosi 695,50 kn, dok Vjerovnik otpušta Dužniku dio tražbine u iznosu od 173,87 kn, a Dužnik prihvaća otpust duga. Dužnik se obvezuje vjerovniku platiti tražbinu u iznosu od 695,50 kn, nakon isteka 2 (dvije) godine počeka u 20 (dvadeset)  kvartalnih rata, i to u 19 (devetnaest) jednakih kvartalnih rata u iznosu od po 34,78 kn, te posljedn</w:t>
      </w:r>
      <w:r w:rsidR="00397A63">
        <w:rPr>
          <w:rFonts w:hAnsi="Times New Roman" w:ascii="Times New Roman"/>
        </w:rPr>
        <w:t>j</w:t>
      </w:r>
      <w:r w:rsidR="00397A63" w:rsidRPr="00F928FC">
        <w:rPr>
          <w:rFonts w:hAnsi="Times New Roman" w:ascii="Times New Roman"/>
        </w:rPr>
        <w:t>u ratu (20. rata) u iznosu od 34,68 kn, bez kamata. Prva rata dospijeva 2 (dvije) godine nakon pravomoćnosti  ove predstečajne nagodbe sklopljene pred sudom, a svaka naredna najkasnije do 15-tog u posljednjem mjesecu kvartala za tekući kvartal.</w:t>
      </w:r>
    </w:p>
    <w:p w:rsidRDefault="000831F1" w:rsidP="00397A63" w:rsidR="000831F1"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t>82</w:t>
      </w:r>
      <w:r w:rsidR="00397A63">
        <w:rPr>
          <w:rFonts w:hAnsi="Times New Roman" w:ascii="Times New Roman"/>
        </w:rPr>
        <w:t xml:space="preserve">) </w:t>
      </w:r>
      <w:r w:rsidR="00397A63" w:rsidRPr="00F928FC">
        <w:rPr>
          <w:rFonts w:hAnsi="Times New Roman" w:ascii="Times New Roman"/>
        </w:rPr>
        <w:t>Vjerovniku SISTEMI ZA PRANJE SZABO društvo s ograničenom odgovornošću za trgovinu, Z</w:t>
      </w:r>
      <w:r w:rsidR="00AF35F2">
        <w:rPr>
          <w:rFonts w:hAnsi="Times New Roman" w:ascii="Times New Roman"/>
        </w:rPr>
        <w:t>agreb, Karlovačka cesta 4H, OIB</w:t>
      </w:r>
      <w:r w:rsidR="00397A63" w:rsidRPr="00F928FC">
        <w:rPr>
          <w:rFonts w:hAnsi="Times New Roman" w:ascii="Times New Roman"/>
        </w:rPr>
        <w:t xml:space="preserve"> 18907358249</w:t>
      </w:r>
      <w:r w:rsidR="00397A63">
        <w:rPr>
          <w:rFonts w:hAnsi="Times New Roman" w:ascii="Times New Roman"/>
        </w:rPr>
        <w:t>,</w:t>
      </w:r>
      <w:r w:rsidR="00397A63" w:rsidRPr="00F928FC">
        <w:rPr>
          <w:rFonts w:hAnsi="Times New Roman" w:ascii="Times New Roman"/>
        </w:rPr>
        <w:t xml:space="preserve"> utvrđena je tražbina u iznosu od 987,51 kn. Sukladno</w:t>
      </w:r>
      <w:r w:rsidR="00AF35F2">
        <w:rPr>
          <w:rFonts w:hAnsi="Times New Roman" w:ascii="Times New Roman"/>
        </w:rPr>
        <w:t xml:space="preserve"> Izmijenjenom p</w:t>
      </w:r>
      <w:r w:rsidR="00397A63" w:rsidRPr="00F928FC">
        <w:rPr>
          <w:rFonts w:hAnsi="Times New Roman" w:ascii="Times New Roman"/>
        </w:rPr>
        <w:t>lanu financijskog restrukturiranja smanjeni iznos tražbine iznosi 790,01 kn, dok Vjerovnik otpušta Dužniku dio tražbine u iznosu od 197,50 kn, a Dužnik prihvaća otpust duga. Dužnik se obvezuje vjerovniku platiti tražbinu u iznosu od 790,01 kn, nakon isteka 2 (dvije) godine počeka u 20 (dvadeset)  kvartalnih rata, i to u 19 (devetnaest) jednakih kvartalnih rata u iznosu od po 39,50 kn, te posljedn</w:t>
      </w:r>
      <w:r w:rsidR="00397A63">
        <w:rPr>
          <w:rFonts w:hAnsi="Times New Roman" w:ascii="Times New Roman"/>
        </w:rPr>
        <w:t>j</w:t>
      </w:r>
      <w:r w:rsidR="00397A63" w:rsidRPr="00F928FC">
        <w:rPr>
          <w:rFonts w:hAnsi="Times New Roman" w:ascii="Times New Roman"/>
        </w:rPr>
        <w:t>u ratu (20. rata) u iznosu od 39,51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t>83</w:t>
      </w:r>
      <w:r w:rsidR="00397A63">
        <w:rPr>
          <w:rFonts w:hAnsi="Times New Roman" w:ascii="Times New Roman"/>
        </w:rPr>
        <w:t xml:space="preserve">) </w:t>
      </w:r>
      <w:r w:rsidR="00397A63" w:rsidRPr="00F928FC">
        <w:rPr>
          <w:rFonts w:hAnsi="Times New Roman" w:ascii="Times New Roman"/>
        </w:rPr>
        <w:t>Vjerovniku SKYLINK društvo s ograničenom odgovornošću za usluge zaštite osoba i imovine, Zagreb, Jure Kaštelana 19, OIB 81773389478</w:t>
      </w:r>
      <w:r w:rsidR="00397A63">
        <w:rPr>
          <w:rFonts w:hAnsi="Times New Roman" w:ascii="Times New Roman"/>
        </w:rPr>
        <w:t>,</w:t>
      </w:r>
      <w:r w:rsidR="00397A63" w:rsidRPr="00F928FC">
        <w:rPr>
          <w:rFonts w:hAnsi="Times New Roman" w:ascii="Times New Roman"/>
        </w:rPr>
        <w:t xml:space="preserve"> utvrđena je tražbina u iznosu od 623,70 kn. Sukladno </w:t>
      </w:r>
      <w:r w:rsidR="00AF35F2">
        <w:rPr>
          <w:rFonts w:hAnsi="Times New Roman" w:ascii="Times New Roman"/>
        </w:rPr>
        <w:t>Izmijenjeno p</w:t>
      </w:r>
      <w:r w:rsidR="00397A63" w:rsidRPr="00F928FC">
        <w:rPr>
          <w:rFonts w:hAnsi="Times New Roman" w:ascii="Times New Roman"/>
        </w:rPr>
        <w:t>lanu financijskog restrukturiranja smanjeni iznos tražbine iznosi 498,96 kn, dok Vjerovnik otpušta Dužniku dio tražbine u iznosu od 124,74 kn, a Dužnik prihvaća otpust duga. Dužnik se obvezuje vjerovniku platiti tražbinu u iznosu od 498,96 kuna, nakon isteka 2 (dvije) godine počeka u 20 (dvadeset)  kvartalnih rata, i to u 19 (devetnaest) jednakih kvartalnih rata u iznosu od po 24,95 kn, te posljedn</w:t>
      </w:r>
      <w:r w:rsidR="00397A63">
        <w:rPr>
          <w:rFonts w:hAnsi="Times New Roman" w:ascii="Times New Roman"/>
        </w:rPr>
        <w:t>j</w:t>
      </w:r>
      <w:r w:rsidR="00397A63" w:rsidRPr="00F928FC">
        <w:rPr>
          <w:rFonts w:hAnsi="Times New Roman" w:ascii="Times New Roman"/>
        </w:rPr>
        <w:t>u ratu (20. rata) u iznosu od 24,91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t>84</w:t>
      </w:r>
      <w:r w:rsidR="00397A63">
        <w:rPr>
          <w:rFonts w:hAnsi="Times New Roman" w:ascii="Times New Roman"/>
        </w:rPr>
        <w:t xml:space="preserve">) </w:t>
      </w:r>
      <w:r w:rsidR="00397A63" w:rsidRPr="00F928FC">
        <w:rPr>
          <w:rFonts w:hAnsi="Times New Roman" w:ascii="Times New Roman"/>
        </w:rPr>
        <w:t>Vjerovniku SPIN, Rimini, Via Casalecchio 35/g, Italija,  IT 0080877040</w:t>
      </w:r>
      <w:r w:rsidR="00397A63">
        <w:rPr>
          <w:rFonts w:hAnsi="Times New Roman" w:ascii="Times New Roman"/>
        </w:rPr>
        <w:t>,</w:t>
      </w:r>
      <w:r w:rsidR="00397A63" w:rsidRPr="00F928FC">
        <w:rPr>
          <w:rFonts w:hAnsi="Times New Roman" w:ascii="Times New Roman"/>
        </w:rPr>
        <w:t xml:space="preserve"> utvrđena je tražbina u iznosu od 139.715,22 kn. Sukladno</w:t>
      </w:r>
      <w:r w:rsidR="00AF35F2">
        <w:rPr>
          <w:rFonts w:hAnsi="Times New Roman" w:ascii="Times New Roman"/>
        </w:rPr>
        <w:t xml:space="preserve"> Izmijenjenom p</w:t>
      </w:r>
      <w:r w:rsidR="00397A63" w:rsidRPr="00F928FC">
        <w:rPr>
          <w:rFonts w:hAnsi="Times New Roman" w:ascii="Times New Roman"/>
        </w:rPr>
        <w:t>lanu financijskog restrukturiranja smanjeni iznos tražbine iznosi 111.772,18 kn, dok Vjerovnik otpušta Dužniku dio tražbine u iznosu od 27.943,04 kn, a Dužnik prihvaća otpust duga. Dužnik se obvezuje vjerovniku platiti tražbinu u iznosu od 111.772,18 kn, nakon isteka 2 (dvije) godine počeka u 20 (dvadeset)  kvartalnih rata, i to u 19 (devetnaest) jednakih kvartalnih rata u iznosu od po 5.588,61 kn, te posljedn</w:t>
      </w:r>
      <w:r w:rsidR="00397A63">
        <w:rPr>
          <w:rFonts w:hAnsi="Times New Roman" w:ascii="Times New Roman"/>
        </w:rPr>
        <w:t>j</w:t>
      </w:r>
      <w:r w:rsidR="00397A63" w:rsidRPr="00F928FC">
        <w:rPr>
          <w:rFonts w:hAnsi="Times New Roman" w:ascii="Times New Roman"/>
        </w:rPr>
        <w:t>u ratu (20. rata) u iznosu od 5.588,59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t>85</w:t>
      </w:r>
      <w:r w:rsidR="00397A63">
        <w:rPr>
          <w:rFonts w:hAnsi="Times New Roman" w:ascii="Times New Roman"/>
        </w:rPr>
        <w:t xml:space="preserve">) </w:t>
      </w:r>
      <w:r w:rsidR="00397A63" w:rsidRPr="00F928FC">
        <w:rPr>
          <w:rFonts w:hAnsi="Times New Roman" w:ascii="Times New Roman"/>
        </w:rPr>
        <w:t>Vjerovniku STAHLGRUBER d.o.o. za trgovinu i usluge,</w:t>
      </w:r>
      <w:r w:rsidR="00397A63">
        <w:rPr>
          <w:rFonts w:hAnsi="Times New Roman" w:ascii="Times New Roman"/>
        </w:rPr>
        <w:t xml:space="preserve"> </w:t>
      </w:r>
      <w:r w:rsidR="00397A63" w:rsidRPr="00F928FC">
        <w:rPr>
          <w:rFonts w:hAnsi="Times New Roman" w:ascii="Times New Roman"/>
        </w:rPr>
        <w:t>Kerestinec,  Prosinačka 14, OIB 49935301915</w:t>
      </w:r>
      <w:r w:rsidR="00397A63">
        <w:rPr>
          <w:rFonts w:hAnsi="Times New Roman" w:ascii="Times New Roman"/>
        </w:rPr>
        <w:t>,</w:t>
      </w:r>
      <w:r w:rsidR="00397A63" w:rsidRPr="00F928FC">
        <w:rPr>
          <w:rFonts w:hAnsi="Times New Roman" w:ascii="Times New Roman"/>
        </w:rPr>
        <w:t xml:space="preserve"> utvrđena je tražbina u iznosu od 1.241,24 kn. Sukladno </w:t>
      </w:r>
      <w:r w:rsidR="00AF35F2">
        <w:rPr>
          <w:rFonts w:hAnsi="Times New Roman" w:ascii="Times New Roman"/>
        </w:rPr>
        <w:t>Izmijenjenom p</w:t>
      </w:r>
      <w:r w:rsidR="00397A63" w:rsidRPr="00F928FC">
        <w:rPr>
          <w:rFonts w:hAnsi="Times New Roman" w:ascii="Times New Roman"/>
        </w:rPr>
        <w:t xml:space="preserve">lanu financijskog restrukturiranja smanjeni iznos tražbine iznosi 992,99 kn, dok Vjerovnik otpušta Dužniku dio tražbine u iznosu od 248,25 kn, a Dužnik prihvaća otpust duga. Dužnik </w:t>
      </w:r>
      <w:r w:rsidR="00397A63" w:rsidRPr="00F928FC">
        <w:rPr>
          <w:rFonts w:hAnsi="Times New Roman" w:ascii="Times New Roman"/>
        </w:rPr>
        <w:lastRenderedPageBreak/>
        <w:t>se obvezuje vjerovniku platit</w:t>
      </w:r>
      <w:r w:rsidR="00AF35F2">
        <w:rPr>
          <w:rFonts w:hAnsi="Times New Roman" w:ascii="Times New Roman"/>
        </w:rPr>
        <w:t>i tražbinu u iznosu od 992,99 k</w:t>
      </w:r>
      <w:r w:rsidR="00397A63" w:rsidRPr="00F928FC">
        <w:rPr>
          <w:rFonts w:hAnsi="Times New Roman" w:ascii="Times New Roman"/>
        </w:rPr>
        <w:t>n, nakon isteka 2 (dvije) godine počeka u 20 (dvadeset)  kvartalnih rata, i to u 19 (devetnaest) jednakih kvartalnih rata u iznosu od po 49,65 kn, te posljedn</w:t>
      </w:r>
      <w:r w:rsidR="00397A63">
        <w:rPr>
          <w:rFonts w:hAnsi="Times New Roman" w:ascii="Times New Roman"/>
        </w:rPr>
        <w:t>j</w:t>
      </w:r>
      <w:r w:rsidR="00397A63" w:rsidRPr="00F928FC">
        <w:rPr>
          <w:rFonts w:hAnsi="Times New Roman" w:ascii="Times New Roman"/>
        </w:rPr>
        <w:t>u ratu (20. rata) u iznosu od 49,64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t>86</w:t>
      </w:r>
      <w:r w:rsidR="00397A63">
        <w:rPr>
          <w:rFonts w:hAnsi="Times New Roman" w:ascii="Times New Roman"/>
        </w:rPr>
        <w:t xml:space="preserve">) </w:t>
      </w:r>
      <w:r w:rsidR="00397A63" w:rsidRPr="00F928FC">
        <w:rPr>
          <w:rFonts w:hAnsi="Times New Roman" w:ascii="Times New Roman"/>
        </w:rPr>
        <w:t>Vjerovniku STI d.o.o. za tehnološke usluge, trgovinu i zastupanje,</w:t>
      </w:r>
      <w:r w:rsidR="00397A63" w:rsidRPr="00AB7490">
        <w:rPr>
          <w:rFonts w:hAnsi="Times New Roman" w:ascii="Times New Roman"/>
        </w:rPr>
        <w:t xml:space="preserve"> </w:t>
      </w:r>
      <w:r w:rsidR="00397A63" w:rsidRPr="00F928FC">
        <w:rPr>
          <w:rFonts w:hAnsi="Times New Roman" w:ascii="Times New Roman"/>
        </w:rPr>
        <w:t>Zagreb,  Mikulićeva 27, OIB 13982042710</w:t>
      </w:r>
      <w:r w:rsidR="00397A63">
        <w:rPr>
          <w:rFonts w:hAnsi="Times New Roman" w:ascii="Times New Roman"/>
        </w:rPr>
        <w:t>,</w:t>
      </w:r>
      <w:r w:rsidR="00397A63" w:rsidRPr="00F928FC">
        <w:rPr>
          <w:rFonts w:hAnsi="Times New Roman" w:ascii="Times New Roman"/>
        </w:rPr>
        <w:t xml:space="preserve"> utvrđena je tražbina u iznosu od 1.255,81 kn. Sukladno </w:t>
      </w:r>
      <w:r w:rsidR="00AF35F2">
        <w:rPr>
          <w:rFonts w:hAnsi="Times New Roman" w:ascii="Times New Roman"/>
        </w:rPr>
        <w:t>Izmijenjenom p</w:t>
      </w:r>
      <w:r w:rsidR="00397A63" w:rsidRPr="00F928FC">
        <w:rPr>
          <w:rFonts w:hAnsi="Times New Roman" w:ascii="Times New Roman"/>
        </w:rPr>
        <w:t xml:space="preserve">lanu financijskog restrukturiranja smanjeni iznos tražbine iznosi 1.004,65 kn, dok Vjerovnik otpušta Dužniku dio tražbine u iznosu od 251,16 kn, a Dužnik prihvaća otpust duga. Dužnik se obvezuje vjerovniku platiti </w:t>
      </w:r>
      <w:r w:rsidR="00AF35F2">
        <w:rPr>
          <w:rFonts w:hAnsi="Times New Roman" w:ascii="Times New Roman"/>
        </w:rPr>
        <w:t>tražbinu u iznosu od 1.004,65 k</w:t>
      </w:r>
      <w:r w:rsidR="00397A63" w:rsidRPr="00F928FC">
        <w:rPr>
          <w:rFonts w:hAnsi="Times New Roman" w:ascii="Times New Roman"/>
        </w:rPr>
        <w:t>n, nakon isteka 2 (dvije) godine počeka u 20 (dvadeset)  kvartalnih rata, i to u 19 (devetnaest) jednakih kvartal</w:t>
      </w:r>
      <w:r w:rsidR="00AF35F2">
        <w:rPr>
          <w:rFonts w:hAnsi="Times New Roman" w:ascii="Times New Roman"/>
        </w:rPr>
        <w:t>nih rata u iznosu od po 50,23 k</w:t>
      </w:r>
      <w:r w:rsidR="00397A63" w:rsidRPr="00F928FC">
        <w:rPr>
          <w:rFonts w:hAnsi="Times New Roman" w:ascii="Times New Roman"/>
        </w:rPr>
        <w:t>n, te posljedn</w:t>
      </w:r>
      <w:r w:rsidR="00397A63">
        <w:rPr>
          <w:rFonts w:hAnsi="Times New Roman" w:ascii="Times New Roman"/>
        </w:rPr>
        <w:t>j</w:t>
      </w:r>
      <w:r w:rsidR="00397A63" w:rsidRPr="00F928FC">
        <w:rPr>
          <w:rFonts w:hAnsi="Times New Roman" w:ascii="Times New Roman"/>
        </w:rPr>
        <w:t>u ratu</w:t>
      </w:r>
      <w:r w:rsidR="00AF35F2">
        <w:rPr>
          <w:rFonts w:hAnsi="Times New Roman" w:ascii="Times New Roman"/>
        </w:rPr>
        <w:t xml:space="preserve"> (20. rata) u iznosu od 50,28 k</w:t>
      </w:r>
      <w:r w:rsidR="00397A63" w:rsidRPr="00F928FC">
        <w:rPr>
          <w:rFonts w:hAnsi="Times New Roman" w:ascii="Times New Roman"/>
        </w:rPr>
        <w:t>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t>87</w:t>
      </w:r>
      <w:r w:rsidR="00397A63">
        <w:rPr>
          <w:rFonts w:hAnsi="Times New Roman" w:ascii="Times New Roman"/>
        </w:rPr>
        <w:t xml:space="preserve">) </w:t>
      </w:r>
      <w:r w:rsidR="00397A63" w:rsidRPr="00F928FC">
        <w:rPr>
          <w:rFonts w:hAnsi="Times New Roman" w:ascii="Times New Roman"/>
        </w:rPr>
        <w:t>Vjerovniku N</w:t>
      </w:r>
      <w:r w:rsidR="00397A63">
        <w:rPr>
          <w:rFonts w:hAnsi="Times New Roman" w:ascii="Times New Roman"/>
        </w:rPr>
        <w:t>enadu Šagudu</w:t>
      </w:r>
      <w:r w:rsidR="00397A63" w:rsidRPr="00F928FC">
        <w:rPr>
          <w:rFonts w:hAnsi="Times New Roman" w:ascii="Times New Roman"/>
        </w:rPr>
        <w:t>, vl.</w:t>
      </w:r>
      <w:r w:rsidR="00397A63">
        <w:rPr>
          <w:rFonts w:hAnsi="Times New Roman" w:ascii="Times New Roman"/>
        </w:rPr>
        <w:t xml:space="preserve"> Obrta</w:t>
      </w:r>
      <w:r w:rsidR="00397A63" w:rsidRPr="00F928FC">
        <w:rPr>
          <w:rFonts w:hAnsi="Times New Roman" w:ascii="Times New Roman"/>
        </w:rPr>
        <w:t xml:space="preserve"> TAXI 3431 I PRIJEVOZ STVARI,</w:t>
      </w:r>
      <w:r w:rsidR="00397A63" w:rsidRPr="00AB7490">
        <w:rPr>
          <w:rFonts w:hAnsi="Times New Roman" w:ascii="Times New Roman"/>
        </w:rPr>
        <w:t xml:space="preserve"> </w:t>
      </w:r>
      <w:r w:rsidR="00397A63" w:rsidRPr="00F928FC">
        <w:rPr>
          <w:rFonts w:hAnsi="Times New Roman" w:ascii="Times New Roman"/>
        </w:rPr>
        <w:t>Zagreb,  Debanićev breg 18, OIB 72736214314</w:t>
      </w:r>
      <w:r w:rsidR="00397A63">
        <w:rPr>
          <w:rFonts w:hAnsi="Times New Roman" w:ascii="Times New Roman"/>
        </w:rPr>
        <w:t>,</w:t>
      </w:r>
      <w:r w:rsidR="00397A63" w:rsidRPr="00F928FC">
        <w:rPr>
          <w:rFonts w:hAnsi="Times New Roman" w:ascii="Times New Roman"/>
        </w:rPr>
        <w:t xml:space="preserve"> utvrđena je tražbina u iznosu od 1.375,00 kn. Sukladno</w:t>
      </w:r>
      <w:r w:rsidR="00AF35F2">
        <w:rPr>
          <w:rFonts w:hAnsi="Times New Roman" w:ascii="Times New Roman"/>
        </w:rPr>
        <w:t xml:space="preserve"> Izmijenjenom p</w:t>
      </w:r>
      <w:r w:rsidR="00397A63" w:rsidRPr="00F928FC">
        <w:rPr>
          <w:rFonts w:hAnsi="Times New Roman" w:ascii="Times New Roman"/>
        </w:rPr>
        <w:t xml:space="preserve">lanu financijskog restrukturiranja smanjeni iznos tražbine iznosi 1.100,00 kn, dok Vjerovnik otpušta Dužniku dio tražbine u iznosu od 275,00 kn, a Dužnik prihvaća otpust duga. Dužnik se obvezuje vjerovniku platiti </w:t>
      </w:r>
      <w:r w:rsidR="00AF35F2">
        <w:rPr>
          <w:rFonts w:hAnsi="Times New Roman" w:ascii="Times New Roman"/>
        </w:rPr>
        <w:t>tražbinu u iznosu od 1.100,00 k</w:t>
      </w:r>
      <w:r w:rsidR="00397A63" w:rsidRPr="00F928FC">
        <w:rPr>
          <w:rFonts w:hAnsi="Times New Roman" w:ascii="Times New Roman"/>
        </w:rPr>
        <w:t>n, nakon isteka 2 (dvije) godine počeka u 20 (dvadeset)  jednakih kvartal</w:t>
      </w:r>
      <w:r w:rsidR="00AF35F2">
        <w:rPr>
          <w:rFonts w:hAnsi="Times New Roman" w:ascii="Times New Roman"/>
        </w:rPr>
        <w:t>nih rata u iznosu od po 55,00 k</w:t>
      </w:r>
      <w:r w:rsidR="00397A63" w:rsidRPr="00F928FC">
        <w:rPr>
          <w:rFonts w:hAnsi="Times New Roman" w:ascii="Times New Roman"/>
        </w:rPr>
        <w:t>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t>88</w:t>
      </w:r>
      <w:r w:rsidR="00397A63">
        <w:rPr>
          <w:rFonts w:hAnsi="Times New Roman" w:ascii="Times New Roman"/>
        </w:rPr>
        <w:t xml:space="preserve">) </w:t>
      </w:r>
      <w:r w:rsidR="00397A63" w:rsidRPr="00F928FC">
        <w:rPr>
          <w:rFonts w:hAnsi="Times New Roman" w:ascii="Times New Roman"/>
        </w:rPr>
        <w:t>Vjerovniku</w:t>
      </w:r>
      <w:r w:rsidR="00397A63">
        <w:rPr>
          <w:rFonts w:hAnsi="Times New Roman" w:ascii="Times New Roman"/>
        </w:rPr>
        <w:t xml:space="preserve"> </w:t>
      </w:r>
      <w:r w:rsidR="00397A63" w:rsidRPr="00F928FC">
        <w:rPr>
          <w:rFonts w:hAnsi="Times New Roman" w:ascii="Times New Roman"/>
        </w:rPr>
        <w:t>S</w:t>
      </w:r>
      <w:r w:rsidR="00397A63">
        <w:rPr>
          <w:rFonts w:hAnsi="Times New Roman" w:ascii="Times New Roman"/>
        </w:rPr>
        <w:t>tjepanu Šoškaru</w:t>
      </w:r>
      <w:r w:rsidR="00397A63" w:rsidRPr="00F928FC">
        <w:rPr>
          <w:rFonts w:hAnsi="Times New Roman" w:ascii="Times New Roman"/>
        </w:rPr>
        <w:t>,</w:t>
      </w:r>
      <w:r w:rsidR="00397A63">
        <w:rPr>
          <w:rFonts w:hAnsi="Times New Roman" w:ascii="Times New Roman"/>
        </w:rPr>
        <w:t xml:space="preserve"> javnom bilježniku,</w:t>
      </w:r>
      <w:r w:rsidR="00397A63" w:rsidRPr="00F928FC">
        <w:rPr>
          <w:rFonts w:hAnsi="Times New Roman" w:ascii="Times New Roman"/>
        </w:rPr>
        <w:t xml:space="preserve"> Zagreb, Petrinjska ulica 4, OIB 93287120087</w:t>
      </w:r>
      <w:r w:rsidR="00397A63">
        <w:rPr>
          <w:rFonts w:hAnsi="Times New Roman" w:ascii="Times New Roman"/>
        </w:rPr>
        <w:t xml:space="preserve">, </w:t>
      </w:r>
      <w:r w:rsidR="00397A63" w:rsidRPr="00F928FC">
        <w:rPr>
          <w:rFonts w:hAnsi="Times New Roman" w:ascii="Times New Roman"/>
        </w:rPr>
        <w:t>utvrđena je tražbina u iznosu od 11.000,00 kn. Sukladno</w:t>
      </w:r>
      <w:r w:rsidR="00AF35F2">
        <w:rPr>
          <w:rFonts w:hAnsi="Times New Roman" w:ascii="Times New Roman"/>
        </w:rPr>
        <w:t xml:space="preserve"> Izmijenjenom p</w:t>
      </w:r>
      <w:r w:rsidR="00397A63" w:rsidRPr="00F928FC">
        <w:rPr>
          <w:rFonts w:hAnsi="Times New Roman" w:ascii="Times New Roman"/>
        </w:rPr>
        <w:t>lanu financijskog restrukturiranja smanjeni iznos tražbine iznosi 8.800,00 kn, dok Vjerovnik otpušta Dužniku dio tražbine u iznosu od 2.200,00 kn, a Dužnik prihvaća otpust duga. Dužnik se obvezuje vjerovniku platiti tražbinu u iznosu od 8.800,00 kn, nakon isteka 2 (dvije) godine počeka u 20 (dvadeset)  jednakih kvartalnih rata u iznosu od po 440,00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t>89</w:t>
      </w:r>
      <w:r w:rsidR="00397A63">
        <w:rPr>
          <w:rFonts w:hAnsi="Times New Roman" w:ascii="Times New Roman"/>
        </w:rPr>
        <w:t xml:space="preserve">) </w:t>
      </w:r>
      <w:r w:rsidR="00397A63" w:rsidRPr="00F928FC">
        <w:rPr>
          <w:rFonts w:hAnsi="Times New Roman" w:ascii="Times New Roman"/>
        </w:rPr>
        <w:t xml:space="preserve">Vjerovniku </w:t>
      </w:r>
      <w:r w:rsidR="00397A63" w:rsidRPr="008639BF">
        <w:rPr>
          <w:rFonts w:hAnsi="Times New Roman" w:ascii="Times New Roman"/>
        </w:rPr>
        <w:t xml:space="preserve">Mirku Šignjaru, </w:t>
      </w:r>
      <w:r w:rsidR="00E53088" w:rsidRPr="008639BF">
        <w:rPr>
          <w:rFonts w:hAnsi="Times New Roman" w:ascii="Times New Roman"/>
        </w:rPr>
        <w:t>nositelj Poljoprivrednog gospodarstva</w:t>
      </w:r>
      <w:r w:rsidR="00397A63" w:rsidRPr="008639BF">
        <w:rPr>
          <w:rFonts w:hAnsi="Times New Roman" w:ascii="Times New Roman"/>
        </w:rPr>
        <w:t>, Virje,  M</w:t>
      </w:r>
      <w:r w:rsidR="00AF35F2" w:rsidRPr="008639BF">
        <w:rPr>
          <w:rFonts w:hAnsi="Times New Roman" w:ascii="Times New Roman"/>
        </w:rPr>
        <w:t>ihovila Pavleka Miškine 34, OIB</w:t>
      </w:r>
      <w:r w:rsidR="00397A63" w:rsidRPr="008639BF">
        <w:rPr>
          <w:rFonts w:hAnsi="Times New Roman" w:ascii="Times New Roman"/>
        </w:rPr>
        <w:t xml:space="preserve"> 96887911795</w:t>
      </w:r>
      <w:r w:rsidR="00397A63">
        <w:rPr>
          <w:rFonts w:hAnsi="Times New Roman" w:ascii="Times New Roman"/>
        </w:rPr>
        <w:t>,</w:t>
      </w:r>
      <w:r w:rsidR="00397A63" w:rsidRPr="00F928FC">
        <w:rPr>
          <w:rFonts w:hAnsi="Times New Roman" w:ascii="Times New Roman"/>
        </w:rPr>
        <w:t xml:space="preserve"> utvrđena je tražbina u iznosu od 1.737,50 kn. Sukladno </w:t>
      </w:r>
      <w:r w:rsidR="00AF35F2">
        <w:rPr>
          <w:rFonts w:hAnsi="Times New Roman" w:ascii="Times New Roman"/>
        </w:rPr>
        <w:t>Izmijenjenom p</w:t>
      </w:r>
      <w:r w:rsidR="00397A63" w:rsidRPr="00F928FC">
        <w:rPr>
          <w:rFonts w:hAnsi="Times New Roman" w:ascii="Times New Roman"/>
        </w:rPr>
        <w:t>lanu financijskog restrukturiranja smanjeni iznos tražbine iznosi 1.390,00 kn, dok Vjerovnik otpušta Dužniku dio tražbine u iznosu od 347,50 kn, a Dužnik prihvaća otpust duga. Dužnik se obvezuje vjerovniku platiti tražbinu u iznosu od 1.390,00 kn, nakon isteka 2 (dvije) godine počeka u 20 (dvadeset)  jednakih kvartalnih rata u iznosu od po 69,50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lastRenderedPageBreak/>
        <w:t>90</w:t>
      </w:r>
      <w:r w:rsidR="00397A63">
        <w:rPr>
          <w:rFonts w:hAnsi="Times New Roman" w:ascii="Times New Roman"/>
        </w:rPr>
        <w:t xml:space="preserve">) </w:t>
      </w:r>
      <w:r w:rsidR="00397A63" w:rsidRPr="00F928FC">
        <w:rPr>
          <w:rFonts w:hAnsi="Times New Roman" w:ascii="Times New Roman"/>
        </w:rPr>
        <w:t>Vjerovniku ŠPOLJAR-TRANSPORT d.o.o. za prijevoz,trgovinu,otpremništvo i usluge, P</w:t>
      </w:r>
      <w:r w:rsidR="00AF35F2">
        <w:rPr>
          <w:rFonts w:hAnsi="Times New Roman" w:ascii="Times New Roman"/>
        </w:rPr>
        <w:t>regrada, Ljudevita Gaja 13, OIB</w:t>
      </w:r>
      <w:r w:rsidR="00397A63" w:rsidRPr="00F928FC">
        <w:rPr>
          <w:rFonts w:hAnsi="Times New Roman" w:ascii="Times New Roman"/>
        </w:rPr>
        <w:t xml:space="preserve"> 67564739211</w:t>
      </w:r>
      <w:r w:rsidR="00397A63">
        <w:rPr>
          <w:rFonts w:hAnsi="Times New Roman" w:ascii="Times New Roman"/>
        </w:rPr>
        <w:t>,</w:t>
      </w:r>
      <w:r w:rsidR="00397A63" w:rsidRPr="00F928FC">
        <w:rPr>
          <w:rFonts w:hAnsi="Times New Roman" w:ascii="Times New Roman"/>
        </w:rPr>
        <w:t xml:space="preserve"> utvrđena je tražbina u iznosu od 3.305,91 kn. Sukladno </w:t>
      </w:r>
      <w:r w:rsidR="00AF35F2">
        <w:rPr>
          <w:rFonts w:hAnsi="Times New Roman" w:ascii="Times New Roman"/>
        </w:rPr>
        <w:t xml:space="preserve">Izmijenjenom </w:t>
      </w:r>
      <w:r w:rsidR="00397A63" w:rsidRPr="00F928FC">
        <w:rPr>
          <w:rFonts w:hAnsi="Times New Roman" w:ascii="Times New Roman"/>
        </w:rPr>
        <w:t>Planu financijskog restrukturiranja smanjeni iznos tražbine iznosi 2.644,73 kn, dok Vjerovnik otpušta Dužniku dio tražbine u iznosu od 661,18 kn, a Dužnik prihvaća otpust duga. Dužnik se obvezuje vjerovniku platiti tražbinu u iznosu od 2.644,73 kn, nakon isteka 2 (dvije) godine počeka u 20 (dvadeset)  kvartalnih rata, i to u 19 (devetnaest) jednakih kvartalnih rata u iznosu od po 132,24 kn, te posljedn</w:t>
      </w:r>
      <w:r w:rsidR="00397A63">
        <w:rPr>
          <w:rFonts w:hAnsi="Times New Roman" w:ascii="Times New Roman"/>
        </w:rPr>
        <w:t>j</w:t>
      </w:r>
      <w:r w:rsidR="00397A63" w:rsidRPr="00F928FC">
        <w:rPr>
          <w:rFonts w:hAnsi="Times New Roman" w:ascii="Times New Roman"/>
        </w:rPr>
        <w:t xml:space="preserve">u ratu </w:t>
      </w:r>
      <w:r w:rsidR="00AF35F2">
        <w:rPr>
          <w:rFonts w:hAnsi="Times New Roman" w:ascii="Times New Roman"/>
        </w:rPr>
        <w:t>(20. rata) u iznosu od 132,17 k</w:t>
      </w:r>
      <w:r w:rsidR="00397A63" w:rsidRPr="00F928FC">
        <w:rPr>
          <w:rFonts w:hAnsi="Times New Roman" w:ascii="Times New Roman"/>
        </w:rPr>
        <w:t>n, bez kamata. Prva rata dospijeva 2 (dvije) godine nakon pravomoćnosti  ove predstečajne nagodbe sklopljene pred sudom, a svaka naredna najkasnije do 15-tog u posljednjem mjesecu kvartala za tekući kvartal.</w:t>
      </w:r>
    </w:p>
    <w:p w:rsidRDefault="000831F1" w:rsidP="00397A63" w:rsidR="000831F1"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t>91</w:t>
      </w:r>
      <w:r w:rsidR="00397A63">
        <w:rPr>
          <w:rFonts w:hAnsi="Times New Roman" w:ascii="Times New Roman"/>
        </w:rPr>
        <w:t xml:space="preserve">) </w:t>
      </w:r>
      <w:r w:rsidR="00397A63" w:rsidRPr="00F928FC">
        <w:rPr>
          <w:rFonts w:hAnsi="Times New Roman" w:ascii="Times New Roman"/>
        </w:rPr>
        <w:t>Vjerovniku TAHOGRAF, d.o.o. za proizvodnju, usluge i trgovinu, Sveta Nedelja, Brezje, Dr. Franje Tuđmana 24, OIB 73777060562</w:t>
      </w:r>
      <w:r w:rsidR="00397A63">
        <w:rPr>
          <w:rFonts w:hAnsi="Times New Roman" w:ascii="Times New Roman"/>
        </w:rPr>
        <w:t>,</w:t>
      </w:r>
      <w:r w:rsidR="00397A63" w:rsidRPr="00F928FC">
        <w:rPr>
          <w:rFonts w:hAnsi="Times New Roman" w:ascii="Times New Roman"/>
        </w:rPr>
        <w:t xml:space="preserve"> utvrđena je tražbina u iznosu od 562,30 kn. Sukladno Planu </w:t>
      </w:r>
      <w:r w:rsidR="00AF35F2">
        <w:rPr>
          <w:rFonts w:hAnsi="Times New Roman" w:ascii="Times New Roman"/>
        </w:rPr>
        <w:t xml:space="preserve">Izmijenjenom </w:t>
      </w:r>
      <w:r w:rsidR="00397A63" w:rsidRPr="00F928FC">
        <w:rPr>
          <w:rFonts w:hAnsi="Times New Roman" w:ascii="Times New Roman"/>
        </w:rPr>
        <w:t>financijskog restrukturiranja smanjeni iznos tražbine iznosi 449,84 kn, dok Vjerovnik otpušta Dužniku dio tražbine u iznosu od 112,46 kn, a Dužnik prihvaća otpust duga. Dužnik se obvezuje vjerovniku platiti tražbinu u iznosu od 449,84 kn, nakon isteka 2 (dvije) godine počeka u 20 (dvadeset)  kvartalnih rata, i to u 19 (devetnaest) jednakih kvartalnih rata u iznosu od po 22,49 kn, te posljedn</w:t>
      </w:r>
      <w:r w:rsidR="00397A63">
        <w:rPr>
          <w:rFonts w:hAnsi="Times New Roman" w:ascii="Times New Roman"/>
        </w:rPr>
        <w:t>j</w:t>
      </w:r>
      <w:r w:rsidR="00397A63" w:rsidRPr="00F928FC">
        <w:rPr>
          <w:rFonts w:hAnsi="Times New Roman" w:ascii="Times New Roman"/>
        </w:rPr>
        <w:t>u ratu (20. rata) u iznosu od 22,53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t>92</w:t>
      </w:r>
      <w:r w:rsidR="00397A63">
        <w:rPr>
          <w:rFonts w:hAnsi="Times New Roman" w:ascii="Times New Roman"/>
        </w:rPr>
        <w:t xml:space="preserve">) </w:t>
      </w:r>
      <w:r w:rsidR="00397A63" w:rsidRPr="00F928FC">
        <w:rPr>
          <w:rFonts w:hAnsi="Times New Roman" w:ascii="Times New Roman"/>
        </w:rPr>
        <w:t>Vjerovniku TATJANA j.d.o.o. za trgovinu i usluge, Dubrovnik,</w:t>
      </w:r>
      <w:r w:rsidR="00397A63">
        <w:rPr>
          <w:rFonts w:hAnsi="Times New Roman" w:ascii="Times New Roman"/>
        </w:rPr>
        <w:t xml:space="preserve"> </w:t>
      </w:r>
      <w:r w:rsidR="00AF35F2">
        <w:rPr>
          <w:rFonts w:hAnsi="Times New Roman" w:ascii="Times New Roman"/>
        </w:rPr>
        <w:t>Komajska 7, OIB</w:t>
      </w:r>
      <w:r w:rsidR="00397A63" w:rsidRPr="00F928FC">
        <w:rPr>
          <w:rFonts w:hAnsi="Times New Roman" w:ascii="Times New Roman"/>
        </w:rPr>
        <w:t xml:space="preserve"> 28060326843</w:t>
      </w:r>
      <w:r w:rsidR="00397A63">
        <w:rPr>
          <w:rFonts w:hAnsi="Times New Roman" w:ascii="Times New Roman"/>
        </w:rPr>
        <w:t xml:space="preserve">, </w:t>
      </w:r>
      <w:r w:rsidR="00397A63" w:rsidRPr="00F928FC">
        <w:rPr>
          <w:rFonts w:hAnsi="Times New Roman" w:ascii="Times New Roman"/>
        </w:rPr>
        <w:t>utvrđena je tražbina u iznosu od 1.698,88 kn. Sukladno</w:t>
      </w:r>
      <w:r w:rsidR="00AF35F2">
        <w:rPr>
          <w:rFonts w:hAnsi="Times New Roman" w:ascii="Times New Roman"/>
        </w:rPr>
        <w:t xml:space="preserve"> Izmijenjenom p</w:t>
      </w:r>
      <w:r w:rsidR="00397A63" w:rsidRPr="00F928FC">
        <w:rPr>
          <w:rFonts w:hAnsi="Times New Roman" w:ascii="Times New Roman"/>
        </w:rPr>
        <w:t>lanu financijskog restrukturiranja smanjeni iznos tražbine iznosi 1.359,10 kn, dok Vjerovnik otpušta Dužniku dio tražbine u iznosu od 339,78 kn, a Dužnik prihvaća otpust duga. Dužnik se obvezuje vjerovniku platiti tražbinu u iznosu od 1.359,10 kn, nakon isteka 2 (dvije) godine počeka u 20 (dvadeset)  kvartalnih rata, i to u 19 (devetnaest) jednakih kvartalnih rata u iznosu od po 67,96 kn, te posljedn</w:t>
      </w:r>
      <w:r w:rsidR="00397A63">
        <w:rPr>
          <w:rFonts w:hAnsi="Times New Roman" w:ascii="Times New Roman"/>
        </w:rPr>
        <w:t>j</w:t>
      </w:r>
      <w:r w:rsidR="00397A63" w:rsidRPr="00F928FC">
        <w:rPr>
          <w:rFonts w:hAnsi="Times New Roman" w:ascii="Times New Roman"/>
        </w:rPr>
        <w:t>u ratu (20. rata) u iznosu od 67,86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t>93</w:t>
      </w:r>
      <w:r w:rsidR="00397A63">
        <w:rPr>
          <w:rFonts w:hAnsi="Times New Roman" w:ascii="Times New Roman"/>
        </w:rPr>
        <w:t xml:space="preserve">) </w:t>
      </w:r>
      <w:r w:rsidR="00397A63" w:rsidRPr="00F928FC">
        <w:rPr>
          <w:rFonts w:hAnsi="Times New Roman" w:ascii="Times New Roman"/>
        </w:rPr>
        <w:t>Vjerovniku TOBRAL d.o.o. za obradu i montažu metalnih konstrukcija, instalacija, limariju i trgovinu,</w:t>
      </w:r>
      <w:r w:rsidR="00397A63" w:rsidRPr="00CA77EF">
        <w:rPr>
          <w:rFonts w:hAnsi="Times New Roman" w:ascii="Times New Roman"/>
        </w:rPr>
        <w:t xml:space="preserve"> </w:t>
      </w:r>
      <w:r w:rsidR="00397A63" w:rsidRPr="00F928FC">
        <w:rPr>
          <w:rFonts w:hAnsi="Times New Roman" w:ascii="Times New Roman"/>
        </w:rPr>
        <w:t>Đakovo,  Bana Jelačića 65, OIB 21737245998</w:t>
      </w:r>
      <w:r w:rsidR="00397A63">
        <w:rPr>
          <w:rFonts w:hAnsi="Times New Roman" w:ascii="Times New Roman"/>
        </w:rPr>
        <w:t>,</w:t>
      </w:r>
      <w:r w:rsidR="00397A63" w:rsidRPr="00F928FC">
        <w:rPr>
          <w:rFonts w:hAnsi="Times New Roman" w:ascii="Times New Roman"/>
        </w:rPr>
        <w:t xml:space="preserve"> utvrđena je tražbina u iznosu od 6.062,28 kn. Sukladno</w:t>
      </w:r>
      <w:r w:rsidR="00AF35F2">
        <w:rPr>
          <w:rFonts w:hAnsi="Times New Roman" w:ascii="Times New Roman"/>
        </w:rPr>
        <w:t xml:space="preserve"> Izmijenjenom p</w:t>
      </w:r>
      <w:r w:rsidR="00397A63" w:rsidRPr="00F928FC">
        <w:rPr>
          <w:rFonts w:hAnsi="Times New Roman" w:ascii="Times New Roman"/>
        </w:rPr>
        <w:t>lanu financijskog restrukturiranja smanjeni iznos tražbine iznosi 4.849,82 kn, dok Vjerovnik otpušta Dužniku dio tražbine u iznosu od 1.212,46 kn, a Dužnik prihvaća otpust duga. Dužnik se obvezuje vjerovniku platiti tražbinu u iznosu od 4.849,82 kn, nakon isteka 2 (dvije) godine počeka u 20 (dvadeset)  kvartalnih rata, i to u 19 (devetnaest) jednakih kvartalnih rata u iznosu od po 242,49 kn, te posljedn</w:t>
      </w:r>
      <w:r w:rsidR="00397A63">
        <w:rPr>
          <w:rFonts w:hAnsi="Times New Roman" w:ascii="Times New Roman"/>
        </w:rPr>
        <w:t>j</w:t>
      </w:r>
      <w:r w:rsidR="00397A63" w:rsidRPr="00F928FC">
        <w:rPr>
          <w:rFonts w:hAnsi="Times New Roman" w:ascii="Times New Roman"/>
        </w:rPr>
        <w:t>u ratu (20. rata) u iznosu od 242,51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t>94</w:t>
      </w:r>
      <w:r w:rsidR="00397A63">
        <w:rPr>
          <w:rFonts w:hAnsi="Times New Roman" w:ascii="Times New Roman"/>
        </w:rPr>
        <w:t xml:space="preserve">) </w:t>
      </w:r>
      <w:r w:rsidR="00397A63" w:rsidRPr="00F928FC">
        <w:rPr>
          <w:rFonts w:hAnsi="Times New Roman" w:ascii="Times New Roman"/>
        </w:rPr>
        <w:t>Vjerovniku TOP TEAM PLUS društvo s ograničenom odgovornošću  za trgovinu i usluge, Lučko, Ul. Hrastovička 19, OIB 39314954298</w:t>
      </w:r>
      <w:r w:rsidR="00397A63">
        <w:rPr>
          <w:rFonts w:hAnsi="Times New Roman" w:ascii="Times New Roman"/>
        </w:rPr>
        <w:t>,</w:t>
      </w:r>
      <w:r w:rsidR="00397A63" w:rsidRPr="00F928FC">
        <w:rPr>
          <w:rFonts w:hAnsi="Times New Roman" w:ascii="Times New Roman"/>
        </w:rPr>
        <w:t xml:space="preserve"> utvrđena je tražbina u iznosu od 56,14 kn. Sukladno </w:t>
      </w:r>
      <w:r w:rsidR="00AF35F2">
        <w:rPr>
          <w:rFonts w:hAnsi="Times New Roman" w:ascii="Times New Roman"/>
        </w:rPr>
        <w:t>Izmijenjenom p</w:t>
      </w:r>
      <w:r w:rsidR="00397A63" w:rsidRPr="00F928FC">
        <w:rPr>
          <w:rFonts w:hAnsi="Times New Roman" w:ascii="Times New Roman"/>
        </w:rPr>
        <w:t xml:space="preserve">lanu financijskog restrukturiranja smanjeni iznos tražbine iznosi 44,91 kn, dok Vjerovnik otpušta Dužniku dio tražbine u iznosu od 11,23 kn, a Dužnik </w:t>
      </w:r>
      <w:r w:rsidR="00397A63" w:rsidRPr="00F928FC">
        <w:rPr>
          <w:rFonts w:hAnsi="Times New Roman" w:ascii="Times New Roman"/>
        </w:rPr>
        <w:lastRenderedPageBreak/>
        <w:t>prihvaća otpust duga. Dužnik se obvezuje vjerovniku platiti tražbinu u iznosu od 44,91 kn, nakon isteka 2 (dvije) godine počeka u 20 (dvadeset)  kvartalnih rata, i to u 19 (devetnaest) jednakih kvartalnih rata u iznosu od po 2,25 kn, te posljedn</w:t>
      </w:r>
      <w:r w:rsidR="00397A63">
        <w:rPr>
          <w:rFonts w:hAnsi="Times New Roman" w:ascii="Times New Roman"/>
        </w:rPr>
        <w:t>j</w:t>
      </w:r>
      <w:r w:rsidR="00397A63" w:rsidRPr="00F928FC">
        <w:rPr>
          <w:rFonts w:hAnsi="Times New Roman" w:ascii="Times New Roman"/>
        </w:rPr>
        <w:t>u ratu (20. rata) u iznosu od 2,16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t>95</w:t>
      </w:r>
      <w:r w:rsidR="00397A63">
        <w:rPr>
          <w:rFonts w:hAnsi="Times New Roman" w:ascii="Times New Roman"/>
        </w:rPr>
        <w:t xml:space="preserve">)  </w:t>
      </w:r>
      <w:r w:rsidR="00397A63" w:rsidRPr="00F928FC">
        <w:rPr>
          <w:rFonts w:hAnsi="Times New Roman" w:ascii="Times New Roman"/>
        </w:rPr>
        <w:t>Vjerovniku TORUS društvo s ograničenom odgovornošću za trgovinu i popravak hidrauličkih i pneumatskih sustava, Zagreb, Gmajnje 22, OIB 43070229748</w:t>
      </w:r>
      <w:r w:rsidR="00397A63">
        <w:rPr>
          <w:rFonts w:hAnsi="Times New Roman" w:ascii="Times New Roman"/>
        </w:rPr>
        <w:t>,</w:t>
      </w:r>
      <w:r w:rsidR="00397A63" w:rsidRPr="00F928FC">
        <w:rPr>
          <w:rFonts w:hAnsi="Times New Roman" w:ascii="Times New Roman"/>
        </w:rPr>
        <w:t xml:space="preserve"> utvrđena je tražbina u iznosu od 412,65 kn. Sukladno </w:t>
      </w:r>
      <w:r w:rsidR="00AF35F2">
        <w:rPr>
          <w:rFonts w:hAnsi="Times New Roman" w:ascii="Times New Roman"/>
        </w:rPr>
        <w:t>Izmijenjenom p</w:t>
      </w:r>
      <w:r w:rsidR="00397A63" w:rsidRPr="00F928FC">
        <w:rPr>
          <w:rFonts w:hAnsi="Times New Roman" w:ascii="Times New Roman"/>
        </w:rPr>
        <w:t>lanu financijskog restrukturiranja smanjeni iznos tražbine iznosi 330,12 kn, dok Vjerovnik otpušta Dužniku dio tražbine u iznosu od 82,53 kn, a Dužnik prihvaća otpust duga. Dužnik se obvezuje vjerovniku platiti tražbinu u iznosu od 330,12 kn, nakon isteka 2 (dvije) godine počeka u 20 (dvadeset)  kvartalnih rata, i to u 19 (devetnaest) jednakih kvartalnih rata u iznosu od po 16,51 kn, te posljedn</w:t>
      </w:r>
      <w:r w:rsidR="00397A63">
        <w:rPr>
          <w:rFonts w:hAnsi="Times New Roman" w:ascii="Times New Roman"/>
        </w:rPr>
        <w:t>j</w:t>
      </w:r>
      <w:r w:rsidR="00397A63" w:rsidRPr="00F928FC">
        <w:rPr>
          <w:rFonts w:hAnsi="Times New Roman" w:ascii="Times New Roman"/>
        </w:rPr>
        <w:t>u ratu (20. rata) u iznosu od 16,43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397A63" w:rsidP="00397A63" w:rsidR="00397A63">
      <w:pPr>
        <w:jc w:val="both"/>
        <w:rPr>
          <w:rFonts w:hAnsi="Times New Roman" w:ascii="Times New Roman"/>
        </w:rPr>
      </w:pPr>
      <w:r>
        <w:rPr>
          <w:rFonts w:hAnsi="Times New Roman" w:ascii="Times New Roman"/>
        </w:rPr>
        <w:t xml:space="preserve"> </w:t>
      </w:r>
      <w:r>
        <w:rPr>
          <w:rFonts w:hAnsi="Times New Roman" w:ascii="Times New Roman"/>
        </w:rPr>
        <w:tab/>
      </w:r>
      <w:r w:rsidR="000831F1">
        <w:rPr>
          <w:rFonts w:hAnsi="Times New Roman" w:ascii="Times New Roman"/>
        </w:rPr>
        <w:t>96</w:t>
      </w:r>
      <w:r>
        <w:rPr>
          <w:rFonts w:hAnsi="Times New Roman" w:ascii="Times New Roman"/>
        </w:rPr>
        <w:t xml:space="preserve">) </w:t>
      </w:r>
      <w:r w:rsidRPr="00F928FC">
        <w:rPr>
          <w:rFonts w:hAnsi="Times New Roman" w:ascii="Times New Roman"/>
        </w:rPr>
        <w:t>Vjerovniku TORUS PNEUMATIKA d.o.o. za trgovinu i usluge, Rakitje, Savišće 2, OIB 26737604832</w:t>
      </w:r>
      <w:r>
        <w:rPr>
          <w:rFonts w:hAnsi="Times New Roman" w:ascii="Times New Roman"/>
        </w:rPr>
        <w:t>,</w:t>
      </w:r>
      <w:r w:rsidRPr="00F928FC">
        <w:rPr>
          <w:rFonts w:hAnsi="Times New Roman" w:ascii="Times New Roman"/>
        </w:rPr>
        <w:t xml:space="preserve"> utvrđena je tražbina u iznosu od 3.452,88 kn. Sukladno</w:t>
      </w:r>
      <w:r w:rsidR="00AF35F2">
        <w:rPr>
          <w:rFonts w:hAnsi="Times New Roman" w:ascii="Times New Roman"/>
        </w:rPr>
        <w:t xml:space="preserve"> Izmijenjenom p</w:t>
      </w:r>
      <w:r w:rsidRPr="00F928FC">
        <w:rPr>
          <w:rFonts w:hAnsi="Times New Roman" w:ascii="Times New Roman"/>
        </w:rPr>
        <w:t>lanu financijskog restrukturiranja smanjeni iznos tražbine iznosi 2.762,30 kn, dok Vjerovnik otpušta Dužniku dio tražbine u iznosu od 690,58 kn, a Dužnik prihvaća otpust duga. Dužnik se obvezuje vjerovniku platiti tražbinu u iznosu od 2.762,30 kn, nakon isteka 2 (dvije) godine počeka u 20 (dvadeset)  kvartalnih rata, i to u 19 (devetnaest) jednakih kvartalnih rata u iznosu od po 138,12 kn, te posljedn</w:t>
      </w:r>
      <w:r>
        <w:rPr>
          <w:rFonts w:hAnsi="Times New Roman" w:ascii="Times New Roman"/>
        </w:rPr>
        <w:t>j</w:t>
      </w:r>
      <w:r w:rsidRPr="00F928FC">
        <w:rPr>
          <w:rFonts w:hAnsi="Times New Roman" w:ascii="Times New Roman"/>
        </w:rPr>
        <w:t>u ratu (20. rata) u iznosu od 138,02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t>97</w:t>
      </w:r>
      <w:r w:rsidR="00397A63">
        <w:rPr>
          <w:rFonts w:hAnsi="Times New Roman" w:ascii="Times New Roman"/>
        </w:rPr>
        <w:t xml:space="preserve">) </w:t>
      </w:r>
      <w:r w:rsidR="00397A63" w:rsidRPr="00F928FC">
        <w:rPr>
          <w:rFonts w:hAnsi="Times New Roman" w:ascii="Times New Roman"/>
        </w:rPr>
        <w:t xml:space="preserve">Vjerovniku TRANSPORTI ĆAĆIĆ d.o.o. za prijevoz </w:t>
      </w:r>
      <w:r w:rsidR="00AF35F2">
        <w:rPr>
          <w:rFonts w:hAnsi="Times New Roman" w:ascii="Times New Roman"/>
        </w:rPr>
        <w:t>i usluge, Zagreb, Mejna 10, OIB</w:t>
      </w:r>
      <w:r w:rsidR="00397A63" w:rsidRPr="00F928FC">
        <w:rPr>
          <w:rFonts w:hAnsi="Times New Roman" w:ascii="Times New Roman"/>
        </w:rPr>
        <w:t xml:space="preserve"> </w:t>
      </w:r>
      <w:r w:rsidR="00397A63">
        <w:rPr>
          <w:rFonts w:hAnsi="Times New Roman" w:ascii="Times New Roman"/>
        </w:rPr>
        <w:t>61969201812,</w:t>
      </w:r>
      <w:r w:rsidR="00397A63" w:rsidRPr="00F928FC">
        <w:rPr>
          <w:rFonts w:hAnsi="Times New Roman" w:ascii="Times New Roman"/>
        </w:rPr>
        <w:t xml:space="preserve"> utvrđena je tražbina u iznosu od 418,05 kn. Sukladno</w:t>
      </w:r>
      <w:r w:rsidR="00AF35F2">
        <w:rPr>
          <w:rFonts w:hAnsi="Times New Roman" w:ascii="Times New Roman"/>
        </w:rPr>
        <w:t xml:space="preserve"> Izmijenjenom p</w:t>
      </w:r>
      <w:r w:rsidR="00397A63" w:rsidRPr="00F928FC">
        <w:rPr>
          <w:rFonts w:hAnsi="Times New Roman" w:ascii="Times New Roman"/>
        </w:rPr>
        <w:t>lanu financijskog restrukturiranja smanjeni iznos tražbine iznosi 334,44 kn, dok Vjerovnik otpušta Dužniku dio tražbine u iznosu od 83,61 kn, a Dužnik prihvaća otpust duga. Dužnik se obvezuje vjerovniku platiti tražbinu u iznosu od 334,44 kn, nakon isteka 2 (dvije) godine počeka u 20 (dvadeset)  kvartalnih rata, i to u 19 (devetnaest) jednakih kvartalnih rata u iznosu od po 16,72 kn, te posljedn</w:t>
      </w:r>
      <w:r w:rsidR="00397A63">
        <w:rPr>
          <w:rFonts w:hAnsi="Times New Roman" w:ascii="Times New Roman"/>
        </w:rPr>
        <w:t>j</w:t>
      </w:r>
      <w:r w:rsidR="00397A63" w:rsidRPr="00F928FC">
        <w:rPr>
          <w:rFonts w:hAnsi="Times New Roman" w:ascii="Times New Roman"/>
        </w:rPr>
        <w:t>u ratu</w:t>
      </w:r>
      <w:r w:rsidR="00AF35F2">
        <w:rPr>
          <w:rFonts w:hAnsi="Times New Roman" w:ascii="Times New Roman"/>
        </w:rPr>
        <w:t xml:space="preserve"> (20. rata) u iznosu od 16,76 k</w:t>
      </w:r>
      <w:r w:rsidR="00397A63" w:rsidRPr="00F928FC">
        <w:rPr>
          <w:rFonts w:hAnsi="Times New Roman" w:ascii="Times New Roman"/>
        </w:rPr>
        <w:t>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t>98</w:t>
      </w:r>
      <w:r w:rsidR="00397A63">
        <w:rPr>
          <w:rFonts w:hAnsi="Times New Roman" w:ascii="Times New Roman"/>
        </w:rPr>
        <w:t xml:space="preserve">) </w:t>
      </w:r>
      <w:r w:rsidR="00397A63" w:rsidRPr="00F928FC">
        <w:rPr>
          <w:rFonts w:hAnsi="Times New Roman" w:ascii="Times New Roman"/>
        </w:rPr>
        <w:t>Vjerovniku TRGOMETAL d.o.o. za trgovinu i proiz</w:t>
      </w:r>
      <w:r w:rsidR="00AF35F2">
        <w:rPr>
          <w:rFonts w:hAnsi="Times New Roman" w:ascii="Times New Roman"/>
        </w:rPr>
        <w:t>vodnju, Zagreb, Kovinska 4, OIB</w:t>
      </w:r>
      <w:r w:rsidR="00397A63" w:rsidRPr="00F928FC">
        <w:rPr>
          <w:rFonts w:hAnsi="Times New Roman" w:ascii="Times New Roman"/>
        </w:rPr>
        <w:t xml:space="preserve"> 26004523816</w:t>
      </w:r>
      <w:r w:rsidR="00397A63">
        <w:rPr>
          <w:rFonts w:hAnsi="Times New Roman" w:ascii="Times New Roman"/>
        </w:rPr>
        <w:t>,</w:t>
      </w:r>
      <w:r w:rsidR="00397A63" w:rsidRPr="00F928FC">
        <w:rPr>
          <w:rFonts w:hAnsi="Times New Roman" w:ascii="Times New Roman"/>
        </w:rPr>
        <w:t xml:space="preserve"> utvrđena je tražbina u iznosu od 840,69 kn. Sukladno </w:t>
      </w:r>
      <w:r w:rsidR="00AF35F2">
        <w:rPr>
          <w:rFonts w:hAnsi="Times New Roman" w:ascii="Times New Roman"/>
        </w:rPr>
        <w:t>Izmijenjenom p</w:t>
      </w:r>
      <w:r w:rsidR="00397A63" w:rsidRPr="00F928FC">
        <w:rPr>
          <w:rFonts w:hAnsi="Times New Roman" w:ascii="Times New Roman"/>
        </w:rPr>
        <w:t>lanu financijskog restrukturiranja smanjeni iznos tražbine iznosi 672,55 kn, dok Vjerovnik otpušta Dužniku dio tražbine u iznosu od 168,14 kn, a Dužnik prihvaća otpust duga. Dužnik se obvezuje vjerovniku platiti tražbinu u iznosu od 672,55 kn, nakon isteka 2 (dvije) godine počeka u 20 (dvadeset)  kvartalnih rata, i to u 19 (devetnaest) jednakih kvartalnih rata u iznosu od po 33,63 kn, te posljedn</w:t>
      </w:r>
      <w:r w:rsidR="00397A63">
        <w:rPr>
          <w:rFonts w:hAnsi="Times New Roman" w:ascii="Times New Roman"/>
        </w:rPr>
        <w:t>j</w:t>
      </w:r>
      <w:r w:rsidR="00397A63" w:rsidRPr="00F928FC">
        <w:rPr>
          <w:rFonts w:hAnsi="Times New Roman" w:ascii="Times New Roman"/>
        </w:rPr>
        <w:t xml:space="preserve">u ratu (20. rata) u iznosu od 33,58 kn, bez kamata. Prva rata dospijeva 2 (dvije) godine nakon pravomoćnosti  ove predstečajne nagodbe sklopljene </w:t>
      </w:r>
      <w:r w:rsidR="00397A63" w:rsidRPr="00F928FC">
        <w:rPr>
          <w:rFonts w:hAnsi="Times New Roman" w:ascii="Times New Roman"/>
        </w:rPr>
        <w:lastRenderedPageBreak/>
        <w:t>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t>99</w:t>
      </w:r>
      <w:r w:rsidR="00397A63">
        <w:rPr>
          <w:rFonts w:hAnsi="Times New Roman" w:ascii="Times New Roman"/>
        </w:rPr>
        <w:t xml:space="preserve">) </w:t>
      </w:r>
      <w:r w:rsidR="00397A63" w:rsidRPr="00F928FC">
        <w:rPr>
          <w:rFonts w:hAnsi="Times New Roman" w:ascii="Times New Roman"/>
        </w:rPr>
        <w:t>Vjerovniku TRGOSTAL</w:t>
      </w:r>
      <w:r w:rsidR="008639BF">
        <w:rPr>
          <w:rFonts w:hAnsi="Times New Roman" w:ascii="Times New Roman"/>
        </w:rPr>
        <w:t xml:space="preserve"> </w:t>
      </w:r>
      <w:r w:rsidR="00397A63" w:rsidRPr="00F928FC">
        <w:rPr>
          <w:rFonts w:hAnsi="Times New Roman" w:ascii="Times New Roman"/>
        </w:rPr>
        <w:t>-</w:t>
      </w:r>
      <w:r w:rsidR="008639BF">
        <w:rPr>
          <w:rFonts w:hAnsi="Times New Roman" w:ascii="Times New Roman"/>
        </w:rPr>
        <w:t xml:space="preserve"> </w:t>
      </w:r>
      <w:r w:rsidR="00397A63" w:rsidRPr="00F928FC">
        <w:rPr>
          <w:rFonts w:hAnsi="Times New Roman" w:ascii="Times New Roman"/>
        </w:rPr>
        <w:t>LUBENJAK javno trgovačko društvo za trgovinu, usluge i posredovanje, Zagreb,</w:t>
      </w:r>
      <w:r w:rsidR="00397A63">
        <w:rPr>
          <w:rFonts w:hAnsi="Times New Roman" w:ascii="Times New Roman"/>
        </w:rPr>
        <w:t xml:space="preserve"> </w:t>
      </w:r>
      <w:r w:rsidR="00397A63" w:rsidRPr="00F928FC">
        <w:rPr>
          <w:rFonts w:hAnsi="Times New Roman" w:ascii="Times New Roman"/>
        </w:rPr>
        <w:t>Krčelićeva 27, OIB 99176359078</w:t>
      </w:r>
      <w:r w:rsidR="00397A63">
        <w:rPr>
          <w:rFonts w:hAnsi="Times New Roman" w:ascii="Times New Roman"/>
        </w:rPr>
        <w:t>,</w:t>
      </w:r>
      <w:r w:rsidR="00397A63" w:rsidRPr="00F928FC">
        <w:rPr>
          <w:rFonts w:hAnsi="Times New Roman" w:ascii="Times New Roman"/>
        </w:rPr>
        <w:t xml:space="preserve"> utvrđena je tražbina u iznosu od 100,00 kn. Sukladno</w:t>
      </w:r>
      <w:r w:rsidR="00FE275D">
        <w:rPr>
          <w:rFonts w:hAnsi="Times New Roman" w:ascii="Times New Roman"/>
        </w:rPr>
        <w:t xml:space="preserve"> Izmijenjenom</w:t>
      </w:r>
      <w:r w:rsidR="00397A63" w:rsidRPr="00F928FC">
        <w:rPr>
          <w:rFonts w:hAnsi="Times New Roman" w:ascii="Times New Roman"/>
        </w:rPr>
        <w:t xml:space="preserve"> </w:t>
      </w:r>
      <w:r w:rsidR="00FE275D">
        <w:rPr>
          <w:rFonts w:hAnsi="Times New Roman" w:ascii="Times New Roman"/>
        </w:rPr>
        <w:t>p</w:t>
      </w:r>
      <w:r w:rsidR="00397A63" w:rsidRPr="00F928FC">
        <w:rPr>
          <w:rFonts w:hAnsi="Times New Roman" w:ascii="Times New Roman"/>
        </w:rPr>
        <w:t>lanu financijskog restrukturiranja smanjeni iznos tražbine iznosi 80,00 kn, dok Vjerovnik otpušta Dužniku dio tražbine u iznosu od 20,00 kn, a Dužnik prihvaća otpust duga. Dužnik se obvezuje vjerovniku platiti tražbinu u iznosu od 80,00 kn, nakon isteka 2 (dvije) godine počeka u 20 (dvadeset)  kvartalnih rata u iznosu od po 4,00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397A63" w:rsidP="00397A63" w:rsidR="00397A63">
      <w:pPr>
        <w:ind w:firstLine="708"/>
        <w:jc w:val="both"/>
        <w:rPr>
          <w:rFonts w:hAnsi="Times New Roman" w:ascii="Times New Roman"/>
        </w:rPr>
      </w:pPr>
      <w:r>
        <w:rPr>
          <w:rFonts w:hAnsi="Times New Roman" w:ascii="Times New Roman"/>
        </w:rPr>
        <w:t>10</w:t>
      </w:r>
      <w:r w:rsidR="000831F1">
        <w:rPr>
          <w:rFonts w:hAnsi="Times New Roman" w:ascii="Times New Roman"/>
        </w:rPr>
        <w:t>0</w:t>
      </w:r>
      <w:r>
        <w:rPr>
          <w:rFonts w:hAnsi="Times New Roman" w:ascii="Times New Roman"/>
        </w:rPr>
        <w:t xml:space="preserve">) </w:t>
      </w:r>
      <w:r w:rsidRPr="00F928FC">
        <w:rPr>
          <w:rFonts w:hAnsi="Times New Roman" w:ascii="Times New Roman"/>
        </w:rPr>
        <w:t xml:space="preserve">Vjerovniku U.D. BRZI AUTO SERVIS jednostavno društvo s ograničenom odgovornošću za trgovinu i </w:t>
      </w:r>
      <w:r w:rsidR="00FE275D">
        <w:rPr>
          <w:rFonts w:hAnsi="Times New Roman" w:ascii="Times New Roman"/>
        </w:rPr>
        <w:t>usluge, Zagreb, Karasova 5, OIB</w:t>
      </w:r>
      <w:r w:rsidRPr="00F928FC">
        <w:rPr>
          <w:rFonts w:hAnsi="Times New Roman" w:ascii="Times New Roman"/>
        </w:rPr>
        <w:t xml:space="preserve"> 79838487817</w:t>
      </w:r>
      <w:r>
        <w:rPr>
          <w:rFonts w:hAnsi="Times New Roman" w:ascii="Times New Roman"/>
        </w:rPr>
        <w:t>,</w:t>
      </w:r>
      <w:r w:rsidRPr="00F928FC">
        <w:rPr>
          <w:rFonts w:hAnsi="Times New Roman" w:ascii="Times New Roman"/>
        </w:rPr>
        <w:t xml:space="preserve"> utvrđena je tražbina u iznosu od 1.097,25 kn. Sukladno</w:t>
      </w:r>
      <w:r w:rsidR="00FE275D">
        <w:rPr>
          <w:rFonts w:hAnsi="Times New Roman" w:ascii="Times New Roman"/>
        </w:rPr>
        <w:t xml:space="preserve"> Izmijenjenom p</w:t>
      </w:r>
      <w:r w:rsidRPr="00F928FC">
        <w:rPr>
          <w:rFonts w:hAnsi="Times New Roman" w:ascii="Times New Roman"/>
        </w:rPr>
        <w:t>lanu financijskog restrukturiranja smanjeni iznos tražbine iznosi 877,80 kn, dok Vjerovnik otpušta Dužniku dio tražbine u iznosu od 219,45 kn, a Dužnik prihvaća otpust duga. Dužnik se obvezuje vjerovniku platit</w:t>
      </w:r>
      <w:r w:rsidR="00FE275D">
        <w:rPr>
          <w:rFonts w:hAnsi="Times New Roman" w:ascii="Times New Roman"/>
        </w:rPr>
        <w:t>i tražbinu u iznosu od 877,80 k</w:t>
      </w:r>
      <w:r w:rsidRPr="00F928FC">
        <w:rPr>
          <w:rFonts w:hAnsi="Times New Roman" w:ascii="Times New Roman"/>
        </w:rPr>
        <w:t>n, nakon isteka 2 (dvije) godine počeka u 20 (dvadeset)  jednakih kvartal</w:t>
      </w:r>
      <w:r w:rsidR="00FE275D">
        <w:rPr>
          <w:rFonts w:hAnsi="Times New Roman" w:ascii="Times New Roman"/>
        </w:rPr>
        <w:t>nih rata u iznosu od po 43,89 k</w:t>
      </w:r>
      <w:r w:rsidRPr="00F928FC">
        <w:rPr>
          <w:rFonts w:hAnsi="Times New Roman" w:ascii="Times New Roman"/>
        </w:rPr>
        <w:t>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397A63" w:rsidP="00397A63" w:rsidR="00397A63">
      <w:pPr>
        <w:ind w:firstLine="708"/>
        <w:jc w:val="both"/>
        <w:rPr>
          <w:rFonts w:hAnsi="Times New Roman" w:ascii="Times New Roman"/>
        </w:rPr>
      </w:pPr>
      <w:r>
        <w:rPr>
          <w:rFonts w:hAnsi="Times New Roman" w:ascii="Times New Roman"/>
        </w:rPr>
        <w:t>10</w:t>
      </w:r>
      <w:r w:rsidR="000831F1">
        <w:rPr>
          <w:rFonts w:hAnsi="Times New Roman" w:ascii="Times New Roman"/>
        </w:rPr>
        <w:t>1</w:t>
      </w:r>
      <w:r>
        <w:rPr>
          <w:rFonts w:hAnsi="Times New Roman" w:ascii="Times New Roman"/>
        </w:rPr>
        <w:t xml:space="preserve">) </w:t>
      </w:r>
      <w:r w:rsidRPr="00F928FC">
        <w:rPr>
          <w:rFonts w:hAnsi="Times New Roman" w:ascii="Times New Roman"/>
        </w:rPr>
        <w:t>Vjerovniku UP LIFTS d.o.o. za građenje, Zagreb, Oporovečka 5, OIB 00866998010</w:t>
      </w:r>
      <w:r>
        <w:rPr>
          <w:rFonts w:hAnsi="Times New Roman" w:ascii="Times New Roman"/>
        </w:rPr>
        <w:t>,</w:t>
      </w:r>
      <w:r w:rsidRPr="00F928FC">
        <w:rPr>
          <w:rFonts w:hAnsi="Times New Roman" w:ascii="Times New Roman"/>
        </w:rPr>
        <w:t xml:space="preserve"> utvrđena je tražbina u iznosu od 2.176,60 kn. Sukladno </w:t>
      </w:r>
      <w:r w:rsidR="00FE275D">
        <w:rPr>
          <w:rFonts w:hAnsi="Times New Roman" w:ascii="Times New Roman"/>
        </w:rPr>
        <w:t>Izmijenjenom p</w:t>
      </w:r>
      <w:r w:rsidRPr="00F928FC">
        <w:rPr>
          <w:rFonts w:hAnsi="Times New Roman" w:ascii="Times New Roman"/>
        </w:rPr>
        <w:t>lanu financijskog restrukturiranja smanjeni iznos tražbine iznosi 1.741,28 kn, dok Vjerovnik otpušta Dužniku dio tražbine u iznosu od 435,32 kn, a Dužnik prihvaća otpust duga. Dužnik se obvezuje vjerovniku platiti tražbinu u iznosu od 1.741,28 kn, nakon isteka 2 (dvije) godine počeka u 20 (dvadeset)  kvartalnih rata, i to u 19 (devetnaest) jednakih kvartalnih rata u iznosu od po 87,06 kn, te posljedn</w:t>
      </w:r>
      <w:r>
        <w:rPr>
          <w:rFonts w:hAnsi="Times New Roman" w:ascii="Times New Roman"/>
        </w:rPr>
        <w:t>j</w:t>
      </w:r>
      <w:r w:rsidRPr="00F928FC">
        <w:rPr>
          <w:rFonts w:hAnsi="Times New Roman" w:ascii="Times New Roman"/>
        </w:rPr>
        <w:t>u ratu (20. rata) u iznosu od 87,14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397A63" w:rsidP="00397A63" w:rsidR="00397A63">
      <w:pPr>
        <w:ind w:firstLine="708"/>
        <w:jc w:val="both"/>
        <w:rPr>
          <w:rFonts w:hAnsi="Times New Roman" w:ascii="Times New Roman"/>
        </w:rPr>
      </w:pPr>
      <w:r>
        <w:rPr>
          <w:rFonts w:hAnsi="Times New Roman" w:ascii="Times New Roman"/>
        </w:rPr>
        <w:t>1</w:t>
      </w:r>
      <w:r w:rsidR="000831F1">
        <w:rPr>
          <w:rFonts w:hAnsi="Times New Roman" w:ascii="Times New Roman"/>
        </w:rPr>
        <w:t>02</w:t>
      </w:r>
      <w:r>
        <w:rPr>
          <w:rFonts w:hAnsi="Times New Roman" w:ascii="Times New Roman"/>
        </w:rPr>
        <w:t xml:space="preserve">) </w:t>
      </w:r>
      <w:r w:rsidRPr="00F928FC">
        <w:rPr>
          <w:rFonts w:hAnsi="Times New Roman" w:ascii="Times New Roman"/>
        </w:rPr>
        <w:t xml:space="preserve">Vjerovniku VALOR društvo s ograničenom odgovornošću za projektiranje, građenje, nadzor nad građenjem i upravljanje projektima gradnje, Buići, </w:t>
      </w:r>
      <w:r>
        <w:rPr>
          <w:rFonts w:hAnsi="Times New Roman" w:ascii="Times New Roman"/>
        </w:rPr>
        <w:t xml:space="preserve"> </w:t>
      </w:r>
      <w:r w:rsidR="00FE275D">
        <w:rPr>
          <w:rFonts w:hAnsi="Times New Roman" w:ascii="Times New Roman"/>
        </w:rPr>
        <w:t>Buići 54, OIB</w:t>
      </w:r>
      <w:r w:rsidRPr="00F928FC">
        <w:rPr>
          <w:rFonts w:hAnsi="Times New Roman" w:ascii="Times New Roman"/>
        </w:rPr>
        <w:t xml:space="preserve"> 53153761073</w:t>
      </w:r>
      <w:r>
        <w:rPr>
          <w:rFonts w:hAnsi="Times New Roman" w:ascii="Times New Roman"/>
        </w:rPr>
        <w:t>,</w:t>
      </w:r>
      <w:r w:rsidRPr="00F928FC">
        <w:rPr>
          <w:rFonts w:hAnsi="Times New Roman" w:ascii="Times New Roman"/>
        </w:rPr>
        <w:t xml:space="preserve"> utvrđena je tražbina u iznosu od 68,75 kn. Sukladno </w:t>
      </w:r>
      <w:r w:rsidR="00FE275D">
        <w:rPr>
          <w:rFonts w:hAnsi="Times New Roman" w:ascii="Times New Roman"/>
        </w:rPr>
        <w:t>Izmijenjenom p</w:t>
      </w:r>
      <w:r w:rsidRPr="00F928FC">
        <w:rPr>
          <w:rFonts w:hAnsi="Times New Roman" w:ascii="Times New Roman"/>
        </w:rPr>
        <w:t>lanu financijskog restrukturiranja smanjeni iznos tražbine iznosi 55,00 kn, dok Vjerovnik otpušta Dužniku dio tražbine u iznosu od 13,75</w:t>
      </w:r>
      <w:r w:rsidR="00FE275D">
        <w:rPr>
          <w:rFonts w:hAnsi="Times New Roman" w:ascii="Times New Roman"/>
        </w:rPr>
        <w:t xml:space="preserve"> </w:t>
      </w:r>
      <w:r w:rsidRPr="00F928FC">
        <w:rPr>
          <w:rFonts w:hAnsi="Times New Roman" w:ascii="Times New Roman"/>
        </w:rPr>
        <w:t>kn, a Dužnik prihvaća otpust duga. Dužnik se obvezuje vjerovniku platiti tražbinu u iznosu od 55,00 kn, nakon isteka 2 (dvije) godine počeka u 20 (dvadeset)  jednakih kvartalnih rata u iznosu od po 2,75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t>103</w:t>
      </w:r>
      <w:r w:rsidR="00397A63">
        <w:rPr>
          <w:rFonts w:hAnsi="Times New Roman" w:ascii="Times New Roman"/>
        </w:rPr>
        <w:t xml:space="preserve">) </w:t>
      </w:r>
      <w:r w:rsidR="00397A63" w:rsidRPr="00F928FC">
        <w:rPr>
          <w:rFonts w:hAnsi="Times New Roman" w:ascii="Times New Roman"/>
        </w:rPr>
        <w:t>Vjerovniku VAR društvo s ograničenom odgovornošću za unutarnju i vanjsku trgovinu i usluge,</w:t>
      </w:r>
      <w:r w:rsidR="00397A63" w:rsidRPr="003633A1">
        <w:rPr>
          <w:rFonts w:hAnsi="Times New Roman" w:ascii="Times New Roman"/>
        </w:rPr>
        <w:t xml:space="preserve"> </w:t>
      </w:r>
      <w:r w:rsidR="00FE275D">
        <w:rPr>
          <w:rFonts w:hAnsi="Times New Roman" w:ascii="Times New Roman"/>
        </w:rPr>
        <w:t>Zagreb,  Primišljanska 3, OIB</w:t>
      </w:r>
      <w:r w:rsidR="00397A63" w:rsidRPr="00F928FC">
        <w:rPr>
          <w:rFonts w:hAnsi="Times New Roman" w:ascii="Times New Roman"/>
        </w:rPr>
        <w:t xml:space="preserve"> 66402309304</w:t>
      </w:r>
      <w:r w:rsidR="00397A63">
        <w:rPr>
          <w:rFonts w:hAnsi="Times New Roman" w:ascii="Times New Roman"/>
        </w:rPr>
        <w:t>,</w:t>
      </w:r>
      <w:r w:rsidR="00397A63" w:rsidRPr="00F928FC">
        <w:rPr>
          <w:rFonts w:hAnsi="Times New Roman" w:ascii="Times New Roman"/>
        </w:rPr>
        <w:t xml:space="preserve"> utvrđena je tražbina u iznosu od 312,50 kn. Sukladno </w:t>
      </w:r>
      <w:r w:rsidR="00FE275D">
        <w:rPr>
          <w:rFonts w:hAnsi="Times New Roman" w:ascii="Times New Roman"/>
        </w:rPr>
        <w:t>Izmijenjenom p</w:t>
      </w:r>
      <w:r w:rsidR="00397A63" w:rsidRPr="00F928FC">
        <w:rPr>
          <w:rFonts w:hAnsi="Times New Roman" w:ascii="Times New Roman"/>
        </w:rPr>
        <w:t xml:space="preserve">lanu financijskog restrukturiranja smanjeni iznos </w:t>
      </w:r>
      <w:r w:rsidR="00397A63" w:rsidRPr="00F928FC">
        <w:rPr>
          <w:rFonts w:hAnsi="Times New Roman" w:ascii="Times New Roman"/>
        </w:rPr>
        <w:lastRenderedPageBreak/>
        <w:t>tražbine iznosi 250,00 kn, dok Vjerovnik otpušta Dužniku dio tražbine u iznosu od 62,50 kn, a Dužnik prihvaća otpust duga. Dužnik se obvezuje vjerovniku platiti tražbinu u iznosu od 250,00 kn, nakon isteka 2 (dvije) godine počeka u 20 (dvadeset)  jednakih kvartalnih rata u iznosu od po 12,50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t>104</w:t>
      </w:r>
      <w:r w:rsidR="00397A63">
        <w:rPr>
          <w:rFonts w:hAnsi="Times New Roman" w:ascii="Times New Roman"/>
        </w:rPr>
        <w:t xml:space="preserve">) </w:t>
      </w:r>
      <w:r w:rsidR="00397A63" w:rsidRPr="00F928FC">
        <w:rPr>
          <w:rFonts w:hAnsi="Times New Roman" w:ascii="Times New Roman"/>
        </w:rPr>
        <w:t>Vjerovniku VELTA IN društvo s ograničenom odgovornošću za usluge i trgovinu,</w:t>
      </w:r>
      <w:r w:rsidR="00397A63" w:rsidRPr="003633A1">
        <w:rPr>
          <w:rFonts w:hAnsi="Times New Roman" w:ascii="Times New Roman"/>
        </w:rPr>
        <w:t xml:space="preserve"> </w:t>
      </w:r>
      <w:r w:rsidR="00397A63" w:rsidRPr="00F928FC">
        <w:rPr>
          <w:rFonts w:hAnsi="Times New Roman" w:ascii="Times New Roman"/>
        </w:rPr>
        <w:t>Matulji,  Kvarnerska cesta 25, OIB 84651841789</w:t>
      </w:r>
      <w:r w:rsidR="00397A63">
        <w:rPr>
          <w:rFonts w:hAnsi="Times New Roman" w:ascii="Times New Roman"/>
        </w:rPr>
        <w:t>,</w:t>
      </w:r>
      <w:r w:rsidR="00397A63" w:rsidRPr="00F928FC">
        <w:rPr>
          <w:rFonts w:hAnsi="Times New Roman" w:ascii="Times New Roman"/>
        </w:rPr>
        <w:t xml:space="preserve"> utvrđena je tražbina u iznosu od 1.250,00 kn. Sukladno</w:t>
      </w:r>
      <w:r w:rsidR="00FE275D">
        <w:rPr>
          <w:rFonts w:hAnsi="Times New Roman" w:ascii="Times New Roman"/>
        </w:rPr>
        <w:t xml:space="preserve"> Izmijenjenom p</w:t>
      </w:r>
      <w:r w:rsidR="00397A63" w:rsidRPr="00F928FC">
        <w:rPr>
          <w:rFonts w:hAnsi="Times New Roman" w:ascii="Times New Roman"/>
        </w:rPr>
        <w:t>lanu financijskog restrukturiranja smanjeni iznos tražbine iznosi 1.000,00 kn, dok Vjerovnik otpušta Dužniku dio tražbine u iznosu od 250,00 kn, a Dužnik prihvaća otpust duga. Dužnik se obvezuje vjerovniku platiti tražbinu u iznosu od 1.000,00 kn, nakon isteka 2 (dvije) godine počeka u 20 (dvadeset)  jednakih kvartalnih rata u iznosu od po 50,00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t>105</w:t>
      </w:r>
      <w:r w:rsidR="00397A63">
        <w:rPr>
          <w:rFonts w:hAnsi="Times New Roman" w:ascii="Times New Roman"/>
        </w:rPr>
        <w:t xml:space="preserve">) </w:t>
      </w:r>
      <w:r w:rsidR="00397A63" w:rsidRPr="00F928FC">
        <w:rPr>
          <w:rFonts w:hAnsi="Times New Roman" w:ascii="Times New Roman"/>
        </w:rPr>
        <w:t>Vjerovniku VERTIKAL EUROPE s.r.l.,</w:t>
      </w:r>
      <w:r w:rsidR="00397A63" w:rsidRPr="003633A1">
        <w:rPr>
          <w:rFonts w:hAnsi="Times New Roman" w:ascii="Times New Roman"/>
        </w:rPr>
        <w:t xml:space="preserve"> </w:t>
      </w:r>
      <w:r w:rsidR="00397A63" w:rsidRPr="00F928FC">
        <w:rPr>
          <w:rFonts w:hAnsi="Times New Roman" w:ascii="Times New Roman"/>
        </w:rPr>
        <w:t>Brendola,  Via Puccini 12, Italija,</w:t>
      </w:r>
      <w:r w:rsidR="00397A63" w:rsidRPr="00883352">
        <w:rPr>
          <w:rFonts w:hAnsi="Times New Roman" w:ascii="Times New Roman"/>
          <w:color w:val="FF0000"/>
        </w:rPr>
        <w:t xml:space="preserve">  </w:t>
      </w:r>
      <w:r w:rsidR="00397A63" w:rsidRPr="00F928FC">
        <w:rPr>
          <w:rFonts w:hAnsi="Times New Roman" w:ascii="Times New Roman"/>
        </w:rPr>
        <w:t>IT 0345691024</w:t>
      </w:r>
      <w:r w:rsidR="00397A63">
        <w:rPr>
          <w:rFonts w:hAnsi="Times New Roman" w:ascii="Times New Roman"/>
        </w:rPr>
        <w:t>,</w:t>
      </w:r>
      <w:r w:rsidR="00397A63" w:rsidRPr="00F928FC">
        <w:rPr>
          <w:rFonts w:hAnsi="Times New Roman" w:ascii="Times New Roman"/>
        </w:rPr>
        <w:t xml:space="preserve"> utvrđena je tražbina u iznosu od 71.576,28 kn. Sukladno </w:t>
      </w:r>
      <w:r w:rsidR="00FE275D">
        <w:rPr>
          <w:rFonts w:hAnsi="Times New Roman" w:ascii="Times New Roman"/>
        </w:rPr>
        <w:t>Izmijenjenom p</w:t>
      </w:r>
      <w:r w:rsidR="00397A63" w:rsidRPr="00F928FC">
        <w:rPr>
          <w:rFonts w:hAnsi="Times New Roman" w:ascii="Times New Roman"/>
        </w:rPr>
        <w:t>lanu financijskog restrukturiranja smanjeni iznos tražbine iznosi 57.261,02 kn, dok Vjerovnik otpušta Dužniku dio tražbine u iznosu od 14.315,26 kn, a Dužnik prihvaća otpust duga. Dužnik se obvezuje vjerovniku platiti tražbinu u iznosu od 57.261,02 kn, nakon isteka 2 (dvije) godine počeka u 20 (dvadeset)  kvartalnih rata, i to u 19 (devetnaest) jednakih kvartalnih rata u iznosu od po 2.863,05 kn, te posljedn</w:t>
      </w:r>
      <w:r w:rsidR="00397A63">
        <w:rPr>
          <w:rFonts w:hAnsi="Times New Roman" w:ascii="Times New Roman"/>
        </w:rPr>
        <w:t>j</w:t>
      </w:r>
      <w:r w:rsidR="00397A63" w:rsidRPr="00F928FC">
        <w:rPr>
          <w:rFonts w:hAnsi="Times New Roman" w:ascii="Times New Roman"/>
        </w:rPr>
        <w:t>u ratu (2</w:t>
      </w:r>
      <w:r w:rsidR="00FE275D">
        <w:rPr>
          <w:rFonts w:hAnsi="Times New Roman" w:ascii="Times New Roman"/>
        </w:rPr>
        <w:t>0. rata) u iznosu od 2.863,07 k</w:t>
      </w:r>
      <w:r w:rsidR="00397A63" w:rsidRPr="00F928FC">
        <w:rPr>
          <w:rFonts w:hAnsi="Times New Roman" w:ascii="Times New Roman"/>
        </w:rPr>
        <w:t>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t>106</w:t>
      </w:r>
      <w:r w:rsidR="00397A63">
        <w:rPr>
          <w:rFonts w:hAnsi="Times New Roman" w:ascii="Times New Roman"/>
        </w:rPr>
        <w:t xml:space="preserve">) </w:t>
      </w:r>
      <w:r w:rsidR="00397A63" w:rsidRPr="00F928FC">
        <w:rPr>
          <w:rFonts w:hAnsi="Times New Roman" w:ascii="Times New Roman"/>
        </w:rPr>
        <w:t>Vjerovniku D</w:t>
      </w:r>
      <w:r w:rsidR="00397A63">
        <w:rPr>
          <w:rFonts w:hAnsi="Times New Roman" w:ascii="Times New Roman"/>
        </w:rPr>
        <w:t>omagoju Vešligaju</w:t>
      </w:r>
      <w:r w:rsidR="00397A63" w:rsidRPr="00F928FC">
        <w:rPr>
          <w:rFonts w:hAnsi="Times New Roman" w:ascii="Times New Roman"/>
        </w:rPr>
        <w:t xml:space="preserve">, vl. </w:t>
      </w:r>
      <w:r w:rsidR="00397A63">
        <w:rPr>
          <w:rFonts w:hAnsi="Times New Roman" w:ascii="Times New Roman"/>
        </w:rPr>
        <w:t>A</w:t>
      </w:r>
      <w:r w:rsidR="00397A63" w:rsidRPr="00F928FC">
        <w:rPr>
          <w:rFonts w:hAnsi="Times New Roman" w:ascii="Times New Roman"/>
        </w:rPr>
        <w:t>utoelektričarsk</w:t>
      </w:r>
      <w:r w:rsidR="00397A63">
        <w:rPr>
          <w:rFonts w:hAnsi="Times New Roman" w:ascii="Times New Roman"/>
        </w:rPr>
        <w:t>og</w:t>
      </w:r>
      <w:r w:rsidR="00397A63" w:rsidRPr="00F928FC">
        <w:rPr>
          <w:rFonts w:hAnsi="Times New Roman" w:ascii="Times New Roman"/>
        </w:rPr>
        <w:t xml:space="preserve"> obrt</w:t>
      </w:r>
      <w:r w:rsidR="00397A63">
        <w:rPr>
          <w:rFonts w:hAnsi="Times New Roman" w:ascii="Times New Roman"/>
        </w:rPr>
        <w:t>a "</w:t>
      </w:r>
      <w:r w:rsidR="00397A63" w:rsidRPr="00F928FC">
        <w:rPr>
          <w:rFonts w:hAnsi="Times New Roman" w:ascii="Times New Roman"/>
        </w:rPr>
        <w:t>GODRA</w:t>
      </w:r>
      <w:r w:rsidR="00397A63">
        <w:rPr>
          <w:rFonts w:hAnsi="Times New Roman" w:ascii="Times New Roman"/>
        </w:rPr>
        <w:t>"</w:t>
      </w:r>
      <w:r w:rsidR="00397A63" w:rsidRPr="00F928FC">
        <w:rPr>
          <w:rFonts w:hAnsi="Times New Roman" w:ascii="Times New Roman"/>
        </w:rPr>
        <w:t>,</w:t>
      </w:r>
      <w:r w:rsidR="00397A63" w:rsidRPr="003633A1">
        <w:rPr>
          <w:rFonts w:hAnsi="Times New Roman" w:ascii="Times New Roman"/>
        </w:rPr>
        <w:t xml:space="preserve"> </w:t>
      </w:r>
      <w:r w:rsidR="00FE275D">
        <w:rPr>
          <w:rFonts w:hAnsi="Times New Roman" w:ascii="Times New Roman"/>
        </w:rPr>
        <w:t>Brijest,  Sprečanska 40, OIB</w:t>
      </w:r>
      <w:r w:rsidR="00397A63" w:rsidRPr="00F928FC">
        <w:rPr>
          <w:rFonts w:hAnsi="Times New Roman" w:ascii="Times New Roman"/>
        </w:rPr>
        <w:t xml:space="preserve"> 35099979202</w:t>
      </w:r>
      <w:r w:rsidR="00397A63">
        <w:rPr>
          <w:rFonts w:hAnsi="Times New Roman" w:ascii="Times New Roman"/>
        </w:rPr>
        <w:t>,</w:t>
      </w:r>
      <w:r w:rsidR="00397A63" w:rsidRPr="00F928FC">
        <w:rPr>
          <w:rFonts w:hAnsi="Times New Roman" w:ascii="Times New Roman"/>
        </w:rPr>
        <w:t xml:space="preserve"> utvrđena je tražbina u iznosu od 178,66 kn. Sukladno </w:t>
      </w:r>
      <w:r w:rsidR="00FE275D">
        <w:rPr>
          <w:rFonts w:hAnsi="Times New Roman" w:ascii="Times New Roman"/>
        </w:rPr>
        <w:t>Izmijenjenom p</w:t>
      </w:r>
      <w:r w:rsidR="00397A63" w:rsidRPr="00F928FC">
        <w:rPr>
          <w:rFonts w:hAnsi="Times New Roman" w:ascii="Times New Roman"/>
        </w:rPr>
        <w:t>lanu financijskog restrukturiranja smanjeni iznos tražbine iznosi 142,93 kn, dok Vjerovnik otpušta Dužniku dio tražbine u iznosu od 35,73 kn, a Dužnik prihvaća otpust duga. Dužnik se obvezuje vjerovniku platiti tražbinu u iznosu od 142,93 kn, nakon isteka 2 (dvije) godine počeka u 20 (dvadeset)  kvartalnih rata, i to u 19 (devetnaest) jednakih kvartalnih rata u iznosu od po 7,15 kn, te posljedn</w:t>
      </w:r>
      <w:r w:rsidR="00397A63">
        <w:rPr>
          <w:rFonts w:hAnsi="Times New Roman" w:ascii="Times New Roman"/>
        </w:rPr>
        <w:t>j</w:t>
      </w:r>
      <w:r w:rsidR="00397A63" w:rsidRPr="00F928FC">
        <w:rPr>
          <w:rFonts w:hAnsi="Times New Roman" w:ascii="Times New Roman"/>
        </w:rPr>
        <w:t>u rat</w:t>
      </w:r>
      <w:r w:rsidR="00FE275D">
        <w:rPr>
          <w:rFonts w:hAnsi="Times New Roman" w:ascii="Times New Roman"/>
        </w:rPr>
        <w:t>u (20. rata) u iznosu od 7,08 k</w:t>
      </w:r>
      <w:r w:rsidR="00397A63" w:rsidRPr="00F928FC">
        <w:rPr>
          <w:rFonts w:hAnsi="Times New Roman" w:ascii="Times New Roman"/>
        </w:rPr>
        <w:t>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t>107</w:t>
      </w:r>
      <w:r w:rsidR="00397A63">
        <w:rPr>
          <w:rFonts w:hAnsi="Times New Roman" w:ascii="Times New Roman"/>
        </w:rPr>
        <w:t xml:space="preserve">) </w:t>
      </w:r>
      <w:r w:rsidR="00397A63" w:rsidRPr="00F928FC">
        <w:rPr>
          <w:rFonts w:hAnsi="Times New Roman" w:ascii="Times New Roman"/>
        </w:rPr>
        <w:t>Vjerovniku VIBAZ d.o.o. za proizvodnju, trgovinu i usluge, Zagreb, Samoborska cesta 134a, OI</w:t>
      </w:r>
      <w:r w:rsidR="00FE275D">
        <w:rPr>
          <w:rFonts w:hAnsi="Times New Roman" w:ascii="Times New Roman"/>
        </w:rPr>
        <w:t>B</w:t>
      </w:r>
      <w:r w:rsidR="00397A63" w:rsidRPr="00F928FC">
        <w:rPr>
          <w:rFonts w:hAnsi="Times New Roman" w:ascii="Times New Roman"/>
        </w:rPr>
        <w:t xml:space="preserve"> 88104257580</w:t>
      </w:r>
      <w:r w:rsidR="00397A63">
        <w:rPr>
          <w:rFonts w:hAnsi="Times New Roman" w:ascii="Times New Roman"/>
        </w:rPr>
        <w:t>,</w:t>
      </w:r>
      <w:r w:rsidR="00397A63" w:rsidRPr="00F928FC">
        <w:rPr>
          <w:rFonts w:hAnsi="Times New Roman" w:ascii="Times New Roman"/>
        </w:rPr>
        <w:t xml:space="preserve"> utvrđena je tražbina u iznosu od 481,19 kn. Sukladno </w:t>
      </w:r>
      <w:r w:rsidR="00FE275D">
        <w:rPr>
          <w:rFonts w:hAnsi="Times New Roman" w:ascii="Times New Roman"/>
        </w:rPr>
        <w:t>Izmijenjenom p</w:t>
      </w:r>
      <w:r w:rsidR="00397A63" w:rsidRPr="00F928FC">
        <w:rPr>
          <w:rFonts w:hAnsi="Times New Roman" w:ascii="Times New Roman"/>
        </w:rPr>
        <w:t>lanu financijskog restrukturiranja smanjeni iznos tražbine iznosi 384,95 kn, dok Vjerovnik otpušta Dužniku dio tražbine u iznosu od 96,24 kn, a Dužnik prihvaća otpust duga. Dužnik se obvezuje vjerovniku platiti tražbinu u iznosu od 384,95 kuna, nakon isteka 2 (dvije) godine počeka u 20 (dvadeset)  kvartalnih rata, i to u 19 (devetnaest) jednakih kvartalnih rata u iznosu od po 19,25 kn, te posljedn</w:t>
      </w:r>
      <w:r w:rsidR="00397A63">
        <w:rPr>
          <w:rFonts w:hAnsi="Times New Roman" w:ascii="Times New Roman"/>
        </w:rPr>
        <w:t>j</w:t>
      </w:r>
      <w:r w:rsidR="00397A63" w:rsidRPr="00F928FC">
        <w:rPr>
          <w:rFonts w:hAnsi="Times New Roman" w:ascii="Times New Roman"/>
        </w:rPr>
        <w:t xml:space="preserve">u ratu (20. rata) u iznosu od 19,20 kn, bez kamata. Prva rata dospijeva 2 (dvije) godine nakon pravomoćnosti  ove predstečajne nagodbe </w:t>
      </w:r>
      <w:r w:rsidR="00397A63" w:rsidRPr="00F928FC">
        <w:rPr>
          <w:rFonts w:hAnsi="Times New Roman" w:ascii="Times New Roman"/>
        </w:rPr>
        <w:lastRenderedPageBreak/>
        <w:t>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t>108</w:t>
      </w:r>
      <w:r w:rsidR="00397A63">
        <w:rPr>
          <w:rFonts w:hAnsi="Times New Roman" w:ascii="Times New Roman"/>
        </w:rPr>
        <w:t xml:space="preserve">) </w:t>
      </w:r>
      <w:r w:rsidR="00397A63" w:rsidRPr="00F928FC">
        <w:rPr>
          <w:rFonts w:hAnsi="Times New Roman" w:ascii="Times New Roman"/>
        </w:rPr>
        <w:t>Vjerovniku VIJČANE PUMPE društvo s ograničenom odgovornošću za proizvodnju, trgovinu i usluge, Zagreb, Vrapčanska 8, OIB 82989949903</w:t>
      </w:r>
      <w:r w:rsidR="00397A63">
        <w:rPr>
          <w:rFonts w:hAnsi="Times New Roman" w:ascii="Times New Roman"/>
        </w:rPr>
        <w:t>,</w:t>
      </w:r>
      <w:r w:rsidR="00397A63" w:rsidRPr="00F928FC">
        <w:rPr>
          <w:rFonts w:hAnsi="Times New Roman" w:ascii="Times New Roman"/>
        </w:rPr>
        <w:t xml:space="preserve"> utvrđena je tražbina u iznosu od 732,50 kn. Sukladno </w:t>
      </w:r>
      <w:r w:rsidR="00FE275D">
        <w:rPr>
          <w:rFonts w:hAnsi="Times New Roman" w:ascii="Times New Roman"/>
        </w:rPr>
        <w:t>Izmijenjenom p</w:t>
      </w:r>
      <w:r w:rsidR="00397A63" w:rsidRPr="00F928FC">
        <w:rPr>
          <w:rFonts w:hAnsi="Times New Roman" w:ascii="Times New Roman"/>
        </w:rPr>
        <w:t>lanu financijskog restrukturiranja smanjeni iznos tražbine iznosi 586,00 kn, dok Vjerovnik otpušta Dužniku dio tražbine u iznosu od 146,50 kn, a Dužnik prihvaća otpust duga. Dužnik se obvezuje vjerovniku platiti tražbinu u iznosu od 586,00 kn, nakon isteka 2 (dvije) godine počeka u 20 (dvadeset)  jednakih kvartalnih rata u iznosu od po 29,30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t>109</w:t>
      </w:r>
      <w:r w:rsidR="00397A63">
        <w:rPr>
          <w:rFonts w:hAnsi="Times New Roman" w:ascii="Times New Roman"/>
        </w:rPr>
        <w:t xml:space="preserve">) </w:t>
      </w:r>
      <w:r w:rsidR="00397A63" w:rsidRPr="00F928FC">
        <w:rPr>
          <w:rFonts w:hAnsi="Times New Roman" w:ascii="Times New Roman"/>
        </w:rPr>
        <w:t>Vjerovniku VODOPRIVREDA društvo za projektiranje, izgradnju i održavanje hidrograđevinskih objekata i građevinarstvo d.o.o., Buzet,  Naselje Verona 4, OIB 87856557282</w:t>
      </w:r>
      <w:r w:rsidR="00397A63">
        <w:rPr>
          <w:rFonts w:hAnsi="Times New Roman" w:ascii="Times New Roman"/>
        </w:rPr>
        <w:t>,</w:t>
      </w:r>
      <w:r w:rsidR="00397A63" w:rsidRPr="00F928FC">
        <w:rPr>
          <w:rFonts w:hAnsi="Times New Roman" w:ascii="Times New Roman"/>
        </w:rPr>
        <w:t xml:space="preserve"> utvrđena je tražbina u iznosu od 393,43 kn. Sukladno</w:t>
      </w:r>
      <w:r w:rsidR="00FE275D">
        <w:rPr>
          <w:rFonts w:hAnsi="Times New Roman" w:ascii="Times New Roman"/>
        </w:rPr>
        <w:t xml:space="preserve"> Izmijenjenom p</w:t>
      </w:r>
      <w:r w:rsidR="00397A63" w:rsidRPr="00F928FC">
        <w:rPr>
          <w:rFonts w:hAnsi="Times New Roman" w:ascii="Times New Roman"/>
        </w:rPr>
        <w:t>lanu financijskog restrukturiranja smanjeni iznos tražbine iznosi 314,74 kn, dok Vjerovnik otpušta Dužniku dio tražbine u iznosu od 78,69 kn, a Dužnik prihvaća otpust duga. Dužnik se obvezuje vjerovniku platiti tražbinu u iznosu od 314,74 kn, nakon isteka 2 (dvije) godine počeka u 20 (dvadeset)  kvartalnih rata, i to u 19 (devetnaest) jednakih kvartalnih rata u iznosu od po 15,74 kn, te posljedn</w:t>
      </w:r>
      <w:r w:rsidR="00397A63">
        <w:rPr>
          <w:rFonts w:hAnsi="Times New Roman" w:ascii="Times New Roman"/>
        </w:rPr>
        <w:t>j</w:t>
      </w:r>
      <w:r w:rsidR="00397A63" w:rsidRPr="00F928FC">
        <w:rPr>
          <w:rFonts w:hAnsi="Times New Roman" w:ascii="Times New Roman"/>
        </w:rPr>
        <w:t>u ratu</w:t>
      </w:r>
      <w:r w:rsidR="00FE275D">
        <w:rPr>
          <w:rFonts w:hAnsi="Times New Roman" w:ascii="Times New Roman"/>
        </w:rPr>
        <w:t xml:space="preserve"> (20. rata) u iznosu od 15,68 k</w:t>
      </w:r>
      <w:r w:rsidR="00397A63" w:rsidRPr="00F928FC">
        <w:rPr>
          <w:rFonts w:hAnsi="Times New Roman" w:ascii="Times New Roman"/>
        </w:rPr>
        <w:t>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t>110</w:t>
      </w:r>
      <w:r w:rsidR="00397A63">
        <w:rPr>
          <w:rFonts w:hAnsi="Times New Roman" w:ascii="Times New Roman"/>
        </w:rPr>
        <w:t xml:space="preserve">) </w:t>
      </w:r>
      <w:r w:rsidR="00397A63" w:rsidRPr="00F928FC">
        <w:rPr>
          <w:rFonts w:hAnsi="Times New Roman" w:ascii="Times New Roman"/>
        </w:rPr>
        <w:t>Vjerovniku WAWA d. o. o. za trgovinu i usluge, Samobor,</w:t>
      </w:r>
      <w:r w:rsidR="00397A63">
        <w:rPr>
          <w:rFonts w:hAnsi="Times New Roman" w:ascii="Times New Roman"/>
        </w:rPr>
        <w:t xml:space="preserve"> </w:t>
      </w:r>
      <w:r w:rsidR="00FE275D">
        <w:rPr>
          <w:rFonts w:hAnsi="Times New Roman" w:ascii="Times New Roman"/>
        </w:rPr>
        <w:t>Zagrebačka 26, OIB</w:t>
      </w:r>
      <w:r w:rsidR="00397A63" w:rsidRPr="00F928FC">
        <w:rPr>
          <w:rFonts w:hAnsi="Times New Roman" w:ascii="Times New Roman"/>
        </w:rPr>
        <w:t xml:space="preserve"> 59785180614</w:t>
      </w:r>
      <w:r w:rsidR="00397A63">
        <w:rPr>
          <w:rFonts w:hAnsi="Times New Roman" w:ascii="Times New Roman"/>
        </w:rPr>
        <w:t>,</w:t>
      </w:r>
      <w:r w:rsidR="00397A63" w:rsidRPr="00F928FC">
        <w:rPr>
          <w:rFonts w:hAnsi="Times New Roman" w:ascii="Times New Roman"/>
        </w:rPr>
        <w:t xml:space="preserve"> utvrđena je tražbina u iznosu od 37,39 kn. Sukladno </w:t>
      </w:r>
      <w:r w:rsidR="00FE275D">
        <w:rPr>
          <w:rFonts w:hAnsi="Times New Roman" w:ascii="Times New Roman"/>
        </w:rPr>
        <w:t>Izmijenjenom p</w:t>
      </w:r>
      <w:r w:rsidR="00397A63" w:rsidRPr="00F928FC">
        <w:rPr>
          <w:rFonts w:hAnsi="Times New Roman" w:ascii="Times New Roman"/>
        </w:rPr>
        <w:t>lanu financijskog restrukturiranja smanjeni iznos tražbine iznosi 29,91 kn, dok Vjerovnik otpušta Dužniku dio tražbine u iznosu od 7,48 kn, a Dužnik prihvaća otpust duga. Dužnik se obvezuje vjerovniku platiti tražbinu u iznosu od 29,91 kn, nakon isteka 2 (dvije) godine počeka u 20 (dvadeset)  kvartalnih rata, i to u 19 (devetnaest) jednakih kvarta</w:t>
      </w:r>
      <w:r w:rsidR="00FE275D">
        <w:rPr>
          <w:rFonts w:hAnsi="Times New Roman" w:ascii="Times New Roman"/>
        </w:rPr>
        <w:t>lnih rata u iznosu od po 1,50 k</w:t>
      </w:r>
      <w:r w:rsidR="00397A63" w:rsidRPr="00F928FC">
        <w:rPr>
          <w:rFonts w:hAnsi="Times New Roman" w:ascii="Times New Roman"/>
        </w:rPr>
        <w:t>n, te posljednu ratu (20. rata) u iznosu od 1,41 kuna,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t>111</w:t>
      </w:r>
      <w:r w:rsidR="00397A63">
        <w:rPr>
          <w:rFonts w:hAnsi="Times New Roman" w:ascii="Times New Roman"/>
        </w:rPr>
        <w:t xml:space="preserve">) </w:t>
      </w:r>
      <w:r w:rsidR="00397A63" w:rsidRPr="00F928FC">
        <w:rPr>
          <w:rFonts w:hAnsi="Times New Roman" w:ascii="Times New Roman"/>
        </w:rPr>
        <w:t>Vjerovniku WERTHER INTERNATIONAL S.p.A, Reggio Emilia, Via F. Brunelleschi 12, Italija,  IT 0041909035</w:t>
      </w:r>
      <w:r w:rsidR="00397A63">
        <w:rPr>
          <w:rFonts w:hAnsi="Times New Roman" w:ascii="Times New Roman"/>
        </w:rPr>
        <w:t>,</w:t>
      </w:r>
      <w:r w:rsidR="00397A63" w:rsidRPr="00F928FC">
        <w:rPr>
          <w:rFonts w:hAnsi="Times New Roman" w:ascii="Times New Roman"/>
        </w:rPr>
        <w:t xml:space="preserve"> utvrđena je tražbina u iznosu od 15.271,72 kn. Sukladno </w:t>
      </w:r>
      <w:r w:rsidR="00FE275D">
        <w:rPr>
          <w:rFonts w:hAnsi="Times New Roman" w:ascii="Times New Roman"/>
        </w:rPr>
        <w:t>Izmijenjenom p</w:t>
      </w:r>
      <w:r w:rsidR="00397A63" w:rsidRPr="00F928FC">
        <w:rPr>
          <w:rFonts w:hAnsi="Times New Roman" w:ascii="Times New Roman"/>
        </w:rPr>
        <w:t>lanu financijskog restrukturiranja smanjeni iznos tražbine iznosi 12.217,38 kn, dok Vjerovnik otpušta Dužniku dio tražbine u iznosu od 3.054,34 kn, a Dužnik prihvaća otpust duga. Dužnik se obvezuje vjerovniku platiti t</w:t>
      </w:r>
      <w:r w:rsidR="00FE275D">
        <w:rPr>
          <w:rFonts w:hAnsi="Times New Roman" w:ascii="Times New Roman"/>
        </w:rPr>
        <w:t>ražbinu u iznosu od 12.217,38 k</w:t>
      </w:r>
      <w:r w:rsidR="00397A63" w:rsidRPr="00F928FC">
        <w:rPr>
          <w:rFonts w:hAnsi="Times New Roman" w:ascii="Times New Roman"/>
        </w:rPr>
        <w:t>n, nakon isteka 2 (dvije) godine počeka u 20 (dvadeset)  kvartalnih rata, i to u 19 (devetnaest) jednakih kvartaln</w:t>
      </w:r>
      <w:r w:rsidR="00FE275D">
        <w:rPr>
          <w:rFonts w:hAnsi="Times New Roman" w:ascii="Times New Roman"/>
        </w:rPr>
        <w:t>ih rata u iznosu od po 610,87 k</w:t>
      </w:r>
      <w:r w:rsidR="00397A63" w:rsidRPr="00F928FC">
        <w:rPr>
          <w:rFonts w:hAnsi="Times New Roman" w:ascii="Times New Roman"/>
        </w:rPr>
        <w:t>n, te posljedn</w:t>
      </w:r>
      <w:r w:rsidR="00397A63">
        <w:rPr>
          <w:rFonts w:hAnsi="Times New Roman" w:ascii="Times New Roman"/>
        </w:rPr>
        <w:t>j</w:t>
      </w:r>
      <w:r w:rsidR="00397A63" w:rsidRPr="00F928FC">
        <w:rPr>
          <w:rFonts w:hAnsi="Times New Roman" w:ascii="Times New Roman"/>
        </w:rPr>
        <w:t>u ratu (20. rata) u iznosu od 610,85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t>112</w:t>
      </w:r>
      <w:r w:rsidR="00397A63">
        <w:rPr>
          <w:rFonts w:hAnsi="Times New Roman" w:ascii="Times New Roman"/>
        </w:rPr>
        <w:t xml:space="preserve">) </w:t>
      </w:r>
      <w:r w:rsidR="00397A63" w:rsidRPr="00F928FC">
        <w:rPr>
          <w:rFonts w:hAnsi="Times New Roman" w:ascii="Times New Roman"/>
        </w:rPr>
        <w:t>Vjerovniku ZAGREB-MONTAŽA d.o.o. za gradnju gospodarskih objekata, Zagreb, Roberta Frangeša Mihanovića 9, OIB 06588149401</w:t>
      </w:r>
      <w:r w:rsidR="00397A63">
        <w:rPr>
          <w:rFonts w:hAnsi="Times New Roman" w:ascii="Times New Roman"/>
        </w:rPr>
        <w:t>,</w:t>
      </w:r>
      <w:r w:rsidR="00397A63" w:rsidRPr="00F928FC">
        <w:rPr>
          <w:rFonts w:hAnsi="Times New Roman" w:ascii="Times New Roman"/>
        </w:rPr>
        <w:t xml:space="preserve"> utvrđena je tražbina u iznosu od </w:t>
      </w:r>
      <w:r w:rsidR="00397A63" w:rsidRPr="00F928FC">
        <w:rPr>
          <w:rFonts w:hAnsi="Times New Roman" w:ascii="Times New Roman"/>
        </w:rPr>
        <w:lastRenderedPageBreak/>
        <w:t xml:space="preserve">80.490,28 kn. Sukladno </w:t>
      </w:r>
      <w:r w:rsidR="00FE275D">
        <w:rPr>
          <w:rFonts w:hAnsi="Times New Roman" w:ascii="Times New Roman"/>
        </w:rPr>
        <w:t>Izmijenjenom p</w:t>
      </w:r>
      <w:r w:rsidR="00397A63" w:rsidRPr="00F928FC">
        <w:rPr>
          <w:rFonts w:hAnsi="Times New Roman" w:ascii="Times New Roman"/>
        </w:rPr>
        <w:t>lanu financijskog restrukturiranja smanjeni iznos tražbine iznosi 64.392,22 kn, dok Vjerovnik otpušta Dužniku dio tražbine u iznosu od 16.098,06 kn, a Dužnik prihvaća otpust duga. Dužnik se obvezuje vjerovniku platiti tražbinu u iznosu od 64.392,22 kn, nakon isteka 2 (dvije) godine počeka u 20 (dvadeset)  kvartalnih rata, i to u 19 (devetnaest) jednakih kvartalnih rata u iznosu od po 3.219,61 kn, te posljedn</w:t>
      </w:r>
      <w:r w:rsidR="00397A63">
        <w:rPr>
          <w:rFonts w:hAnsi="Times New Roman" w:ascii="Times New Roman"/>
        </w:rPr>
        <w:t>j</w:t>
      </w:r>
      <w:r w:rsidR="00397A63" w:rsidRPr="00F928FC">
        <w:rPr>
          <w:rFonts w:hAnsi="Times New Roman" w:ascii="Times New Roman"/>
        </w:rPr>
        <w:t>u ratu (20. rata) u iznosu od</w:t>
      </w:r>
      <w:r w:rsidR="00FE275D">
        <w:rPr>
          <w:rFonts w:hAnsi="Times New Roman" w:ascii="Times New Roman"/>
        </w:rPr>
        <w:t xml:space="preserve"> 3.219,63 k</w:t>
      </w:r>
      <w:r w:rsidR="00397A63" w:rsidRPr="00F928FC">
        <w:rPr>
          <w:rFonts w:hAnsi="Times New Roman" w:ascii="Times New Roman"/>
        </w:rPr>
        <w:t>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t>11</w:t>
      </w:r>
      <w:r w:rsidR="00397A63">
        <w:rPr>
          <w:rFonts w:hAnsi="Times New Roman" w:ascii="Times New Roman"/>
        </w:rPr>
        <w:t xml:space="preserve">3) </w:t>
      </w:r>
      <w:r w:rsidR="00397A63" w:rsidRPr="00F928FC">
        <w:rPr>
          <w:rFonts w:hAnsi="Times New Roman" w:ascii="Times New Roman"/>
        </w:rPr>
        <w:t>Vjerovniku ZAGREBPROKROM društvo s ograničenom odgovornošću za proizvodnju i remont industrijskih postrojenja, unutarnju i vanjsku trgovinu,</w:t>
      </w:r>
      <w:r w:rsidR="00397A63" w:rsidRPr="003B6AFA">
        <w:rPr>
          <w:rFonts w:hAnsi="Times New Roman" w:ascii="Times New Roman"/>
        </w:rPr>
        <w:t xml:space="preserve"> </w:t>
      </w:r>
      <w:r w:rsidR="00397A63" w:rsidRPr="00F928FC">
        <w:rPr>
          <w:rFonts w:hAnsi="Times New Roman" w:ascii="Times New Roman"/>
        </w:rPr>
        <w:t>Zagre</w:t>
      </w:r>
      <w:r w:rsidR="00FE275D">
        <w:rPr>
          <w:rFonts w:hAnsi="Times New Roman" w:ascii="Times New Roman"/>
        </w:rPr>
        <w:t>b,  Slavonska avenija 26/7, OIB</w:t>
      </w:r>
      <w:r w:rsidR="00397A63" w:rsidRPr="00F928FC">
        <w:rPr>
          <w:rFonts w:hAnsi="Times New Roman" w:ascii="Times New Roman"/>
        </w:rPr>
        <w:t xml:space="preserve"> 75240065883</w:t>
      </w:r>
      <w:r w:rsidR="00397A63">
        <w:rPr>
          <w:rFonts w:hAnsi="Times New Roman" w:ascii="Times New Roman"/>
        </w:rPr>
        <w:t>,</w:t>
      </w:r>
      <w:r w:rsidR="00397A63" w:rsidRPr="00F928FC">
        <w:rPr>
          <w:rFonts w:hAnsi="Times New Roman" w:ascii="Times New Roman"/>
        </w:rPr>
        <w:t xml:space="preserve"> utvrđena je tražbina u iznosu od 1.265,80 kn. Sukladno </w:t>
      </w:r>
      <w:r w:rsidR="00FE275D">
        <w:rPr>
          <w:rFonts w:hAnsi="Times New Roman" w:ascii="Times New Roman"/>
        </w:rPr>
        <w:t>Izmijenjenom p</w:t>
      </w:r>
      <w:r w:rsidR="00397A63" w:rsidRPr="00F928FC">
        <w:rPr>
          <w:rFonts w:hAnsi="Times New Roman" w:ascii="Times New Roman"/>
        </w:rPr>
        <w:t>lanu financijskog restrukturiranja smanjeni iznos tražbine iznosi 1.012,64 kn, dok Vjerovnik otpušta Dužniku dio tražbine u iznosu od 253,16 kn, a Dužnik prihvaća otpust duga. Dužnik se obvezuje vjerovniku platiti tražbinu u iznosu od 1.012,64 kn, nakon isteka 2 (dvije) godine počeka u 20 (dvadeset)  kvartalnih rata, i to u 19 (devetnaest) jednakih kvartalnih rata u iznosu od po 50,63 kn, te posljedn</w:t>
      </w:r>
      <w:r w:rsidR="00397A63">
        <w:rPr>
          <w:rFonts w:hAnsi="Times New Roman" w:ascii="Times New Roman"/>
        </w:rPr>
        <w:t>j</w:t>
      </w:r>
      <w:r w:rsidR="00397A63" w:rsidRPr="00F928FC">
        <w:rPr>
          <w:rFonts w:hAnsi="Times New Roman" w:ascii="Times New Roman"/>
        </w:rPr>
        <w:t>u ratu (20. rata) u iznosu od 50,67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0831F1" w:rsidP="00397A63" w:rsidR="00397A63">
      <w:pPr>
        <w:ind w:firstLine="708"/>
        <w:jc w:val="both"/>
        <w:rPr>
          <w:rFonts w:hAnsi="Times New Roman" w:ascii="Times New Roman"/>
        </w:rPr>
      </w:pPr>
      <w:r>
        <w:rPr>
          <w:rFonts w:hAnsi="Times New Roman" w:ascii="Times New Roman"/>
        </w:rPr>
        <w:t>114</w:t>
      </w:r>
      <w:r w:rsidR="00397A63">
        <w:rPr>
          <w:rFonts w:hAnsi="Times New Roman" w:ascii="Times New Roman"/>
        </w:rPr>
        <w:t xml:space="preserve">) </w:t>
      </w:r>
      <w:r w:rsidR="00397A63" w:rsidRPr="00F928FC">
        <w:rPr>
          <w:rFonts w:hAnsi="Times New Roman" w:ascii="Times New Roman"/>
        </w:rPr>
        <w:t>Vjerovniku ZAJEDNO d.o.o. za proizvodnju, usluge i trgovinu,</w:t>
      </w:r>
      <w:r w:rsidR="00397A63" w:rsidRPr="003B6AFA">
        <w:rPr>
          <w:rFonts w:hAnsi="Times New Roman" w:ascii="Times New Roman"/>
        </w:rPr>
        <w:t xml:space="preserve"> </w:t>
      </w:r>
      <w:r w:rsidR="00397A63" w:rsidRPr="00F928FC">
        <w:rPr>
          <w:rFonts w:hAnsi="Times New Roman" w:ascii="Times New Roman"/>
        </w:rPr>
        <w:t>Zagreb, Koprivnička 48, OIB 70163042116</w:t>
      </w:r>
      <w:r w:rsidR="00397A63">
        <w:rPr>
          <w:rFonts w:hAnsi="Times New Roman" w:ascii="Times New Roman"/>
        </w:rPr>
        <w:t>,</w:t>
      </w:r>
      <w:r w:rsidR="00397A63" w:rsidRPr="00F928FC">
        <w:rPr>
          <w:rFonts w:hAnsi="Times New Roman" w:ascii="Times New Roman"/>
        </w:rPr>
        <w:t xml:space="preserve"> utvrđena je tražbina u iznosu od 4.989,32 kn. Sukladno </w:t>
      </w:r>
      <w:r w:rsidR="00FE275D">
        <w:rPr>
          <w:rFonts w:hAnsi="Times New Roman" w:ascii="Times New Roman"/>
        </w:rPr>
        <w:t>Izmijenjenom p</w:t>
      </w:r>
      <w:r w:rsidR="00397A63" w:rsidRPr="00F928FC">
        <w:rPr>
          <w:rFonts w:hAnsi="Times New Roman" w:ascii="Times New Roman"/>
        </w:rPr>
        <w:t>lanu financijskog restrukturiranja smanjeni iznos tražbine iznosi 3.991,46 kn, dok Vjerovnik otpušta Dužniku dio tražbine u iznosu od 997,86 kn, a Dužnik prihvaća otpust duga. Dužnik se obvezuje vjerovniku platiti tražbinu u iznosu od 3.991,46 kn, nakon isteka 2 (dvije) godine počeka u 20 (dvadeset)  kvartalnih rata, i to u 19 (devetnaest) jednakih kvartalnih rata u iznosu od po 199,57 kn, te posljedn</w:t>
      </w:r>
      <w:r w:rsidR="00397A63">
        <w:rPr>
          <w:rFonts w:hAnsi="Times New Roman" w:ascii="Times New Roman"/>
        </w:rPr>
        <w:t>j</w:t>
      </w:r>
      <w:r w:rsidR="00397A63" w:rsidRPr="00F928FC">
        <w:rPr>
          <w:rFonts w:hAnsi="Times New Roman" w:ascii="Times New Roman"/>
        </w:rPr>
        <w:t>u ratu (20. rata) u iznosu od 199,63 kn, bez kamata. Prva rata dospijeva 2 (dvije) godine nakon pravomoćnosti  ove predstečajne nagodbe sklopljene pred sudom, a svaka naredna najkasnije do 15-tog u posljednjem mjesecu kvartala za tekući kvartal.</w:t>
      </w:r>
    </w:p>
    <w:p w:rsidRDefault="00556ECA" w:rsidP="00397A63" w:rsidR="00556ECA" w:rsidRPr="00F928FC">
      <w:pPr>
        <w:ind w:firstLine="708"/>
        <w:jc w:val="both"/>
        <w:rPr>
          <w:rFonts w:hAnsi="Times New Roman" w:ascii="Times New Roman"/>
        </w:rPr>
      </w:pPr>
    </w:p>
    <w:p w:rsidRDefault="000831F1" w:rsidP="00397A63" w:rsidR="00397A63" w:rsidRPr="00F928FC">
      <w:pPr>
        <w:ind w:firstLine="708"/>
        <w:jc w:val="both"/>
        <w:rPr>
          <w:rFonts w:hAnsi="Times New Roman" w:ascii="Times New Roman"/>
        </w:rPr>
      </w:pPr>
      <w:r>
        <w:rPr>
          <w:rFonts w:hAnsi="Times New Roman" w:ascii="Times New Roman"/>
        </w:rPr>
        <w:t>115</w:t>
      </w:r>
      <w:r w:rsidR="00D0304F">
        <w:rPr>
          <w:rFonts w:hAnsi="Times New Roman" w:ascii="Times New Roman"/>
        </w:rPr>
        <w:t>)</w:t>
      </w:r>
      <w:r w:rsidR="00397A63">
        <w:rPr>
          <w:rFonts w:hAnsi="Times New Roman" w:ascii="Times New Roman"/>
        </w:rPr>
        <w:t xml:space="preserve"> </w:t>
      </w:r>
      <w:r w:rsidR="00397A63" w:rsidRPr="00F928FC">
        <w:rPr>
          <w:rFonts w:hAnsi="Times New Roman" w:ascii="Times New Roman"/>
        </w:rPr>
        <w:t>Vjerovniku FÖRCH društvo s ograničenom odgovornošću za trgovinu i usluge,</w:t>
      </w:r>
      <w:r w:rsidR="00397A63" w:rsidRPr="003B6AFA">
        <w:rPr>
          <w:rFonts w:hAnsi="Times New Roman" w:ascii="Times New Roman"/>
        </w:rPr>
        <w:t xml:space="preserve"> </w:t>
      </w:r>
      <w:r w:rsidR="00397A63" w:rsidRPr="00F928FC">
        <w:rPr>
          <w:rFonts w:hAnsi="Times New Roman" w:ascii="Times New Roman"/>
        </w:rPr>
        <w:t>Buzin,  Buzinska cesta 58, OIB 74056056752</w:t>
      </w:r>
      <w:r w:rsidR="00397A63">
        <w:rPr>
          <w:rFonts w:hAnsi="Times New Roman" w:ascii="Times New Roman"/>
        </w:rPr>
        <w:t>,</w:t>
      </w:r>
      <w:r w:rsidR="00397A63" w:rsidRPr="00F928FC">
        <w:rPr>
          <w:rFonts w:hAnsi="Times New Roman" w:ascii="Times New Roman"/>
        </w:rPr>
        <w:t xml:space="preserve"> utvrđena je tražbina u iznosu od 3.059,50 kn. Sukladno </w:t>
      </w:r>
      <w:r w:rsidR="00FE275D">
        <w:rPr>
          <w:rFonts w:hAnsi="Times New Roman" w:ascii="Times New Roman"/>
        </w:rPr>
        <w:t>Izmijenjenom p</w:t>
      </w:r>
      <w:r w:rsidR="00397A63" w:rsidRPr="00F928FC">
        <w:rPr>
          <w:rFonts w:hAnsi="Times New Roman" w:ascii="Times New Roman"/>
        </w:rPr>
        <w:t>lanu financijskog restrukturiranja smanjeni iznos tražbine iznosi 2.447,60 kn, dok Vjerovnik otpušta Dužniku dio tražbine u iznosu od 611,90 kn, a Dužnik prihvaća otpust duga. Dužnik se obvezuje vjerovniku platiti tražbinu u iznosu od 2.447,60 kn, nakon isteka 2 (dvije) godine počeka u 20 (dvadeset)  jednakih kvartalnih rata u iznosu od po 122,38</w:t>
      </w:r>
      <w:r w:rsidR="00397A63">
        <w:rPr>
          <w:rFonts w:hAnsi="Times New Roman" w:ascii="Times New Roman"/>
        </w:rPr>
        <w:t xml:space="preserve"> </w:t>
      </w:r>
      <w:r w:rsidR="00397A63" w:rsidRPr="00F928FC">
        <w:rPr>
          <w:rFonts w:hAnsi="Times New Roman" w:ascii="Times New Roman"/>
        </w:rPr>
        <w:t>kn, bez kamata. Prva rata dospijeva 2 (dvije) godine nakon pravomoćnosti  ove predstečajne nagodbe sklopljene pred sudom, a svaka naredna najkasnije do 15-tog u posljednjem mjesecu kvartala za tekući kvartal.</w:t>
      </w:r>
    </w:p>
    <w:p w:rsidRDefault="00397A63" w:rsidP="00397A63" w:rsidR="00397A63" w:rsidRPr="00F928FC">
      <w:pPr>
        <w:jc w:val="both"/>
        <w:rPr>
          <w:rFonts w:hAnsi="Times New Roman" w:ascii="Times New Roman"/>
        </w:rPr>
      </w:pPr>
    </w:p>
    <w:p w:rsidRDefault="006B5224" w:rsidP="007757E7" w:rsidR="006B5224">
      <w:pPr>
        <w:ind w:firstLine="705"/>
        <w:jc w:val="both"/>
        <w:rPr>
          <w:rFonts w:hAnsi="Times New Roman" w:ascii="Times New Roman"/>
        </w:rPr>
      </w:pPr>
    </w:p>
    <w:p w:rsidRDefault="007757E7" w:rsidP="007757E7" w:rsidR="007757E7">
      <w:pPr>
        <w:ind w:firstLine="705"/>
        <w:jc w:val="both"/>
        <w:rPr>
          <w:rFonts w:hAnsi="Times New Roman" w:ascii="Times New Roman"/>
        </w:rPr>
      </w:pPr>
      <w:r w:rsidRPr="007757E7">
        <w:rPr>
          <w:rFonts w:hAnsi="Times New Roman" w:ascii="Times New Roman"/>
        </w:rPr>
        <w:t>Potvrđeni predstečajni sporazum ima pravni učinak i prema vjerovnicima koji nisu sudjelovali u postupku i prema vjerovnicima koji su sudjelovali u postupku, a njihove se osporene tražbine naknadno utvrde.</w:t>
      </w:r>
    </w:p>
    <w:p w:rsidRDefault="007757E7" w:rsidP="007757E7" w:rsidR="007757E7" w:rsidRPr="007757E7">
      <w:pPr>
        <w:ind w:firstLine="705"/>
        <w:jc w:val="both"/>
        <w:rPr>
          <w:rFonts w:hAnsi="Times New Roman" w:ascii="Times New Roman"/>
          <w:i/>
        </w:rPr>
      </w:pPr>
    </w:p>
    <w:p w:rsidRDefault="007757E7" w:rsidP="007757E7" w:rsidR="007757E7" w:rsidRPr="007757E7">
      <w:pPr>
        <w:ind w:firstLine="705"/>
        <w:jc w:val="both"/>
        <w:rPr>
          <w:rFonts w:hAnsi="Times New Roman" w:ascii="Times New Roman"/>
        </w:rPr>
      </w:pPr>
      <w:r w:rsidRPr="007757E7">
        <w:rPr>
          <w:rFonts w:hAnsi="Times New Roman" w:ascii="Times New Roman"/>
        </w:rPr>
        <w:lastRenderedPageBreak/>
        <w:t xml:space="preserve">Ovaj predstečajni sporazum ima snagu ovršne isprave za sve vjerovnike čije su tražbine utvrđene i razlučne vjerovnike ako su se odrekli svog prava na odvojeno namirenje, te se na temelju njega može radi ostvarenja činidbe nakon dospjelosti obveze neposredno provesti prisilna ovrha. </w:t>
      </w:r>
    </w:p>
    <w:p w:rsidRDefault="007757E7" w:rsidP="007757E7" w:rsidR="007757E7" w:rsidRPr="007757E7">
      <w:pPr>
        <w:jc w:val="both"/>
        <w:rPr>
          <w:rFonts w:hAnsi="Times New Roman" w:ascii="Times New Roman"/>
        </w:rPr>
      </w:pPr>
    </w:p>
    <w:p w:rsidRDefault="007757E7" w:rsidP="007757E7" w:rsidR="007757E7" w:rsidRPr="007757E7">
      <w:pPr>
        <w:jc w:val="center"/>
        <w:rPr>
          <w:rFonts w:hAnsi="Times New Roman" w:ascii="Times New Roman"/>
        </w:rPr>
      </w:pPr>
      <w:r w:rsidRPr="007757E7">
        <w:rPr>
          <w:rFonts w:hAnsi="Times New Roman" w:ascii="Times New Roman"/>
        </w:rPr>
        <w:t>Obrazloženje</w:t>
      </w:r>
    </w:p>
    <w:p w:rsidRDefault="007757E7" w:rsidP="007757E7" w:rsidR="007757E7" w:rsidRPr="007757E7">
      <w:pPr>
        <w:pStyle w:val="Tijeloteksta"/>
        <w:spacing w:after="0"/>
        <w:rPr>
          <w:rFonts w:cs="Times New Roman"/>
        </w:rPr>
      </w:pPr>
    </w:p>
    <w:p w:rsidRDefault="007757E7" w:rsidP="007757E7" w:rsidR="007757E7">
      <w:pPr>
        <w:pStyle w:val="Tijeloteksta"/>
        <w:spacing w:after="0"/>
        <w:jc w:val="both"/>
        <w:rPr>
          <w:rFonts w:cs="Times New Roman"/>
        </w:rPr>
      </w:pPr>
      <w:r w:rsidRPr="007757E7">
        <w:rPr>
          <w:rFonts w:cs="Times New Roman"/>
        </w:rPr>
        <w:tab/>
        <w:t>Dužnik je podnio ovome sudu prijedlog za otvaranje predstečajnog postupka, na temelju odredbe članka 25. st. 1. Stečajnog zakona ("Narodne novine" broj 71/15,</w:t>
      </w:r>
      <w:r w:rsidR="006E0683">
        <w:rPr>
          <w:rFonts w:cs="Times New Roman"/>
        </w:rPr>
        <w:t xml:space="preserve"> 104/17,</w:t>
      </w:r>
      <w:r w:rsidRPr="007757E7">
        <w:rPr>
          <w:rFonts w:cs="Times New Roman"/>
        </w:rPr>
        <w:t xml:space="preserve"> dalje skraćeno: SZ-a).</w:t>
      </w:r>
    </w:p>
    <w:p w:rsidRDefault="007757E7" w:rsidP="007757E7" w:rsidR="007757E7" w:rsidRPr="007757E7">
      <w:pPr>
        <w:pStyle w:val="Tijeloteksta"/>
        <w:spacing w:after="0"/>
        <w:jc w:val="both"/>
        <w:rPr>
          <w:rFonts w:cs="Times New Roman"/>
          <w:lang w:eastAsia="hr-HR"/>
        </w:rPr>
      </w:pPr>
      <w:r w:rsidRPr="007757E7">
        <w:rPr>
          <w:rFonts w:cs="Times New Roman"/>
        </w:rPr>
        <w:t xml:space="preserve"> </w:t>
      </w:r>
    </w:p>
    <w:p w:rsidRDefault="007757E7" w:rsidP="007757E7" w:rsidR="007757E7">
      <w:pPr>
        <w:pStyle w:val="Tijeloteksta"/>
        <w:spacing w:after="0"/>
        <w:ind w:firstLine="708"/>
        <w:jc w:val="both"/>
        <w:rPr>
          <w:rFonts w:cs="Times New Roman"/>
        </w:rPr>
      </w:pPr>
      <w:r w:rsidRPr="007757E7">
        <w:rPr>
          <w:rFonts w:cs="Times New Roman"/>
        </w:rPr>
        <w:t>Budući da je utvrđeno da su ispunjene pretpostavke za otvaranje predstečajnog postupka, ovaj sud donio je rješenje o otvaranju predstečajnog postupka</w:t>
      </w:r>
      <w:r w:rsidR="00247725">
        <w:rPr>
          <w:rFonts w:cs="Times New Roman"/>
        </w:rPr>
        <w:t xml:space="preserve"> posl. broj 4 St-1690/17 od 6. srpnja 2017. godine</w:t>
      </w:r>
      <w:r w:rsidRPr="007757E7">
        <w:rPr>
          <w:rFonts w:cs="Times New Roman"/>
        </w:rPr>
        <w:t xml:space="preserve">, </w:t>
      </w:r>
      <w:r w:rsidR="00247725">
        <w:rPr>
          <w:rFonts w:cs="Times New Roman"/>
        </w:rPr>
        <w:t xml:space="preserve">kojim je, između ostalog, </w:t>
      </w:r>
      <w:r w:rsidRPr="007757E7">
        <w:rPr>
          <w:rFonts w:cs="Times New Roman"/>
        </w:rPr>
        <w:t>za povjerenika</w:t>
      </w:r>
      <w:r w:rsidR="00247725">
        <w:rPr>
          <w:rFonts w:cs="Times New Roman"/>
        </w:rPr>
        <w:t xml:space="preserve"> predstečajne nagodbe </w:t>
      </w:r>
      <w:r w:rsidRPr="007757E7">
        <w:rPr>
          <w:rFonts w:cs="Times New Roman"/>
        </w:rPr>
        <w:t>imenova</w:t>
      </w:r>
      <w:r w:rsidR="00247725">
        <w:rPr>
          <w:rFonts w:cs="Times New Roman"/>
        </w:rPr>
        <w:t>n</w:t>
      </w:r>
      <w:r w:rsidRPr="007757E7">
        <w:rPr>
          <w:rFonts w:cs="Times New Roman"/>
        </w:rPr>
        <w:t xml:space="preserve"> </w:t>
      </w:r>
      <w:r w:rsidR="007815AD">
        <w:rPr>
          <w:rFonts w:cs="Times New Roman"/>
        </w:rPr>
        <w:t>Mate</w:t>
      </w:r>
      <w:r w:rsidR="00247725">
        <w:rPr>
          <w:rFonts w:cs="Times New Roman"/>
        </w:rPr>
        <w:t>o</w:t>
      </w:r>
      <w:r w:rsidR="007815AD">
        <w:rPr>
          <w:rFonts w:cs="Times New Roman"/>
        </w:rPr>
        <w:t xml:space="preserve"> Erceg</w:t>
      </w:r>
      <w:r w:rsidRPr="007757E7">
        <w:rPr>
          <w:rFonts w:cs="Times New Roman"/>
        </w:rPr>
        <w:t xml:space="preserve">, pozvao vjerovnike da prijave svoje tražbine, a dužnika i povjerenika da se očituju o svakoj prijavljenoj tražbini, te je zakazao ročište radi ispitivanja tražbina </w:t>
      </w:r>
      <w:r w:rsidR="00247725">
        <w:rPr>
          <w:rFonts w:cs="Times New Roman"/>
        </w:rPr>
        <w:t>za dan</w:t>
      </w:r>
      <w:r w:rsidRPr="007757E7">
        <w:rPr>
          <w:rFonts w:cs="Times New Roman"/>
        </w:rPr>
        <w:t xml:space="preserve"> </w:t>
      </w:r>
      <w:r w:rsidR="007815AD">
        <w:rPr>
          <w:rFonts w:cs="Times New Roman"/>
        </w:rPr>
        <w:t xml:space="preserve">8. rujna </w:t>
      </w:r>
      <w:r w:rsidRPr="007757E7">
        <w:rPr>
          <w:rFonts w:cs="Times New Roman"/>
        </w:rPr>
        <w:t>201</w:t>
      </w:r>
      <w:r w:rsidR="007815AD">
        <w:rPr>
          <w:rFonts w:cs="Times New Roman"/>
        </w:rPr>
        <w:t>7</w:t>
      </w:r>
      <w:r w:rsidRPr="007757E7">
        <w:rPr>
          <w:rFonts w:cs="Times New Roman"/>
        </w:rPr>
        <w:t>.</w:t>
      </w:r>
      <w:r>
        <w:rPr>
          <w:rFonts w:cs="Times New Roman"/>
        </w:rPr>
        <w:t xml:space="preserve"> godine</w:t>
      </w:r>
      <w:r w:rsidR="00247725">
        <w:rPr>
          <w:rFonts w:cs="Times New Roman"/>
        </w:rPr>
        <w:t xml:space="preserve">.  Nakon održanog ročišta radi ispitivanja tražbina sud je, sukladno odredbi čl. 50. st. 1. SZ-a, donio rješenje posl.br. St-1690/17 od 8. rujna 2017. godine o utvrđenim i osporenim tražbinama, </w:t>
      </w:r>
      <w:r w:rsidRPr="007757E7">
        <w:rPr>
          <w:rFonts w:cs="Times New Roman"/>
        </w:rPr>
        <w:t xml:space="preserve">koje je postalo pravomoćno </w:t>
      </w:r>
      <w:r w:rsidR="00247725">
        <w:rPr>
          <w:rFonts w:cs="Times New Roman"/>
        </w:rPr>
        <w:t>26</w:t>
      </w:r>
      <w:r w:rsidR="009F18CC">
        <w:rPr>
          <w:rFonts w:cs="Times New Roman"/>
        </w:rPr>
        <w:t xml:space="preserve">. rujna </w:t>
      </w:r>
      <w:r w:rsidRPr="007757E7">
        <w:rPr>
          <w:rFonts w:cs="Times New Roman"/>
        </w:rPr>
        <w:t>201</w:t>
      </w:r>
      <w:r w:rsidR="00247725">
        <w:rPr>
          <w:rFonts w:cs="Times New Roman"/>
        </w:rPr>
        <w:t>7</w:t>
      </w:r>
      <w:r w:rsidRPr="007757E7">
        <w:rPr>
          <w:rFonts w:cs="Times New Roman"/>
        </w:rPr>
        <w:t>.</w:t>
      </w:r>
      <w:r w:rsidR="009F18CC">
        <w:rPr>
          <w:rFonts w:cs="Times New Roman"/>
        </w:rPr>
        <w:t xml:space="preserve"> godine.</w:t>
      </w:r>
    </w:p>
    <w:p w:rsidRDefault="007757E7" w:rsidP="007757E7" w:rsidR="007757E7" w:rsidRPr="007757E7">
      <w:pPr>
        <w:pStyle w:val="Tijeloteksta"/>
        <w:spacing w:after="0"/>
        <w:ind w:firstLine="708"/>
        <w:jc w:val="both"/>
        <w:rPr>
          <w:rFonts w:cs="Times New Roman"/>
        </w:rPr>
      </w:pPr>
    </w:p>
    <w:p w:rsidRDefault="007757E7" w:rsidP="007757E7" w:rsidR="006E0683">
      <w:pPr>
        <w:ind w:firstLine="708"/>
        <w:jc w:val="both"/>
        <w:rPr>
          <w:rFonts w:hAnsi="Times New Roman" w:ascii="Times New Roman"/>
        </w:rPr>
      </w:pPr>
      <w:r w:rsidRPr="007757E7">
        <w:rPr>
          <w:rFonts w:hAnsi="Times New Roman" w:ascii="Times New Roman"/>
        </w:rPr>
        <w:t xml:space="preserve">Nakon pravomoćnosti rješenja o utvrđenim i osporenim tražbinama određeno je ročište za glasovanje o planu restrukturiranja za dan </w:t>
      </w:r>
      <w:r w:rsidR="00247725">
        <w:rPr>
          <w:rFonts w:hAnsi="Times New Roman" w:ascii="Times New Roman"/>
        </w:rPr>
        <w:t>26. listopada</w:t>
      </w:r>
      <w:r>
        <w:rPr>
          <w:rFonts w:hAnsi="Times New Roman" w:ascii="Times New Roman"/>
        </w:rPr>
        <w:t xml:space="preserve"> </w:t>
      </w:r>
      <w:r w:rsidRPr="007757E7">
        <w:rPr>
          <w:rFonts w:hAnsi="Times New Roman" w:ascii="Times New Roman"/>
        </w:rPr>
        <w:t>201</w:t>
      </w:r>
      <w:r w:rsidR="00247725">
        <w:rPr>
          <w:rFonts w:hAnsi="Times New Roman" w:ascii="Times New Roman"/>
        </w:rPr>
        <w:t>7</w:t>
      </w:r>
      <w:r w:rsidRPr="007757E7">
        <w:rPr>
          <w:rFonts w:hAnsi="Times New Roman" w:ascii="Times New Roman"/>
        </w:rPr>
        <w:t>.</w:t>
      </w:r>
      <w:r>
        <w:rPr>
          <w:rFonts w:hAnsi="Times New Roman" w:ascii="Times New Roman"/>
        </w:rPr>
        <w:t xml:space="preserve"> godine</w:t>
      </w:r>
      <w:r w:rsidR="00247725">
        <w:rPr>
          <w:rFonts w:hAnsi="Times New Roman" w:ascii="Times New Roman"/>
        </w:rPr>
        <w:t>, koje ročište je odgođeno temeljem odredbe čl. 60. st.1. SZ-a, te je određeno drugo ročište radi glasovanja o planu restrukturiranja za dan 3. studenog 2017. godine</w:t>
      </w:r>
      <w:r w:rsidR="006E0683">
        <w:rPr>
          <w:rFonts w:hAnsi="Times New Roman" w:ascii="Times New Roman"/>
        </w:rPr>
        <w:t>. Ročište od 3. studenog 2017. godine odgođeno je temeljem odredbe čl. 60. st. 2. SZ-a, te je zakazano novo ročište radi glasovanja o Izmijenjenom planu restrukturiranja, javno objavljenom na mrežnoj stranici e-Oglasna ploča suda 14. studenog 2017. godine, za dan 20. studenog 2017. godine.</w:t>
      </w:r>
    </w:p>
    <w:p w:rsidRDefault="007757E7" w:rsidP="007757E7" w:rsidR="007757E7" w:rsidRPr="007757E7">
      <w:pPr>
        <w:ind w:firstLine="708"/>
        <w:jc w:val="both"/>
        <w:rPr>
          <w:rFonts w:hAnsi="Times New Roman" w:ascii="Times New Roman"/>
        </w:rPr>
      </w:pPr>
    </w:p>
    <w:p w:rsidRDefault="007757E7" w:rsidP="007757E7" w:rsidR="007757E7">
      <w:pPr>
        <w:ind w:firstLine="708"/>
        <w:jc w:val="both"/>
        <w:rPr>
          <w:rFonts w:hAnsi="Times New Roman" w:ascii="Times New Roman"/>
        </w:rPr>
      </w:pPr>
      <w:r w:rsidRPr="007757E7">
        <w:rPr>
          <w:rFonts w:hAnsi="Times New Roman" w:ascii="Times New Roman"/>
        </w:rPr>
        <w:t>Prema čl. 58. SZ-a vjerovnici glasuju pisanim putem na propisanom obrascu za glasovanje, koji mora biti dostavljen sudu najkasnije do početka ročišta za glasovanje, te ga mora potpisati ovlaštena osoba. Ako vjerovnici do početka ročišta za glasovanje ne dostave obrazac za glasovanje ili dostave obrazac iz kojeg se ne može nedvojbeno utvrditi kako su glasovali, smatrat će se da su glasovali protiv plana restrukturiranja.</w:t>
      </w:r>
    </w:p>
    <w:p w:rsidRDefault="007757E7" w:rsidP="007757E7" w:rsidR="007757E7" w:rsidRPr="007757E7">
      <w:pPr>
        <w:ind w:firstLine="708"/>
        <w:jc w:val="both"/>
        <w:rPr>
          <w:rFonts w:hAnsi="Times New Roman" w:ascii="Times New Roman"/>
        </w:rPr>
      </w:pPr>
    </w:p>
    <w:p w:rsidRDefault="007757E7" w:rsidP="007757E7" w:rsidR="007757E7">
      <w:pPr>
        <w:ind w:firstLine="708"/>
        <w:jc w:val="both"/>
        <w:rPr>
          <w:rFonts w:hAnsi="Times New Roman" w:ascii="Times New Roman"/>
        </w:rPr>
      </w:pPr>
      <w:r w:rsidRPr="007757E7">
        <w:rPr>
          <w:rFonts w:hAnsi="Times New Roman" w:ascii="Times New Roman"/>
        </w:rPr>
        <w:t xml:space="preserve">Prema čl. 59. st. 2. SZ-a svaka skupina vjerovnika s pravom glasa odvojeno glasuje o planu restrukturiranja.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 </w:t>
      </w:r>
    </w:p>
    <w:p w:rsidRDefault="007757E7" w:rsidP="007757E7" w:rsidR="007757E7" w:rsidRPr="007757E7">
      <w:pPr>
        <w:ind w:firstLine="708"/>
        <w:jc w:val="both"/>
        <w:rPr>
          <w:rFonts w:hAnsi="Times New Roman" w:ascii="Times New Roman"/>
        </w:rPr>
      </w:pPr>
    </w:p>
    <w:p w:rsidRDefault="007757E7" w:rsidP="007757E7" w:rsidR="009F18CC">
      <w:pPr>
        <w:ind w:firstLine="708"/>
        <w:jc w:val="both"/>
        <w:rPr>
          <w:rFonts w:hAnsi="Times New Roman" w:ascii="Times New Roman"/>
        </w:rPr>
      </w:pPr>
      <w:r w:rsidRPr="007757E7">
        <w:rPr>
          <w:rFonts w:hAnsi="Times New Roman" w:ascii="Times New Roman"/>
        </w:rPr>
        <w:t xml:space="preserve">U konkretnom slučaju </w:t>
      </w:r>
      <w:r w:rsidR="009F18CC">
        <w:rPr>
          <w:rFonts w:hAnsi="Times New Roman" w:ascii="Times New Roman"/>
        </w:rPr>
        <w:t xml:space="preserve">vjerovnici </w:t>
      </w:r>
      <w:r w:rsidR="00EC31A1">
        <w:rPr>
          <w:rFonts w:hAnsi="Times New Roman" w:ascii="Times New Roman"/>
        </w:rPr>
        <w:t>s</w:t>
      </w:r>
      <w:r w:rsidR="009F18CC">
        <w:rPr>
          <w:rFonts w:hAnsi="Times New Roman" w:ascii="Times New Roman"/>
        </w:rPr>
        <w:t xml:space="preserve">u </w:t>
      </w:r>
      <w:r w:rsidR="00EC31A1">
        <w:rPr>
          <w:rFonts w:hAnsi="Times New Roman" w:ascii="Times New Roman"/>
        </w:rPr>
        <w:t xml:space="preserve">u Izmijenjenom </w:t>
      </w:r>
      <w:r w:rsidR="009F18CC">
        <w:rPr>
          <w:rFonts w:hAnsi="Times New Roman" w:ascii="Times New Roman"/>
        </w:rPr>
        <w:t xml:space="preserve">planu restrukturiranja podijeljeni u </w:t>
      </w:r>
      <w:r w:rsidR="00EC31A1">
        <w:rPr>
          <w:rFonts w:hAnsi="Times New Roman" w:ascii="Times New Roman"/>
        </w:rPr>
        <w:t xml:space="preserve">dvije </w:t>
      </w:r>
      <w:r w:rsidR="009F18CC">
        <w:rPr>
          <w:rFonts w:hAnsi="Times New Roman" w:ascii="Times New Roman"/>
        </w:rPr>
        <w:t>skupine,</w:t>
      </w:r>
      <w:r w:rsidR="00EC31A1">
        <w:rPr>
          <w:rFonts w:hAnsi="Times New Roman" w:ascii="Times New Roman"/>
        </w:rPr>
        <w:t xml:space="preserve"> i to: 1. skupina tijela javne uprave i trgovačkih društva u većinskom vlasništvu Republike Hrvatske; 2. skupina ostali vjerovnici</w:t>
      </w:r>
      <w:r w:rsidR="009F18CC">
        <w:rPr>
          <w:rFonts w:hAnsi="Times New Roman" w:ascii="Times New Roman"/>
        </w:rPr>
        <w:t>.</w:t>
      </w:r>
    </w:p>
    <w:p w:rsidRDefault="009F18CC" w:rsidP="007757E7" w:rsidR="009F18CC">
      <w:pPr>
        <w:ind w:firstLine="708"/>
        <w:jc w:val="both"/>
        <w:rPr>
          <w:rFonts w:hAnsi="Times New Roman" w:ascii="Times New Roman"/>
        </w:rPr>
      </w:pPr>
    </w:p>
    <w:p w:rsidRDefault="003B3692" w:rsidP="007C4BAB" w:rsidR="007C4BAB">
      <w:pPr>
        <w:ind w:firstLine="708"/>
        <w:jc w:val="both"/>
        <w:rPr>
          <w:rFonts w:hAnsi="Times New Roman" w:ascii="Times New Roman"/>
        </w:rPr>
      </w:pPr>
      <w:r>
        <w:rPr>
          <w:rFonts w:hAnsi="Times New Roman" w:ascii="Times New Roman"/>
        </w:rPr>
        <w:t xml:space="preserve">Na ročištu za glasovanje o Izmijenjenom planu restrukturiranja sud je sastavio tablicu rezultata glasanja vjerovnika 1. skupine i vjerovnika 2. skupine. Dakle, </w:t>
      </w:r>
      <w:r w:rsidR="007C4BAB">
        <w:rPr>
          <w:rFonts w:hAnsi="Times New Roman" w:ascii="Times New Roman"/>
        </w:rPr>
        <w:t xml:space="preserve">u 1. skupini vjerovnika za Izmijenjeni plan restrukturiranja glasao je 1 vjerovnik i to Republika Hrvatska, </w:t>
      </w:r>
      <w:r w:rsidR="007C4BAB">
        <w:rPr>
          <w:rFonts w:hAnsi="Times New Roman" w:ascii="Times New Roman"/>
        </w:rPr>
        <w:lastRenderedPageBreak/>
        <w:t>Ministarstvo financija, Porezna uprava, s iznosom utvrđene tražbine od 606.014,81 kn, tj. 70,86</w:t>
      </w:r>
      <w:r w:rsidR="007C4BAB" w:rsidRPr="00814929">
        <w:rPr>
          <w:rFonts w:hAnsi="Times New Roman" w:ascii="Times New Roman"/>
        </w:rPr>
        <w:t>% od ukupno utvrđ</w:t>
      </w:r>
      <w:r w:rsidR="007C4BAB">
        <w:rPr>
          <w:rFonts w:hAnsi="Times New Roman" w:ascii="Times New Roman"/>
        </w:rPr>
        <w:t>e</w:t>
      </w:r>
      <w:r w:rsidR="007C4BAB" w:rsidRPr="00814929">
        <w:rPr>
          <w:rFonts w:hAnsi="Times New Roman" w:ascii="Times New Roman"/>
        </w:rPr>
        <w:t>nih tražbina</w:t>
      </w:r>
      <w:r w:rsidR="007C4BAB">
        <w:rPr>
          <w:rFonts w:hAnsi="Times New Roman" w:ascii="Times New Roman"/>
        </w:rPr>
        <w:t xml:space="preserve"> vjerovnika 1. skupine. Naime, ukupan zbroj tražbina vjerovnika 1. skupine (12 vjerovnika) iznosi 855.213,72 kn, što znači da </w:t>
      </w:r>
      <w:r w:rsidR="00E12B4F">
        <w:rPr>
          <w:rFonts w:hAnsi="Times New Roman" w:ascii="Times New Roman"/>
        </w:rPr>
        <w:t xml:space="preserve">je u 1. skupini za Izmijenjeni plan restrukturiranja glasao vjerovnik čija tražbina iznosi 70,86% od ukupno utvrđenih tražbina vjerovnika 1. skupine, dok protiv Izmijenjenog plana restrukturiranja glasali vjerovnici 1. skupine čije tražbine u zbroju iznose 249.198,91 kn, odnosno 29,14% od ukupno utvrđenih tražbina vjerovnika 1. skupine. U 2. skupini vjerovnika za Izmijenjeni plan restrukturiranja glasalo je ukupno 67 vjerovnika, odnosno vjerovnici čije tražbine u zbroju iznose 1.445.323,71 kn, odnosno 85,66%, dok su protiv Izmijenjenog plana restrukturiranja glasali vjerovnici čije tražbine u zbroju iznose 242.675,03 kn, odnosno 14,34% od ukupno utvrđenih tražbina vjerovnika 2. skupine koje iznose ukupno 1.687.998,74 kn. </w:t>
      </w:r>
    </w:p>
    <w:p w:rsidRDefault="007C4BAB" w:rsidP="007C4BAB" w:rsidR="007C4BAB">
      <w:pPr>
        <w:ind w:firstLine="708"/>
        <w:jc w:val="both"/>
        <w:rPr>
          <w:rFonts w:hAnsi="Times New Roman" w:ascii="Times New Roman"/>
        </w:rPr>
      </w:pPr>
    </w:p>
    <w:p w:rsidRDefault="00E12B4F" w:rsidP="00E12B4F" w:rsidR="00E12B4F">
      <w:pPr>
        <w:ind w:firstLine="708"/>
        <w:jc w:val="both"/>
        <w:rPr>
          <w:rFonts w:hAnsi="Times New Roman" w:ascii="Times New Roman"/>
        </w:rPr>
      </w:pPr>
      <w:r>
        <w:rPr>
          <w:rFonts w:hAnsi="Times New Roman" w:ascii="Times New Roman"/>
        </w:rPr>
        <w:t xml:space="preserve">Dakle, utvrđeno je </w:t>
      </w:r>
      <w:r w:rsidRPr="00814929">
        <w:rPr>
          <w:rFonts w:hAnsi="Times New Roman" w:ascii="Times New Roman"/>
        </w:rPr>
        <w:t>da je za</w:t>
      </w:r>
      <w:r>
        <w:rPr>
          <w:rFonts w:hAnsi="Times New Roman" w:ascii="Times New Roman"/>
        </w:rPr>
        <w:t xml:space="preserve"> Izmijenjeni p</w:t>
      </w:r>
      <w:r w:rsidRPr="00814929">
        <w:rPr>
          <w:rFonts w:hAnsi="Times New Roman" w:ascii="Times New Roman"/>
        </w:rPr>
        <w:t xml:space="preserve">lan restrukturiranja glasovala većina svih vjerovnika </w:t>
      </w:r>
      <w:r>
        <w:rPr>
          <w:rFonts w:hAnsi="Times New Roman" w:ascii="Times New Roman"/>
        </w:rPr>
        <w:t xml:space="preserve">(68 vjerovnika od ukupno 127 vjerovnika) </w:t>
      </w:r>
      <w:r w:rsidRPr="00814929">
        <w:rPr>
          <w:rFonts w:hAnsi="Times New Roman" w:ascii="Times New Roman"/>
        </w:rPr>
        <w:t>te da zbroj tražbina vjerovnika</w:t>
      </w:r>
      <w:r>
        <w:rPr>
          <w:rFonts w:hAnsi="Times New Roman" w:ascii="Times New Roman"/>
        </w:rPr>
        <w:t xml:space="preserve"> u svakoj od dvije skupine vjerovnika,</w:t>
      </w:r>
      <w:r w:rsidRPr="00814929">
        <w:rPr>
          <w:rFonts w:hAnsi="Times New Roman" w:ascii="Times New Roman"/>
        </w:rPr>
        <w:t xml:space="preserve"> koji su glasovali za plan</w:t>
      </w:r>
      <w:r>
        <w:rPr>
          <w:rFonts w:hAnsi="Times New Roman" w:ascii="Times New Roman"/>
        </w:rPr>
        <w:t>,</w:t>
      </w:r>
      <w:r w:rsidRPr="00814929">
        <w:rPr>
          <w:rFonts w:hAnsi="Times New Roman" w:ascii="Times New Roman"/>
        </w:rPr>
        <w:t xml:space="preserve"> dvostruko prelazi zbroj tražbina vjerovnika koji su gla</w:t>
      </w:r>
      <w:r>
        <w:rPr>
          <w:rFonts w:hAnsi="Times New Roman" w:ascii="Times New Roman"/>
        </w:rPr>
        <w:t>sovali protiv prihvaćanja plana (čl. 59. st. 2. SZ-a).</w:t>
      </w:r>
    </w:p>
    <w:p w:rsidRDefault="00E12B4F" w:rsidP="007757E7" w:rsidR="00E12B4F">
      <w:pPr>
        <w:ind w:firstLine="708"/>
        <w:jc w:val="both"/>
        <w:rPr>
          <w:rFonts w:hAnsi="Times New Roman" w:ascii="Times New Roman"/>
        </w:rPr>
      </w:pPr>
    </w:p>
    <w:p w:rsidRDefault="007757E7" w:rsidP="007757E7" w:rsidR="007757E7">
      <w:pPr>
        <w:ind w:firstLine="708"/>
        <w:jc w:val="both"/>
        <w:rPr>
          <w:rFonts w:hAnsi="Times New Roman" w:ascii="Times New Roman"/>
        </w:rPr>
      </w:pPr>
      <w:r w:rsidRPr="007757E7">
        <w:rPr>
          <w:rFonts w:hAnsi="Times New Roman" w:ascii="Times New Roman"/>
        </w:rPr>
        <w:t>Sukladno odredbi čl. 61. st. 1. SZ-a sud će rješenjem utvrditi prihvaćanje plana restrukturiranja i potvrditi predstečajni sporazum ako vjerovnici prihvate plan restrukturiranja, osim u slučaju ako se ispune određeni u istom članku taksativno propisani uvjeti (ako koji od vjerovnika učini vjerojatnim da se planom restrukturiranja umanjuju prava ispod razine koju bi razumno očekivao ostvariti u slučaju neprovedbe restrukturiranja poslovanja dužnika, ako iz plana restrukturiranja ne proizlazi vjerojatnost da će njegova provedba omogućiti sposobnost za plaćanje dužniku u razdoblju do kraja tekuće i u dvije sljedeće kalendarske godine, ako planom restrukturiranja nije određeno namirenje iznosa koji bi dobili vjerovnici da njihova tražbina nije osporena ili, ako je planom restrukturiranja predloženo pretvaranje tražbine jednog ili više vjerovnika u temeljni kapital dužnika, a članovi dužnika nisu u skladu sa Zakonom o trgovačkim društvima donijeli odluku kojom se to dopušta).</w:t>
      </w:r>
    </w:p>
    <w:p w:rsidRDefault="007757E7" w:rsidP="007757E7" w:rsidR="007757E7" w:rsidRPr="007757E7">
      <w:pPr>
        <w:ind w:firstLine="708"/>
        <w:jc w:val="both"/>
        <w:rPr>
          <w:rFonts w:hAnsi="Times New Roman" w:ascii="Times New Roman"/>
        </w:rPr>
      </w:pPr>
    </w:p>
    <w:p w:rsidRDefault="007757E7" w:rsidP="007757E7" w:rsidR="007757E7" w:rsidRPr="007757E7">
      <w:pPr>
        <w:ind w:firstLine="708"/>
        <w:jc w:val="both"/>
        <w:rPr>
          <w:rFonts w:hAnsi="Times New Roman" w:ascii="Times New Roman"/>
        </w:rPr>
      </w:pPr>
      <w:r w:rsidRPr="007757E7">
        <w:rPr>
          <w:rFonts w:hAnsi="Times New Roman" w:ascii="Times New Roman"/>
        </w:rPr>
        <w:t xml:space="preserve">Budući da su na ročištu za glasovanje </w:t>
      </w:r>
      <w:r w:rsidR="003B3692">
        <w:rPr>
          <w:rFonts w:hAnsi="Times New Roman" w:ascii="Times New Roman"/>
        </w:rPr>
        <w:t xml:space="preserve">Izmijenjeni </w:t>
      </w:r>
      <w:r w:rsidRPr="007757E7">
        <w:rPr>
          <w:rFonts w:hAnsi="Times New Roman" w:ascii="Times New Roman"/>
        </w:rPr>
        <w:t>plan restrukturiranja prihvatili vjerovnici koji su činili potrebne većine iz čl. 59. SZ-a, a sud nije na</w:t>
      </w:r>
      <w:r w:rsidR="003B3692">
        <w:rPr>
          <w:rFonts w:hAnsi="Times New Roman" w:ascii="Times New Roman"/>
        </w:rPr>
        <w:t>šao da bi bio ispunjen koji od Z</w:t>
      </w:r>
      <w:r w:rsidRPr="007757E7">
        <w:rPr>
          <w:rFonts w:hAnsi="Times New Roman" w:ascii="Times New Roman"/>
        </w:rPr>
        <w:t>akonom propisan</w:t>
      </w:r>
      <w:r w:rsidR="003B3692">
        <w:rPr>
          <w:rFonts w:hAnsi="Times New Roman" w:ascii="Times New Roman"/>
        </w:rPr>
        <w:t>ih</w:t>
      </w:r>
      <w:r w:rsidRPr="007757E7">
        <w:rPr>
          <w:rFonts w:hAnsi="Times New Roman" w:ascii="Times New Roman"/>
        </w:rPr>
        <w:t xml:space="preserve"> uvjeta uslijed kojeg ne bi bilo moguće donijeti rješenje o utvrđenju prihvaćanja plana restrukturiranja i potvrdi predstečajnog sporazuma, sud je temeljem članka 61. SZ-a donio rješenje kojim utvrđuje prihvaćanje plana restrukturiranja i potvrđivanje predstečajnog sporazuma.</w:t>
      </w:r>
    </w:p>
    <w:p w:rsidRDefault="007757E7" w:rsidP="007757E7" w:rsidR="007757E7" w:rsidRPr="007757E7">
      <w:pPr>
        <w:jc w:val="both"/>
        <w:rPr>
          <w:rFonts w:hAnsi="Times New Roman" w:ascii="Times New Roman"/>
        </w:rPr>
      </w:pPr>
    </w:p>
    <w:p w:rsidRDefault="00E83440" w:rsidP="00F854C8" w:rsidR="00E83440" w:rsidRPr="005A04B6">
      <w:pPr>
        <w:rPr>
          <w:rFonts w:hAnsi="Times New Roman" w:ascii="Times New Roman"/>
        </w:rPr>
      </w:pPr>
    </w:p>
    <w:p w:rsidRDefault="00514EC0" w:rsidP="00C37FE9" w:rsidR="00F854C8" w:rsidRPr="005A04B6">
      <w:pPr>
        <w:jc w:val="center"/>
        <w:rPr>
          <w:rFonts w:hAnsi="Times New Roman" w:ascii="Times New Roman"/>
        </w:rPr>
      </w:pPr>
      <w:r w:rsidRPr="005A04B6">
        <w:rPr>
          <w:rFonts w:hAnsi="Times New Roman" w:ascii="Times New Roman"/>
        </w:rPr>
        <w:t>U Karlovcu</w:t>
      </w:r>
      <w:r w:rsidR="00F854C8" w:rsidRPr="005A04B6">
        <w:rPr>
          <w:rFonts w:hAnsi="Times New Roman" w:ascii="Times New Roman"/>
        </w:rPr>
        <w:t xml:space="preserve">, </w:t>
      </w:r>
      <w:r w:rsidR="00765631">
        <w:rPr>
          <w:rFonts w:hAnsi="Times New Roman" w:ascii="Times New Roman"/>
        </w:rPr>
        <w:t>1. prosinca</w:t>
      </w:r>
      <w:r w:rsidR="00FE7392" w:rsidRPr="005A04B6">
        <w:rPr>
          <w:rFonts w:hAnsi="Times New Roman" w:ascii="Times New Roman"/>
        </w:rPr>
        <w:t xml:space="preserve"> 201</w:t>
      </w:r>
      <w:r w:rsidR="003B3692">
        <w:rPr>
          <w:rFonts w:hAnsi="Times New Roman" w:ascii="Times New Roman"/>
        </w:rPr>
        <w:t>7</w:t>
      </w:r>
      <w:r w:rsidR="00FE7392" w:rsidRPr="005A04B6">
        <w:rPr>
          <w:rFonts w:hAnsi="Times New Roman" w:ascii="Times New Roman"/>
        </w:rPr>
        <w:t>.</w:t>
      </w:r>
      <w:r w:rsidR="00C37FE9" w:rsidRPr="005A04B6">
        <w:rPr>
          <w:rFonts w:hAnsi="Times New Roman" w:ascii="Times New Roman"/>
        </w:rPr>
        <w:t xml:space="preserve"> godine</w:t>
      </w:r>
    </w:p>
    <w:p w:rsidRDefault="00F854C8" w:rsidP="00C37FE9" w:rsidR="00F854C8" w:rsidRPr="005A04B6">
      <w:pPr>
        <w:jc w:val="both"/>
        <w:rPr>
          <w:rFonts w:hAnsi="Times New Roman" w:ascii="Times New Roman"/>
        </w:rPr>
      </w:pPr>
    </w:p>
    <w:p w:rsidRDefault="00F854C8" w:rsidP="00C37FE9" w:rsidR="00F854C8" w:rsidRPr="005A04B6">
      <w:pPr>
        <w:jc w:val="both"/>
        <w:rPr>
          <w:rFonts w:hAnsi="Times New Roman" w:ascii="Times New Roman"/>
        </w:rPr>
      </w:pPr>
      <w:r w:rsidRPr="005A04B6">
        <w:rPr>
          <w:rFonts w:hAnsi="Times New Roman" w:ascii="Times New Roman"/>
        </w:rPr>
        <w:t xml:space="preserve">                                                                                          </w:t>
      </w:r>
      <w:r w:rsidR="00C37FE9" w:rsidRPr="005A04B6">
        <w:rPr>
          <w:rFonts w:hAnsi="Times New Roman" w:ascii="Times New Roman"/>
        </w:rPr>
        <w:t xml:space="preserve">                               </w:t>
      </w:r>
      <w:r w:rsidRPr="005A04B6">
        <w:rPr>
          <w:rFonts w:hAnsi="Times New Roman" w:ascii="Times New Roman"/>
        </w:rPr>
        <w:t xml:space="preserve">  </w:t>
      </w:r>
      <w:r w:rsidR="00C37FE9" w:rsidRPr="005A04B6">
        <w:rPr>
          <w:rFonts w:hAnsi="Times New Roman" w:ascii="Times New Roman"/>
        </w:rPr>
        <w:t>S</w:t>
      </w:r>
      <w:r w:rsidRPr="005A04B6">
        <w:rPr>
          <w:rFonts w:hAnsi="Times New Roman" w:ascii="Times New Roman"/>
        </w:rPr>
        <w:t>udac:</w:t>
      </w:r>
    </w:p>
    <w:p w:rsidRDefault="00F854C8" w:rsidP="00C37FE9" w:rsidR="00B25462" w:rsidRPr="005A04B6">
      <w:pPr>
        <w:jc w:val="both"/>
        <w:rPr>
          <w:rFonts w:hAnsi="Times New Roman" w:ascii="Times New Roman"/>
        </w:rPr>
      </w:pPr>
      <w:r w:rsidRPr="005A04B6">
        <w:rPr>
          <w:rFonts w:hAnsi="Times New Roman" w:ascii="Times New Roman"/>
        </w:rPr>
        <w:t xml:space="preserve">                                                                                            </w:t>
      </w:r>
      <w:r w:rsidR="00C37FE9" w:rsidRPr="005A04B6">
        <w:rPr>
          <w:rFonts w:hAnsi="Times New Roman" w:ascii="Times New Roman"/>
        </w:rPr>
        <w:t xml:space="preserve">                   Goranka Boljkovac</w:t>
      </w:r>
      <w:r w:rsidR="00B25462" w:rsidRPr="005A04B6">
        <w:rPr>
          <w:rFonts w:hAnsi="Times New Roman" w:ascii="Times New Roman"/>
        </w:rPr>
        <w:t>, v.r.</w:t>
      </w:r>
    </w:p>
    <w:p w:rsidRDefault="00B25462" w:rsidP="00C37FE9" w:rsidR="00B25462" w:rsidRPr="005A04B6">
      <w:pPr>
        <w:jc w:val="both"/>
        <w:rPr>
          <w:rFonts w:hAnsi="Times New Roman" w:ascii="Times New Roman"/>
        </w:rPr>
      </w:pPr>
    </w:p>
    <w:p w:rsidRDefault="00C37FE9" w:rsidP="00C37FE9" w:rsidR="00B25462" w:rsidRPr="005A04B6">
      <w:pPr>
        <w:jc w:val="both"/>
        <w:rPr>
          <w:rFonts w:hAnsi="Times New Roman" w:ascii="Times New Roman"/>
        </w:rPr>
      </w:pPr>
      <w:r w:rsidRPr="005A04B6">
        <w:rPr>
          <w:rFonts w:hAnsi="Times New Roman" w:ascii="Times New Roman"/>
        </w:rPr>
        <w:t xml:space="preserve">                                                                                                                   </w:t>
      </w:r>
      <w:r w:rsidR="00B25462" w:rsidRPr="005A04B6">
        <w:rPr>
          <w:rFonts w:hAnsi="Times New Roman" w:ascii="Times New Roman"/>
        </w:rPr>
        <w:t>Za točnost otpravka-</w:t>
      </w:r>
    </w:p>
    <w:p w:rsidRDefault="00C37FE9" w:rsidP="00C37FE9" w:rsidR="00B25462" w:rsidRPr="005A04B6">
      <w:pPr>
        <w:ind w:left="6372"/>
        <w:jc w:val="both"/>
        <w:rPr>
          <w:rFonts w:hAnsi="Times New Roman" w:ascii="Times New Roman"/>
        </w:rPr>
      </w:pPr>
      <w:r w:rsidRPr="005A04B6">
        <w:rPr>
          <w:rFonts w:hAnsi="Times New Roman" w:ascii="Times New Roman"/>
        </w:rPr>
        <w:t xml:space="preserve">        o</w:t>
      </w:r>
      <w:r w:rsidR="00B25462" w:rsidRPr="005A04B6">
        <w:rPr>
          <w:rFonts w:hAnsi="Times New Roman" w:ascii="Times New Roman"/>
        </w:rPr>
        <w:t>vlašteni službenik:</w:t>
      </w:r>
    </w:p>
    <w:p w:rsidRDefault="00C37FE9" w:rsidP="00C37FE9" w:rsidR="00F854C8" w:rsidRPr="005A04B6">
      <w:pPr>
        <w:tabs>
          <w:tab w:pos="6900" w:val="left"/>
        </w:tabs>
        <w:rPr>
          <w:rFonts w:hAnsi="Times New Roman" w:ascii="Times New Roman"/>
        </w:rPr>
      </w:pPr>
      <w:r w:rsidRPr="005A04B6">
        <w:rPr>
          <w:rFonts w:hAnsi="Times New Roman" w:ascii="Times New Roman"/>
        </w:rPr>
        <w:tab/>
      </w:r>
      <w:r w:rsidR="00314055">
        <w:rPr>
          <w:rFonts w:hAnsi="Times New Roman" w:ascii="Times New Roman"/>
        </w:rPr>
        <w:t>Marina Markić</w:t>
      </w:r>
    </w:p>
    <w:p w:rsidRDefault="00E12B4F" w:rsidP="00F854C8" w:rsidR="00E12B4F">
      <w:pPr>
        <w:rPr>
          <w:rFonts w:hAnsi="Times New Roman" w:ascii="Times New Roman"/>
        </w:rPr>
      </w:pPr>
    </w:p>
    <w:p w:rsidRDefault="00E12B4F" w:rsidP="00F854C8" w:rsidR="00E12B4F">
      <w:pPr>
        <w:rPr>
          <w:rFonts w:hAnsi="Times New Roman" w:ascii="Times New Roman"/>
        </w:rPr>
      </w:pPr>
    </w:p>
    <w:p w:rsidRDefault="00E12B4F" w:rsidP="00F854C8" w:rsidR="00E12B4F">
      <w:pPr>
        <w:rPr>
          <w:rFonts w:hAnsi="Times New Roman" w:ascii="Times New Roman"/>
        </w:rPr>
      </w:pPr>
    </w:p>
    <w:p w:rsidRDefault="00E12B4F" w:rsidP="00F854C8" w:rsidR="00E12B4F">
      <w:pPr>
        <w:rPr>
          <w:rFonts w:hAnsi="Times New Roman" w:ascii="Times New Roman"/>
        </w:rPr>
      </w:pPr>
    </w:p>
    <w:p w:rsidRDefault="00E12B4F" w:rsidP="00F854C8" w:rsidR="00F854C8" w:rsidRPr="005A04B6">
      <w:pPr>
        <w:rPr>
          <w:rFonts w:hAnsi="Times New Roman" w:ascii="Times New Roman"/>
        </w:rPr>
      </w:pPr>
      <w:r>
        <w:rPr>
          <w:rFonts w:hAnsi="Times New Roman" w:ascii="Times New Roman"/>
        </w:rPr>
        <w:t>U</w:t>
      </w:r>
      <w:r w:rsidR="00C37FE9" w:rsidRPr="005A04B6">
        <w:rPr>
          <w:rFonts w:hAnsi="Times New Roman" w:ascii="Times New Roman"/>
        </w:rPr>
        <w:t>puta o pravnom lijeku</w:t>
      </w:r>
      <w:r w:rsidR="00F854C8" w:rsidRPr="005A04B6">
        <w:rPr>
          <w:rFonts w:hAnsi="Times New Roman" w:ascii="Times New Roman"/>
        </w:rPr>
        <w:t>:</w:t>
      </w:r>
    </w:p>
    <w:p w:rsidRDefault="00E83440" w:rsidP="00E83440" w:rsidR="00E83440" w:rsidRPr="005A04B6">
      <w:pPr>
        <w:jc w:val="both"/>
        <w:rPr>
          <w:rFonts w:hAnsi="Times New Roman" w:ascii="Times New Roman"/>
        </w:rPr>
      </w:pPr>
      <w:r w:rsidRPr="005A04B6">
        <w:rPr>
          <w:rFonts w:hAnsi="Times New Roman" w:ascii="Times New Roman"/>
        </w:rPr>
        <w:t xml:space="preserve">Protiv ovog rješenja </w:t>
      </w:r>
      <w:r w:rsidR="00BE48EF">
        <w:rPr>
          <w:rFonts w:hAnsi="Times New Roman" w:ascii="Times New Roman"/>
        </w:rPr>
        <w:t>može se izjaviti žalba</w:t>
      </w:r>
      <w:r w:rsidRPr="005A04B6">
        <w:rPr>
          <w:rFonts w:hAnsi="Times New Roman" w:ascii="Times New Roman"/>
        </w:rPr>
        <w:t xml:space="preserve"> u roku od osam dana od isteka osmog dana od dana objave ovog rješenja na mrežnoj stranici e-Oglasna ploča sudova. Žalba se podnosi ovom sudu u tri primjerka, a o žalbi odlučuje Visoki trgovački sud Republike Hrvatske.</w:t>
      </w:r>
    </w:p>
    <w:p w:rsidRDefault="00F854C8" w:rsidP="00F854C8" w:rsidR="00F854C8" w:rsidRPr="005A04B6">
      <w:pPr>
        <w:rPr>
          <w:rFonts w:hAnsi="Times New Roman" w:ascii="Times New Roman"/>
        </w:rPr>
      </w:pPr>
    </w:p>
    <w:p w:rsidRDefault="00F854C8" w:rsidP="00F854C8" w:rsidR="00F854C8" w:rsidRPr="005A04B6">
      <w:pPr>
        <w:rPr>
          <w:rFonts w:hAnsi="Times New Roman" w:ascii="Times New Roman"/>
        </w:rPr>
      </w:pPr>
    </w:p>
    <w:p w:rsidRDefault="00E4635F" w:rsidP="00A75097" w:rsidR="00E4635F" w:rsidRPr="005A04B6">
      <w:pPr>
        <w:rPr>
          <w:rFonts w:hAnsi="Times New Roman" w:ascii="Times New Roman"/>
        </w:rPr>
      </w:pPr>
    </w:p>
    <w:p w:rsidRDefault="00583492" w:rsidP="00A75097" w:rsidR="00A75097" w:rsidRPr="005A04B6">
      <w:pPr>
        <w:rPr>
          <w:rFonts w:hAnsi="Times New Roman" w:ascii="Times New Roman"/>
        </w:rPr>
      </w:pPr>
      <w:r w:rsidRPr="005A04B6">
        <w:rPr>
          <w:rFonts w:hAnsi="Times New Roman" w:ascii="Times New Roman"/>
        </w:rPr>
        <w:t xml:space="preserve">    </w:t>
      </w:r>
    </w:p>
    <w:p w:rsidRDefault="00F854C8" w:rsidP="00F854C8" w:rsidR="00F854C8" w:rsidRPr="005A04B6">
      <w:pPr>
        <w:rPr>
          <w:rFonts w:hAnsi="Times New Roman" w:ascii="Times New Roman"/>
        </w:rPr>
      </w:pPr>
    </w:p>
    <w:p w:rsidRDefault="00F854C8" w:rsidP="00F854C8" w:rsidR="00F854C8" w:rsidRPr="005A04B6">
      <w:pPr>
        <w:rPr>
          <w:rFonts w:hAnsi="Times New Roman" w:ascii="Times New Roman"/>
        </w:rPr>
      </w:pPr>
    </w:p>
    <w:p w:rsidRDefault="00F854C8" w:rsidP="00F854C8" w:rsidR="00F854C8" w:rsidRPr="005A04B6">
      <w:pPr>
        <w:rPr>
          <w:rFonts w:hAnsi="Times New Roman" w:ascii="Times New Roman"/>
        </w:rPr>
      </w:pPr>
    </w:p>
    <w:p w:rsidRDefault="00F854C8" w:rsidP="00F854C8" w:rsidR="00F854C8" w:rsidRPr="005A04B6">
      <w:pPr>
        <w:rPr>
          <w:rFonts w:hAnsi="Times New Roman" w:ascii="Times New Roman"/>
        </w:rPr>
      </w:pPr>
    </w:p>
    <w:p w:rsidRDefault="00F854C8" w:rsidP="00F854C8" w:rsidR="00F854C8" w:rsidRPr="005A04B6">
      <w:pPr>
        <w:rPr>
          <w:rFonts w:hAnsi="Times New Roman" w:ascii="Times New Roman"/>
        </w:rPr>
      </w:pPr>
    </w:p>
    <w:p w:rsidRDefault="00F854C8" w:rsidP="00F854C8" w:rsidR="00F854C8" w:rsidRPr="005A04B6">
      <w:pPr>
        <w:rPr>
          <w:rFonts w:hAnsi="Times New Roman" w:ascii="Times New Roman"/>
        </w:rPr>
      </w:pPr>
    </w:p>
    <w:p w:rsidRDefault="00AC1DCF" w:rsidP="002265DF" w:rsidR="00AC1DCF" w:rsidRPr="005A04B6">
      <w:pPr>
        <w:rPr>
          <w:rFonts w:hAnsi="Times New Roman" w:ascii="Times New Roman"/>
        </w:rPr>
      </w:pPr>
    </w:p>
    <w:sectPr w:rsidSect="000E1C5B" w:rsidR="00AC1DCF" w:rsidRPr="005A04B6">
      <w:headerReference w:type="default" r:id="rId11"/>
      <w:pgSz w:code="9" w:h="16838" w:w="11906"/>
      <w:pgMar w:gutter="0" w:footer="709" w:header="709" w:left="1418" w:bottom="1418" w:right="1418" w:top="1985"/>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35F2" w:rsidP="00624E2F" w:rsidR="00AF35F2">
      <w:r>
        <w:separator/>
      </w:r>
    </w:p>
  </w:endnote>
  <w:endnote w:id="0" w:type="continuationSeparator">
    <w:p w:rsidRDefault="00AF35F2" w:rsidP="00624E2F" w:rsidR="00AF35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35F2" w:rsidP="00624E2F" w:rsidR="00AF35F2">
      <w:r>
        <w:separator/>
      </w:r>
    </w:p>
  </w:footnote>
  <w:footnote w:id="0" w:type="continuationSeparator">
    <w:p w:rsidRDefault="00AF35F2" w:rsidP="00624E2F" w:rsidR="00AF35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770908"/>
      <w:docPartObj>
        <w:docPartGallery w:val="Page Numbers (Top of Page)"/>
        <w:docPartUnique/>
      </w:docPartObj>
    </w:sdtPr>
    <w:sdtEndPr/>
    <w:sdtContent>
      <w:p w:rsidRDefault="00AF35F2" w:rsidR="00AF35F2">
        <w:pPr>
          <w:pStyle w:val="Zaglavlje"/>
          <w:jc w:val="center"/>
        </w:pPr>
        <w:r>
          <w:fldChar w:fldCharType="begin"/>
        </w:r>
        <w:r>
          <w:instrText>PAGE   \* MERGEFORMAT</w:instrText>
        </w:r>
        <w:r>
          <w:fldChar w:fldCharType="separate"/>
        </w:r>
        <w:r w:rsidR="006F1A3A">
          <w:rPr>
            <w:noProof/>
          </w:rPr>
          <w:t>33</w:t>
        </w:r>
        <w:r>
          <w:fldChar w:fldCharType="end"/>
        </w:r>
      </w:p>
    </w:sdtContent>
  </w:sdt>
  <w:p w:rsidRDefault="00AF35F2" w:rsidP="00624E2F" w:rsidR="00AF35F2" w:rsidRPr="00624E2F">
    <w:pPr>
      <w:pStyle w:val="Zaglavlje"/>
      <w:jc w:val="right"/>
      <w:rPr>
        <w:rFonts w:hAnsi="Times New Roman" w:ascii="Times New Roman"/>
      </w:rPr>
    </w:pPr>
    <w:r>
      <w:rPr>
        <w:rFonts w:hAnsi="Times New Roman" w:ascii="Times New Roman"/>
      </w:rPr>
      <w:t>4</w:t>
    </w:r>
    <w:r w:rsidRPr="00624E2F">
      <w:rPr>
        <w:rFonts w:hAnsi="Times New Roman" w:ascii="Times New Roman"/>
      </w:rPr>
      <w:t xml:space="preserve"> St-</w:t>
    </w:r>
    <w:r>
      <w:rPr>
        <w:rFonts w:hAnsi="Times New Roman" w:ascii="Times New Roman"/>
      </w:rPr>
      <w:t>1690/17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E04E5D"/>
    <w:multiLevelType w:val="hybridMultilevel"/>
    <w:tmpl w:val="3A007456"/>
    <w:lvl w:tplc="F72AB7D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58115202"/>
    <w:multiLevelType w:val="hybridMultilevel"/>
    <w:tmpl w:val="A0160A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B715A04"/>
    <w:multiLevelType w:val="hybridMultilevel"/>
    <w:tmpl w:val="7FB85B04"/>
    <w:lvl w:tplc="7AD226F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6CDE4CA3"/>
    <w:multiLevelType w:val="hybridMultilevel"/>
    <w:tmpl w:val="E25435D2"/>
    <w:lvl w:tplc="D3B45FA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710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3E1E"/>
    <w:rsid w:val="00002FE5"/>
    <w:rsid w:val="00035E27"/>
    <w:rsid w:val="00037C0A"/>
    <w:rsid w:val="00050966"/>
    <w:rsid w:val="000831F1"/>
    <w:rsid w:val="000B0E3E"/>
    <w:rsid w:val="000C2C14"/>
    <w:rsid w:val="000E1C5B"/>
    <w:rsid w:val="000F147B"/>
    <w:rsid w:val="00100E9D"/>
    <w:rsid w:val="00102A56"/>
    <w:rsid w:val="00125606"/>
    <w:rsid w:val="0016127A"/>
    <w:rsid w:val="00181DBC"/>
    <w:rsid w:val="00185283"/>
    <w:rsid w:val="001975BD"/>
    <w:rsid w:val="001A24EC"/>
    <w:rsid w:val="001B37EE"/>
    <w:rsid w:val="001E13C8"/>
    <w:rsid w:val="001F232C"/>
    <w:rsid w:val="001F30E6"/>
    <w:rsid w:val="002265DF"/>
    <w:rsid w:val="00247725"/>
    <w:rsid w:val="002548EA"/>
    <w:rsid w:val="00285C44"/>
    <w:rsid w:val="00294254"/>
    <w:rsid w:val="00297BB5"/>
    <w:rsid w:val="002B2B5B"/>
    <w:rsid w:val="00314055"/>
    <w:rsid w:val="0032187C"/>
    <w:rsid w:val="00350083"/>
    <w:rsid w:val="00357EE0"/>
    <w:rsid w:val="00397A63"/>
    <w:rsid w:val="003B3692"/>
    <w:rsid w:val="003B3C10"/>
    <w:rsid w:val="003C26FD"/>
    <w:rsid w:val="003D4688"/>
    <w:rsid w:val="004157E8"/>
    <w:rsid w:val="004314A2"/>
    <w:rsid w:val="004602E9"/>
    <w:rsid w:val="00474653"/>
    <w:rsid w:val="004A3CCE"/>
    <w:rsid w:val="004B63A7"/>
    <w:rsid w:val="004F2049"/>
    <w:rsid w:val="004F613E"/>
    <w:rsid w:val="00500807"/>
    <w:rsid w:val="00514EC0"/>
    <w:rsid w:val="00534C59"/>
    <w:rsid w:val="00556ECA"/>
    <w:rsid w:val="00583492"/>
    <w:rsid w:val="00592BF9"/>
    <w:rsid w:val="0059468C"/>
    <w:rsid w:val="005960D6"/>
    <w:rsid w:val="00596FD7"/>
    <w:rsid w:val="005A04B6"/>
    <w:rsid w:val="005A2690"/>
    <w:rsid w:val="005A27D0"/>
    <w:rsid w:val="005A7273"/>
    <w:rsid w:val="005A7BFA"/>
    <w:rsid w:val="005C560D"/>
    <w:rsid w:val="005D1BE0"/>
    <w:rsid w:val="005F7ED8"/>
    <w:rsid w:val="006111E0"/>
    <w:rsid w:val="00624E2F"/>
    <w:rsid w:val="006516F0"/>
    <w:rsid w:val="00661264"/>
    <w:rsid w:val="006B5224"/>
    <w:rsid w:val="006D19C2"/>
    <w:rsid w:val="006D5EDE"/>
    <w:rsid w:val="006D7019"/>
    <w:rsid w:val="006E0683"/>
    <w:rsid w:val="006E704E"/>
    <w:rsid w:val="006F1A3A"/>
    <w:rsid w:val="006F34EC"/>
    <w:rsid w:val="00740E6C"/>
    <w:rsid w:val="00750FD4"/>
    <w:rsid w:val="00761C7B"/>
    <w:rsid w:val="00765631"/>
    <w:rsid w:val="007757E7"/>
    <w:rsid w:val="007815AD"/>
    <w:rsid w:val="007924CD"/>
    <w:rsid w:val="007C0AB9"/>
    <w:rsid w:val="007C4BAB"/>
    <w:rsid w:val="007E4552"/>
    <w:rsid w:val="00817434"/>
    <w:rsid w:val="00842C82"/>
    <w:rsid w:val="00861F5B"/>
    <w:rsid w:val="008639BF"/>
    <w:rsid w:val="0086652E"/>
    <w:rsid w:val="008717E2"/>
    <w:rsid w:val="00883352"/>
    <w:rsid w:val="008B38FE"/>
    <w:rsid w:val="008F1BE4"/>
    <w:rsid w:val="00902ADC"/>
    <w:rsid w:val="0092108C"/>
    <w:rsid w:val="00937096"/>
    <w:rsid w:val="0096132D"/>
    <w:rsid w:val="009752BC"/>
    <w:rsid w:val="009A33B2"/>
    <w:rsid w:val="009C6B35"/>
    <w:rsid w:val="009F1630"/>
    <w:rsid w:val="009F18CC"/>
    <w:rsid w:val="00A45B86"/>
    <w:rsid w:val="00A75097"/>
    <w:rsid w:val="00A759D2"/>
    <w:rsid w:val="00A84356"/>
    <w:rsid w:val="00AC1DCF"/>
    <w:rsid w:val="00AE4D16"/>
    <w:rsid w:val="00AF2D9E"/>
    <w:rsid w:val="00AF35F2"/>
    <w:rsid w:val="00AF4EE6"/>
    <w:rsid w:val="00B07EA0"/>
    <w:rsid w:val="00B25462"/>
    <w:rsid w:val="00B34CC7"/>
    <w:rsid w:val="00B4592C"/>
    <w:rsid w:val="00B50A27"/>
    <w:rsid w:val="00B92F41"/>
    <w:rsid w:val="00BA7297"/>
    <w:rsid w:val="00BE48EF"/>
    <w:rsid w:val="00C0480D"/>
    <w:rsid w:val="00C15EEB"/>
    <w:rsid w:val="00C37FE9"/>
    <w:rsid w:val="00C64A9C"/>
    <w:rsid w:val="00C92140"/>
    <w:rsid w:val="00C962C4"/>
    <w:rsid w:val="00CA2526"/>
    <w:rsid w:val="00CB05E0"/>
    <w:rsid w:val="00CF6BB5"/>
    <w:rsid w:val="00D0304F"/>
    <w:rsid w:val="00D329BF"/>
    <w:rsid w:val="00D42DB0"/>
    <w:rsid w:val="00D45348"/>
    <w:rsid w:val="00D575C1"/>
    <w:rsid w:val="00D65412"/>
    <w:rsid w:val="00D80CC9"/>
    <w:rsid w:val="00D822C4"/>
    <w:rsid w:val="00D92875"/>
    <w:rsid w:val="00D97020"/>
    <w:rsid w:val="00DB4B11"/>
    <w:rsid w:val="00DB7EB4"/>
    <w:rsid w:val="00DD3EBB"/>
    <w:rsid w:val="00E12B4F"/>
    <w:rsid w:val="00E4635F"/>
    <w:rsid w:val="00E53088"/>
    <w:rsid w:val="00E6073E"/>
    <w:rsid w:val="00E624AC"/>
    <w:rsid w:val="00E661B3"/>
    <w:rsid w:val="00E77A8D"/>
    <w:rsid w:val="00E81DA8"/>
    <w:rsid w:val="00E8252E"/>
    <w:rsid w:val="00E83440"/>
    <w:rsid w:val="00E8562B"/>
    <w:rsid w:val="00E930BA"/>
    <w:rsid w:val="00E9661B"/>
    <w:rsid w:val="00EA2934"/>
    <w:rsid w:val="00EB2AE9"/>
    <w:rsid w:val="00EB39CD"/>
    <w:rsid w:val="00EB4AE3"/>
    <w:rsid w:val="00EC31A1"/>
    <w:rsid w:val="00F205B6"/>
    <w:rsid w:val="00F8325A"/>
    <w:rsid w:val="00F83E1E"/>
    <w:rsid w:val="00F854C8"/>
    <w:rsid w:val="00F86B4C"/>
    <w:rsid w:val="00F907C9"/>
    <w:rsid w:val="00FB31E9"/>
    <w:rsid w:val="00FE275D"/>
    <w:rsid w:val="00FE59C4"/>
    <w:rsid w:val="00FE7392"/>
    <w:rsid w:val="00FF4855"/>
    <w:rsid w:val="00FF54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83E1E"/>
    <w:rPr>
      <w:rFonts w:cs="Tahoma" w:eastAsia="Times New Roman" w:hAnsi="Tahoma" w:asci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true" w:styleId="ZaglavljeChar" w:type="character">
    <w:name w:val="Zaglavlje Char"/>
    <w:basedOn w:val="Zadanifontodlomka"/>
    <w:link w:val="Zaglavlje"/>
    <w:uiPriority w:val="99"/>
    <w:rsid w:val="00624E2F"/>
    <w:rPr>
      <w:rFonts w:cs="Times New Roman" w:eastAsia="Times New Roman" w:hAnsi="Arial" w:asci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true" w:styleId="PodnojeChar" w:type="character">
    <w:name w:val="Podnožje Char"/>
    <w:basedOn w:val="Zadanifontodlomka"/>
    <w:link w:val="Podnoje"/>
    <w:uiPriority w:val="99"/>
    <w:rsid w:val="00624E2F"/>
    <w:rPr>
      <w:rFonts w:cs="Times New Roman" w:eastAsia="Times New Roman" w:hAnsi="Arial" w:ascii="Arial"/>
      <w:szCs w:val="20"/>
      <w:lang w:eastAsia="hr-HR" w:val="en-GB"/>
    </w:rPr>
  </w:style>
  <w:style w:customStyle="true" w:styleId="Naslov1Char" w:type="character">
    <w:name w:val="Naslov 1 Char"/>
    <w:basedOn w:val="Zadanifontodlomka"/>
    <w:link w:val="Naslov1"/>
    <w:uiPriority w:val="9"/>
    <w:rsid w:val="0012560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2560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2560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25606"/>
    <w:rPr>
      <w:b/>
      <w:bCs/>
      <w:sz w:val="28"/>
      <w:szCs w:val="28"/>
    </w:rPr>
  </w:style>
  <w:style w:customStyle="true" w:styleId="Naslov5Char" w:type="character">
    <w:name w:val="Naslov 5 Char"/>
    <w:basedOn w:val="Zadanifontodlomka"/>
    <w:link w:val="Naslov5"/>
    <w:uiPriority w:val="9"/>
    <w:semiHidden/>
    <w:rsid w:val="00125606"/>
    <w:rPr>
      <w:b/>
      <w:bCs/>
      <w:i/>
      <w:iCs/>
      <w:sz w:val="26"/>
      <w:szCs w:val="26"/>
    </w:rPr>
  </w:style>
  <w:style w:customStyle="true" w:styleId="Naslov6Char" w:type="character">
    <w:name w:val="Naslov 6 Char"/>
    <w:basedOn w:val="Zadanifontodlomka"/>
    <w:link w:val="Naslov6"/>
    <w:uiPriority w:val="9"/>
    <w:semiHidden/>
    <w:rsid w:val="00125606"/>
    <w:rPr>
      <w:b/>
      <w:bCs/>
    </w:rPr>
  </w:style>
  <w:style w:customStyle="true" w:styleId="Naslov7Char" w:type="character">
    <w:name w:val="Naslov 7 Char"/>
    <w:basedOn w:val="Zadanifontodlomka"/>
    <w:link w:val="Naslov7"/>
    <w:uiPriority w:val="9"/>
    <w:semiHidden/>
    <w:rsid w:val="00125606"/>
    <w:rPr>
      <w:sz w:val="24"/>
      <w:szCs w:val="24"/>
    </w:rPr>
  </w:style>
  <w:style w:customStyle="true" w:styleId="Naslov8Char" w:type="character">
    <w:name w:val="Naslov 8 Char"/>
    <w:basedOn w:val="Zadanifontodlomka"/>
    <w:link w:val="Naslov8"/>
    <w:uiPriority w:val="9"/>
    <w:semiHidden/>
    <w:rsid w:val="00125606"/>
    <w:rPr>
      <w:i/>
      <w:iCs/>
      <w:sz w:val="24"/>
      <w:szCs w:val="24"/>
    </w:rPr>
  </w:style>
  <w:style w:customStyle="true" w:styleId="Naslov9Char" w:type="character">
    <w:name w:val="Naslov 9 Char"/>
    <w:basedOn w:val="Zadanifontodlomka"/>
    <w:link w:val="Naslov9"/>
    <w:uiPriority w:val="9"/>
    <w:semiHidden/>
    <w:rsid w:val="00125606"/>
    <w:rPr>
      <w:rFonts w:eastAsiaTheme="majorEastAsia" w:hAnsiTheme="majorHAnsi" w:asciiTheme="majorHAnsi"/>
    </w:rPr>
  </w:style>
  <w:style w:styleId="Naslov" w:type="paragraph">
    <w:name w:val="Title"/>
    <w:basedOn w:val="Normal"/>
    <w:next w:val="Normal"/>
    <w:link w:val="NaslovChar"/>
    <w:uiPriority w:val="10"/>
    <w:qFormat/>
    <w:rsid w:val="0012560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2560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25606"/>
    <w:rPr>
      <w:rFonts w:eastAsiaTheme="majorEastAsia" w:hAnsiTheme="majorHAnsi" w:asci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hAnsiTheme="minorHAnsi" w:asci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true"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right="720" w:left="720"/>
    </w:pPr>
    <w:rPr>
      <w:b/>
      <w:i/>
      <w:szCs w:val="22"/>
    </w:rPr>
  </w:style>
  <w:style w:customStyle="true"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Tint="A5" w:themeColor="text1"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25606"/>
    <w:pPr>
      <w:outlineLvl w:val="9"/>
    </w:pPr>
  </w:style>
  <w:style w:styleId="Tijeloteksta" w:type="paragraph">
    <w:name w:val="Body Text"/>
    <w:basedOn w:val="Normal"/>
    <w:link w:val="TijelotekstaChar"/>
    <w:semiHidden/>
    <w:unhideWhenUsed/>
    <w:rsid w:val="007757E7"/>
    <w:pPr>
      <w:spacing w:after="120"/>
    </w:pPr>
    <w:rPr>
      <w:rFonts w:cstheme="minorBidi" w:eastAsiaTheme="minorHAnsi" w:hAnsi="Times New Roman" w:ascii="Times New Roman"/>
    </w:rPr>
  </w:style>
  <w:style w:customStyle="true" w:styleId="TijelotekstaChar" w:type="character">
    <w:name w:val="Tijelo teksta Char"/>
    <w:basedOn w:val="Zadanifontodlomka"/>
    <w:link w:val="Tijeloteksta"/>
    <w:semiHidden/>
    <w:rsid w:val="007757E7"/>
    <w:rPr>
      <w:rFonts w:cstheme="minorBidi" w:eastAsiaTheme="minorHAnsi" w:hAnsi="Times New Roman" w:ascii="Times New Roman"/>
      <w:sz w:val="24"/>
      <w:szCs w:val="24"/>
    </w:rPr>
  </w:style>
  <w:style w:customStyle="true" w:styleId="xbe" w:type="character">
    <w:name w:val="_xbe"/>
    <w:basedOn w:val="Zadanifontodlomka"/>
    <w:rsid w:val="00397A63"/>
  </w:style>
  <w:style w:styleId="Tekstrezerviranogmjesta" w:type="character">
    <w:name w:val="Placeholder Text"/>
    <w:basedOn w:val="Zadanifontodlomka"/>
    <w:uiPriority w:val="99"/>
    <w:semiHidden/>
    <w:rsid w:val="006F1A3A"/>
    <w:rPr>
      <w:color w:val="808080"/>
      <w:bdr w:space="0" w:sz="0" w:color="auto" w:val="none"/>
      <w:shd w:fill="auto" w:color="auto" w:val="clear"/>
    </w:rPr>
  </w:style>
  <w:style w:customStyle="true" w:styleId="eSPISCCParagraphDefaultFont" w:type="character">
    <w:name w:val="eSPIS_CC_Paragraph Default Font"/>
    <w:basedOn w:val="Zadanifontodlomka"/>
    <w:rsid w:val="006F1A3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F1A3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F1A3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F1A3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ascii="Tahoma" w:cs="Tahoma" w:hAnsi="Tahoma"/>
      <w:sz w:val="16"/>
      <w:szCs w:val="16"/>
    </w:rPr>
  </w:style>
  <w:style w:customStyle="1" w:styleId="TekstbaloniaChar" w:type="character">
    <w:name w:val="Tekst balončića Char"/>
    <w:basedOn w:val="Zadanifontodlomka"/>
    <w:link w:val="Tekstbalonia"/>
    <w:uiPriority w:val="99"/>
    <w:semiHidden/>
    <w:rsid w:val="00F83E1E"/>
    <w:rPr>
      <w:rFonts w:ascii="Tahoma" w:cs="Tahoma" w:eastAsia="Times New Roman" w:hAns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1" w:styleId="ZaglavljeChar" w:type="character">
    <w:name w:val="Zaglavlje Char"/>
    <w:basedOn w:val="Zadanifontodlomka"/>
    <w:link w:val="Zaglavlje"/>
    <w:uiPriority w:val="99"/>
    <w:rsid w:val="00624E2F"/>
    <w:rPr>
      <w:rFonts w:ascii="Arial" w:cs="Times New Roman" w:eastAsia="Times New Roman" w:hAns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1" w:styleId="PodnojeChar" w:type="character">
    <w:name w:val="Podnožje Char"/>
    <w:basedOn w:val="Zadanifontodlomka"/>
    <w:link w:val="Podnoje"/>
    <w:uiPriority w:val="99"/>
    <w:rsid w:val="00624E2F"/>
    <w:rPr>
      <w:rFonts w:ascii="Arial" w:cs="Times New Roman" w:eastAsia="Times New Roman" w:hAnsi="Arial"/>
      <w:szCs w:val="20"/>
      <w:lang w:eastAsia="hr-HR" w:val="en-GB"/>
    </w:rPr>
  </w:style>
  <w:style w:customStyle="1" w:styleId="Naslov1Char" w:type="character">
    <w:name w:val="Naslov 1 Char"/>
    <w:basedOn w:val="Zadanifontodlomka"/>
    <w:link w:val="Naslov1"/>
    <w:uiPriority w:val="9"/>
    <w:rsid w:val="0012560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2560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2560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25606"/>
    <w:rPr>
      <w:b/>
      <w:bCs/>
      <w:sz w:val="28"/>
      <w:szCs w:val="28"/>
    </w:rPr>
  </w:style>
  <w:style w:customStyle="1" w:styleId="Naslov5Char" w:type="character">
    <w:name w:val="Naslov 5 Char"/>
    <w:basedOn w:val="Zadanifontodlomka"/>
    <w:link w:val="Naslov5"/>
    <w:uiPriority w:val="9"/>
    <w:semiHidden/>
    <w:rsid w:val="00125606"/>
    <w:rPr>
      <w:b/>
      <w:bCs/>
      <w:i/>
      <w:iCs/>
      <w:sz w:val="26"/>
      <w:szCs w:val="26"/>
    </w:rPr>
  </w:style>
  <w:style w:customStyle="1" w:styleId="Naslov6Char" w:type="character">
    <w:name w:val="Naslov 6 Char"/>
    <w:basedOn w:val="Zadanifontodlomka"/>
    <w:link w:val="Naslov6"/>
    <w:uiPriority w:val="9"/>
    <w:semiHidden/>
    <w:rsid w:val="00125606"/>
    <w:rPr>
      <w:b/>
      <w:bCs/>
    </w:rPr>
  </w:style>
  <w:style w:customStyle="1" w:styleId="Naslov7Char" w:type="character">
    <w:name w:val="Naslov 7 Char"/>
    <w:basedOn w:val="Zadanifontodlomka"/>
    <w:link w:val="Naslov7"/>
    <w:uiPriority w:val="9"/>
    <w:semiHidden/>
    <w:rsid w:val="00125606"/>
    <w:rPr>
      <w:sz w:val="24"/>
      <w:szCs w:val="24"/>
    </w:rPr>
  </w:style>
  <w:style w:customStyle="1" w:styleId="Naslov8Char" w:type="character">
    <w:name w:val="Naslov 8 Char"/>
    <w:basedOn w:val="Zadanifontodlomka"/>
    <w:link w:val="Naslov8"/>
    <w:uiPriority w:val="9"/>
    <w:semiHidden/>
    <w:rsid w:val="00125606"/>
    <w:rPr>
      <w:i/>
      <w:iCs/>
      <w:sz w:val="24"/>
      <w:szCs w:val="24"/>
    </w:rPr>
  </w:style>
  <w:style w:customStyle="1" w:styleId="Naslov9Char" w:type="character">
    <w:name w:val="Naslov 9 Char"/>
    <w:basedOn w:val="Zadanifontodlomka"/>
    <w:link w:val="Naslov9"/>
    <w:uiPriority w:val="9"/>
    <w:semiHidden/>
    <w:rsid w:val="00125606"/>
    <w:rPr>
      <w:rFonts w:asciiTheme="majorHAnsi" w:eastAsiaTheme="majorEastAsia" w:hAnsiTheme="majorHAnsi"/>
    </w:rPr>
  </w:style>
  <w:style w:styleId="Naslov" w:type="paragraph">
    <w:name w:val="Title"/>
    <w:basedOn w:val="Normal"/>
    <w:next w:val="Normal"/>
    <w:link w:val="NaslovChar"/>
    <w:uiPriority w:val="10"/>
    <w:qFormat/>
    <w:rsid w:val="0012560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2560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25606"/>
    <w:rPr>
      <w:rFonts w:asciiTheme="majorHAnsi" w:eastAsiaTheme="majorEastAsia" w:hAns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asciiTheme="minorHAnsi" w:hAns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1"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left="720" w:right="720"/>
    </w:pPr>
    <w:rPr>
      <w:b/>
      <w:i/>
      <w:szCs w:val="22"/>
    </w:rPr>
  </w:style>
  <w:style w:customStyle="1"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Color="text1" w:themeTint="A5"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25606"/>
    <w:pPr>
      <w:outlineLvl w:val="9"/>
    </w:pPr>
  </w:style>
  <w:style w:styleId="Tijeloteksta" w:type="paragraph">
    <w:name w:val="Body Text"/>
    <w:basedOn w:val="Normal"/>
    <w:link w:val="TijelotekstaChar"/>
    <w:semiHidden/>
    <w:unhideWhenUsed/>
    <w:rsid w:val="007757E7"/>
    <w:pPr>
      <w:spacing w:after="120"/>
    </w:pPr>
    <w:rPr>
      <w:rFonts w:ascii="Times New Roman" w:cstheme="minorBidi" w:eastAsiaTheme="minorHAnsi" w:hAnsi="Times New Roman"/>
    </w:rPr>
  </w:style>
  <w:style w:customStyle="1" w:styleId="TijelotekstaChar" w:type="character">
    <w:name w:val="Tijelo teksta Char"/>
    <w:basedOn w:val="Zadanifontodlomka"/>
    <w:link w:val="Tijeloteksta"/>
    <w:semiHidden/>
    <w:rsid w:val="007757E7"/>
    <w:rPr>
      <w:rFonts w:ascii="Times New Roman" w:cstheme="minorBidi" w:eastAsiaTheme="minorHAnsi" w:hAnsi="Times New Roman"/>
      <w:sz w:val="24"/>
      <w:szCs w:val="24"/>
    </w:rPr>
  </w:style>
  <w:style w:customStyle="1" w:styleId="xbe" w:type="character">
    <w:name w:val="_xbe"/>
    <w:basedOn w:val="Zadanifontodlomka"/>
    <w:rsid w:val="00397A63"/>
  </w:style>
  <w:style w:styleId="Tekstrezerviranogmjesta" w:type="character">
    <w:name w:val="Placeholder Text"/>
    <w:basedOn w:val="Zadanifontodlomka"/>
    <w:uiPriority w:val="99"/>
    <w:semiHidden/>
    <w:rsid w:val="006F1A3A"/>
    <w:rPr>
      <w:color w:val="808080"/>
      <w:bdr w:color="auto" w:space="0" w:sz="0" w:val="none"/>
      <w:shd w:color="auto" w:fill="auto" w:val="clear"/>
    </w:rPr>
  </w:style>
  <w:style w:customStyle="1" w:styleId="eSPISCCParagraphDefaultFont" w:type="character">
    <w:name w:val="eSPIS_CC_Paragraph Default Font"/>
    <w:basedOn w:val="Zadanifontodlomka"/>
    <w:rsid w:val="006F1A3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F1A3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F1A3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F1A3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41731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prosinca 2017.</izvorni_sadrzaj>
    <derivirana_varijabla naziv="DomainObject.DatumDonosenjaOdluke_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1690</izvorni_sadrzaj>
    <derivirana_varijabla naziv="DomainObject.Predmet.Broj_1">1690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lipnja 2017.</izvorni_sadrzaj>
    <derivirana_varijabla naziv="DomainObject.Predmet.DatumOsnivanja_1">8.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St-1690/2017</izvorni_sadrzaj>
    <derivirana_varijabla naziv="DomainObject.Predmet.OznakaBroj_1">St-1690/2017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PROMOTEHNA, d.o.o. zastupanog po punomoćniku Nikola Vodopija; ZOU JOSIP KOZJAK I MIROSLAV RENDIĆ</izvorni_sadrzaj>
    <derivirana_varijabla naziv="DomainObject.Predmet.ProtustrankaFormated_1">  PROMOTEHNA, d.o.o. zastupanog po punomoćniku Nikola Vodopija; ZOU JOSIP KOZJAK I MIROSLAV RENDIĆ</derivirana_varijabla>
  </DomainObject.Predmet.ProtustrankaFormated>
  <DomainObject.Predmet.ProtustrankaFormatedOIB>
    <izvorni_sadrzaj>  PROMOTEHNA, d.o.o., OIB 51098283380 zastupanog po punomoćniku Nikola Vodopija; ZOU JOSIP KOZJAK I MIROSLAV RENDIĆ</izvorni_sadrzaj>
    <derivirana_varijabla naziv="DomainObject.Predmet.ProtustrankaFormatedOIB_1">  PROMOTEHNA, d.o.o., OIB 51098283380 zastupanog po punomoćniku Nikola Vodopija; ZOU JOSIP KOZJAK I MIROSLAV RENDIĆ</derivirana_varijabla>
  </DomainObject.Predmet.ProtustrankaFormatedOIB>
  <DomainObject.Predmet.ProtustrankaFormatedWithAdress>
    <izvorni_sadrzaj> PROMOTEHNA, d.o.o., Kovinska 19, 10000 Zagreb zastupanog po punomoćniku Nikola Vodopija; ZOU JOSIP KOZJAK I MIROSLAV RENDIĆ</izvorni_sadrzaj>
    <derivirana_varijabla naziv="DomainObject.Predmet.ProtustrankaFormatedWithAdress_1"> PROMOTEHNA, d.o.o., Kovinska 19, 10000 Zagreb zastupanog po punomoćniku Nikola Vodopija; ZOU JOSIP KOZJAK I MIROSLAV RENDIĆ</derivirana_varijabla>
  </DomainObject.Predmet.ProtustrankaFormatedWithAdress>
  <DomainObject.Predmet.ProtustrankaFormatedWithAdressOIB>
    <izvorni_sadrzaj> PROMOTEHNA, d.o.o., OIB 51098283380, Kovinska 19, 10000 Zagreb zastupanog po punomoćniku Nikola Vodopija; ZOU JOSIP KOZJAK I MIROSLAV RENDIĆ</izvorni_sadrzaj>
    <derivirana_varijabla naziv="DomainObject.Predmet.ProtustrankaFormatedWithAdressOIB_1"> PROMOTEHNA, d.o.o., OIB 51098283380, Kovinska 19, 10000 Zagreb zastupanog po punomoćniku Nikola Vodopija; ZOU JOSIP KOZJAK I MIROSLAV RENDIĆ</derivirana_varijabla>
  </DomainObject.Predmet.ProtustrankaFormatedWithAdressOIB>
  <DomainObject.Predmet.ProtustrankaWithAdress>
    <izvorni_sadrzaj>PROMOTEHNA, d.o.o. Kovinska 19, 10000 Zagreb</izvorni_sadrzaj>
    <derivirana_varijabla naziv="DomainObject.Predmet.ProtustrankaWithAdress_1">PROMOTEHNA, d.o.o. Kovinska 19, 10000 Zagreb</derivirana_varijabla>
  </DomainObject.Predmet.ProtustrankaWithAdress>
  <DomainObject.Predmet.ProtustrankaWithAdressOIB>
    <izvorni_sadrzaj>PROMOTEHNA, d.o.o., OIB 51098283380, Kovinska 19, 10000 Zagreb</izvorni_sadrzaj>
    <derivirana_varijabla naziv="DomainObject.Predmet.ProtustrankaWithAdressOIB_1">PROMOTEHNA, d.o.o., OIB 51098283380, Kovinska 19, 10000 Zagreb</derivirana_varijabla>
  </DomainObject.Predmet.ProtustrankaWithAdressOIB>
  <DomainObject.Predmet.ProtustrankaNazivFormated>
    <izvorni_sadrzaj>PROMOTEHNA, d.o.o.</izvorni_sadrzaj>
    <derivirana_varijabla naziv="DomainObject.Predmet.ProtustrankaNazivFormated_1">PROMOTEHNA, d.o.o.</derivirana_varijabla>
  </DomainObject.Predmet.ProtustrankaNazivFormated>
  <DomainObject.Predmet.ProtustrankaNazivFormatedOIB>
    <izvorni_sadrzaj>PROMOTEHNA, d.o.o., OIB 51098283380</izvorni_sadrzaj>
    <derivirana_varijabla naziv="DomainObject.Predmet.ProtustrankaNazivFormatedOIB_1">PROMOTEHNA, d.o.o., OIB 51098283380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PROMOTEHNA, d.o.o.</izvorni_sadrzaj>
    <derivirana_varijabla naziv="DomainObject.Predmet.StrankaFormated_1">  PROMOTEHNA, d.o.o.</derivirana_varijabla>
  </DomainObject.Predmet.StrankaFormated>
  <DomainObject.Predmet.StrankaFormatedOIB>
    <izvorni_sadrzaj>  PROMOTEHNA, d.o.o., OIB 51098283380</izvorni_sadrzaj>
    <derivirana_varijabla naziv="DomainObject.Predmet.StrankaFormatedOIB_1">  PROMOTEHNA, d.o.o., OIB 51098283380</derivirana_varijabla>
  </DomainObject.Predmet.StrankaFormatedOIB>
  <DomainObject.Predmet.StrankaFormatedWithAdress>
    <izvorni_sadrzaj> PROMOTEHNA, d.o.o., Kovinska 19, 10000 Zagreb</izvorni_sadrzaj>
    <derivirana_varijabla naziv="DomainObject.Predmet.StrankaFormatedWithAdress_1"> PROMOTEHNA, d.o.o., Kovinska 19, 10000 Zagreb</derivirana_varijabla>
  </DomainObject.Predmet.StrankaFormatedWithAdress>
  <DomainObject.Predmet.StrankaFormatedWithAdressOIB>
    <izvorni_sadrzaj> PROMOTEHNA, d.o.o., OIB 51098283380, Kovinska 19, 10000 Zagreb</izvorni_sadrzaj>
    <derivirana_varijabla naziv="DomainObject.Predmet.StrankaFormatedWithAdressOIB_1"> PROMOTEHNA, d.o.o., OIB 51098283380, Kovinska 19, 10000 Zagreb</derivirana_varijabla>
  </DomainObject.Predmet.StrankaFormatedWithAdressOIB>
  <DomainObject.Predmet.StrankaWithAdress>
    <izvorni_sadrzaj>PROMOTEHNA, d.o.o. Kovinska 19,10000 Zagreb</izvorni_sadrzaj>
    <derivirana_varijabla naziv="DomainObject.Predmet.StrankaWithAdress_1">PROMOTEHNA, d.o.o. Kovinska 19,10000 Zagreb</derivirana_varijabla>
  </DomainObject.Predmet.StrankaWithAdress>
  <DomainObject.Predmet.StrankaWithAdressOIB>
    <izvorni_sadrzaj>PROMOTEHNA, d.o.o., OIB 51098283380, Kovinska 19,10000 Zagreb</izvorni_sadrzaj>
    <derivirana_varijabla naziv="DomainObject.Predmet.StrankaWithAdressOIB_1">PROMOTEHNA, d.o.o., OIB 51098283380, Kovinska 19,10000 Zagreb</derivirana_varijabla>
  </DomainObject.Predmet.StrankaWithAdressOIB>
  <DomainObject.Predmet.StrankaNazivFormated>
    <izvorni_sadrzaj>PROMOTEHNA, d.o.o.</izvorni_sadrzaj>
    <derivirana_varijabla naziv="DomainObject.Predmet.StrankaNazivFormated_1">PROMOTEHNA, d.o.o.</derivirana_varijabla>
  </DomainObject.Predmet.StrankaNazivFormated>
  <DomainObject.Predmet.StrankaNazivFormatedOIB>
    <izvorni_sadrzaj>PROMOTEHNA, d.o.o., OIB 51098283380</izvorni_sadrzaj>
    <derivirana_varijabla naziv="DomainObject.Predmet.StrankaNazivFormatedOIB_1">PROMOTEHNA, d.o.o., OIB 51098283380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 SSKA</izvorni_sadrzaj>
    <derivirana_varijabla naziv="DomainObject.Predmet.UstrojstvenaJedinicaVodi.Naziv_1">Parnična pisarnica SSKA</derivirana_varijabla>
  </DomainObject.Predmet.UstrojstvenaJedinicaVodi.Naziv>
  <DomainObject.Predmet.UstrojstvenaJedinicaVodi.Oznaka>
    <izvorni_sadrzaj>P </izvorni_sadrzaj>
    <derivirana_varijabla naziv="DomainObject.Predmet.UstrojstvenaJedinicaVodi.Oznaka_1">P </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333</izvorni_sadrzaj>
    <derivirana_varijabla naziv="DomainObject.Predmet.UstrojstvenaJedinicaVodi.Prostorija.Oznaka_1">333</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PROMOTEHNA, d.o.o.</item>
    </izvorni_sadrzaj>
    <derivirana_varijabla naziv="DomainObject.Predmet.StrankaListFormated_1">
      <item>PROMOTEHNA, d.o.o.</item>
    </derivirana_varijabla>
  </DomainObject.Predmet.StrankaListFormated>
  <DomainObject.Predmet.StrankaListFormatedOIB>
    <izvorni_sadrzaj>
      <item>PROMOTEHNA, d.o.o., OIB 51098283380</item>
    </izvorni_sadrzaj>
    <derivirana_varijabla naziv="DomainObject.Predmet.StrankaListFormatedOIB_1">
      <item>PROMOTEHNA, d.o.o., OIB 51098283380</item>
    </derivirana_varijabla>
  </DomainObject.Predmet.StrankaListFormatedOIB>
  <DomainObject.Predmet.StrankaListFormatedWithAdress>
    <izvorni_sadrzaj>
      <item>PROMOTEHNA, d.o.o., Kovinska 19, 10000 Zagreb</item>
    </izvorni_sadrzaj>
    <derivirana_varijabla naziv="DomainObject.Predmet.StrankaListFormatedWithAdress_1">
      <item>PROMOTEHNA, d.o.o., Kovinska 19, 10000 Zagreb</item>
    </derivirana_varijabla>
  </DomainObject.Predmet.StrankaListFormatedWithAdress>
  <DomainObject.Predmet.StrankaListFormatedWithAdressOIB>
    <izvorni_sadrzaj>
      <item>PROMOTEHNA, d.o.o., OIB 51098283380, Kovinska 19, 10000 Zagreb</item>
    </izvorni_sadrzaj>
    <derivirana_varijabla naziv="DomainObject.Predmet.StrankaListFormatedWithAdressOIB_1">
      <item>PROMOTEHNA, d.o.o., OIB 51098283380, Kovinska 19, 10000 Zagreb</item>
    </derivirana_varijabla>
  </DomainObject.Predmet.StrankaListFormatedWithAdressOIB>
  <DomainObject.Predmet.StrankaListNazivFormated>
    <izvorni_sadrzaj>
      <item>PROMOTEHNA, d.o.o.</item>
    </izvorni_sadrzaj>
    <derivirana_varijabla naziv="DomainObject.Predmet.StrankaListNazivFormated_1">
      <item>PROMOTEHNA, d.o.o.</item>
    </derivirana_varijabla>
  </DomainObject.Predmet.StrankaListNazivFormated>
  <DomainObject.Predmet.StrankaListNazivFormatedOIB>
    <izvorni_sadrzaj>
      <item>PROMOTEHNA, d.o.o., OIB 51098283380</item>
    </izvorni_sadrzaj>
    <derivirana_varijabla naziv="DomainObject.Predmet.StrankaListNazivFormatedOIB_1">
      <item>PROMOTEHNA, d.o.o., OIB 51098283380</item>
    </derivirana_varijabla>
  </DomainObject.Predmet.StrankaListNazivFormatedOIB>
  <DomainObject.Predmet.ProtuStrankaListFormated>
    <izvorni_sadrzaj>
      <item>PROMOTEHNA, d.o.o. zastupanog po punomoćniku Nikola Vodopija; ZOU JOSIP KOZJAK I MIROSLAV RENDIĆ</item>
    </izvorni_sadrzaj>
    <derivirana_varijabla naziv="DomainObject.Predmet.ProtuStrankaListFormated_1">
      <item>PROMOTEHNA, d.o.o. zastupanog po punomoćniku Nikola Vodopija; ZOU JOSIP KOZJAK I MIROSLAV RENDIĆ</item>
    </derivirana_varijabla>
  </DomainObject.Predmet.ProtuStrankaListFormated>
  <DomainObject.Predmet.ProtuStrankaListFormatedOIB>
    <izvorni_sadrzaj>
      <item>PROMOTEHNA, d.o.o., OIB 51098283380 zastupanog po punomoćniku Nikola Vodopija; ZOU JOSIP KOZJAK I MIROSLAV RENDIĆ</item>
    </izvorni_sadrzaj>
    <derivirana_varijabla naziv="DomainObject.Predmet.ProtuStrankaListFormatedOIB_1">
      <item>PROMOTEHNA, d.o.o., OIB 51098283380 zastupanog po punomoćniku Nikola Vodopija; ZOU JOSIP KOZJAK I MIROSLAV RENDIĆ</item>
    </derivirana_varijabla>
  </DomainObject.Predmet.ProtuStrankaListFormatedOIB>
  <DomainObject.Predmet.ProtuStrankaListFormatedWithAdress>
    <izvorni_sadrzaj>
      <item>PROMOTEHNA, d.o.o., Kovinska 19, 10000 Zagreb zastupanog po punomoćniku Nikola Vodopija; ZOU JOSIP KOZJAK I MIROSLAV RENDIĆ</item>
    </izvorni_sadrzaj>
    <derivirana_varijabla naziv="DomainObject.Predmet.ProtuStrankaListFormatedWithAdress_1">
      <item>PROMOTEHNA, d.o.o., Kovinska 19, 10000 Zagreb zastupanog po punomoćniku Nikola Vodopija; ZOU JOSIP KOZJAK I MIROSLAV RENDIĆ</item>
    </derivirana_varijabla>
  </DomainObject.Predmet.ProtuStrankaListFormatedWithAdress>
  <DomainObject.Predmet.ProtuStrankaListFormatedWithAdressOIB>
    <izvorni_sadrzaj>
      <item>PROMOTEHNA, d.o.o., OIB 51098283380, Kovinska 19, 10000 Zagreb zastupanog po punomoćniku Nikola Vodopija; ZOU JOSIP KOZJAK I MIROSLAV RENDIĆ</item>
    </izvorni_sadrzaj>
    <derivirana_varijabla naziv="DomainObject.Predmet.ProtuStrankaListFormatedWithAdressOIB_1">
      <item>PROMOTEHNA, d.o.o., OIB 51098283380, Kovinska 19, 10000 Zagreb zastupanog po punomoćniku Nikola Vodopija; ZOU JOSIP KOZJAK I MIROSLAV RENDIĆ</item>
    </derivirana_varijabla>
  </DomainObject.Predmet.ProtuStrankaListFormatedWithAdressOIB>
  <DomainObject.Predmet.ProtuStrankaListNazivFormated>
    <izvorni_sadrzaj>
      <item>PROMOTEHNA, d.o.o.</item>
    </izvorni_sadrzaj>
    <derivirana_varijabla naziv="DomainObject.Predmet.ProtuStrankaListNazivFormated_1">
      <item>PROMOTEHNA, d.o.o.</item>
    </derivirana_varijabla>
  </DomainObject.Predmet.ProtuStrankaListNazivFormated>
  <DomainObject.Predmet.ProtuStrankaListNazivFormatedOIB>
    <izvorni_sadrzaj>
      <item>PROMOTEHNA, d.o.o., OIB 51098283380</item>
    </izvorni_sadrzaj>
    <derivirana_varijabla naziv="DomainObject.Predmet.ProtuStrankaListNazivFormatedOIB_1">
      <item>PROMOTEHNA, d.o.o., OIB 51098283380</item>
    </derivirana_varijabla>
  </DomainObject.Predmet.ProtuStrankaListNazivFormatedOIB>
  <DomainObject.Predmet.OstaliListFormated>
    <izvorni_sadrzaj>
      <item>Nikola Vodopija punomoćnik sudionika u postupku PROMOTEHNA, d.o.o.</item>
      <item>ZOU JOSIP KOZJAK I MIROSLAV RENDIĆ punomoćnik sudionika u postupku PROMOTEHNA, d.o.o.</item>
    </izvorni_sadrzaj>
    <derivirana_varijabla naziv="DomainObject.Predmet.OstaliListFormated_1">
      <item>Nikola Vodopija punomoćnik sudionika u postupku PROMOTEHNA, d.o.o.</item>
      <item>ZOU JOSIP KOZJAK I MIROSLAV RENDIĆ punomoćnik sudionika u postupku PROMOTEHNA, d.o.o.</item>
    </derivirana_varijabla>
  </DomainObject.Predmet.OstaliListFormated>
  <DomainObject.Predmet.OstaliListFormatedOIB>
    <izvorni_sadrzaj>
      <item>Nikola Vodopija, OIB 02447897396 punomoćnik sudionika u postupku PROMOTEHNA, d.o.o.</item>
      <item>ZOU JOSIP KOZJAK I MIROSLAV RENDIĆ punomoćnik sudionika u postupku PROMOTEHNA, d.o.o.</item>
    </izvorni_sadrzaj>
    <derivirana_varijabla naziv="DomainObject.Predmet.OstaliListFormatedOIB_1">
      <item>Nikola Vodopija, OIB 02447897396 punomoćnik sudionika u postupku PROMOTEHNA, d.o.o.</item>
      <item>ZOU JOSIP KOZJAK I MIROSLAV RENDIĆ punomoćnik sudionika u postupku PROMOTEHNA, d.o.o.</item>
    </derivirana_varijabla>
  </DomainObject.Predmet.OstaliListFormatedOIB>
  <DomainObject.Predmet.OstaliListFormatedWithAdress>
    <izvorni_sadrzaj>
      <item>Nikola Vodopija, Plava Ulica 2, 10370 Lukarišće punomoćnik sudionika u postupku PROMOTEHNA, d.o.o.</item>
      <item>ZOU JOSIP KOZJAK I MIROSLAV RENDIĆ, Franjevački trg 11, 42000 Varaždin punomoćnik sudionika u postupku PROMOTEHNA, d.o.o.</item>
    </izvorni_sadrzaj>
    <derivirana_varijabla naziv="DomainObject.Predmet.OstaliListFormatedWithAdress_1">
      <item>Nikola Vodopija, Plava Ulica 2, 10370 Lukarišće punomoćnik sudionika u postupku PROMOTEHNA, d.o.o.</item>
      <item>ZOU JOSIP KOZJAK I MIROSLAV RENDIĆ, Franjevački trg 11, 42000 Varaždin punomoćnik sudionika u postupku PROMOTEHNA, d.o.o.</item>
    </derivirana_varijabla>
  </DomainObject.Predmet.OstaliListFormatedWithAdress>
  <DomainObject.Predmet.OstaliListFormatedWithAdressOIB>
    <izvorni_sadrzaj>
      <item>Nikola Vodopija, OIB 02447897396, Plava Ulica 2, 10370 Lukarišće punomoćnik sudionika u postupku PROMOTEHNA, d.o.o.</item>
      <item>ZOU JOSIP KOZJAK I MIROSLAV RENDIĆ, Franjevački trg 11, 42000 Varaždin punomoćnik sudionika u postupku PROMOTEHNA, d.o.o.</item>
    </izvorni_sadrzaj>
    <derivirana_varijabla naziv="DomainObject.Predmet.OstaliListFormatedWithAdressOIB_1">
      <item>Nikola Vodopija, OIB 02447897396, Plava Ulica 2, 10370 Lukarišće punomoćnik sudionika u postupku PROMOTEHNA, d.o.o.</item>
      <item>ZOU JOSIP KOZJAK I MIROSLAV RENDIĆ, Franjevački trg 11, 42000 Varaždin punomoćnik sudionika u postupku PROMOTEHNA, d.o.o.</item>
    </derivirana_varijabla>
  </DomainObject.Predmet.OstaliListFormatedWithAdressOIB>
  <DomainObject.Predmet.OstaliListNazivFormated>
    <izvorni_sadrzaj>
      <item>Nikola Vodopija</item>
      <item>ZOU JOSIP KOZJAK I MIROSLAV RENDIĆ</item>
    </izvorni_sadrzaj>
    <derivirana_varijabla naziv="DomainObject.Predmet.OstaliListNazivFormated_1">
      <item>Nikola Vodopija</item>
      <item>ZOU JOSIP KOZJAK I MIROSLAV RENDIĆ</item>
    </derivirana_varijabla>
  </DomainObject.Predmet.OstaliListNazivFormated>
  <DomainObject.Predmet.OstaliListNazivFormatedOIB>
    <izvorni_sadrzaj>
      <item>Nikola Vodopija, OIB 02447897396</item>
      <item>ZOU JOSIP KOZJAK I MIROSLAV RENDIĆ</item>
    </izvorni_sadrzaj>
    <derivirana_varijabla naziv="DomainObject.Predmet.OstaliListNazivFormatedOIB_1">
      <item>Nikola Vodopija, OIB 02447897396</item>
      <item>ZOU JOSIP KOZJAK I MIROSLAV RENDIĆ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2017.</izvorni_sadrzaj>
    <derivirana_varijabla naziv="DomainObject.Datum_1">1. prosinca 2017.</derivirana_varijabla>
  </DomainObject.Datum>
  <DomainObject.PoslovniBrojDokumenta>
    <izvorni_sadrzaj/>
    <derivirana_varijabla naziv="DomainObject.PoslovniBrojDokumenta_1"/>
  </DomainObject.PoslovniBrojDokumenta>
  <DomainObject.Predmet.StrankaIDrugi>
    <izvorni_sadrzaj>PROMOTEHNA, d.o.o.</izvorni_sadrzaj>
    <derivirana_varijabla naziv="DomainObject.Predmet.StrankaIDrugi_1">PROMOTEHNA, d.o.o.</derivirana_varijabla>
  </DomainObject.Predmet.StrankaIDrugi>
  <DomainObject.Predmet.ProtustrankaIDrugi>
    <izvorni_sadrzaj>PROMOTEHNA, d.o.o.</izvorni_sadrzaj>
    <derivirana_varijabla naziv="DomainObject.Predmet.ProtustrankaIDrugi_1">PROMOTEHNA, d.o.o.</derivirana_varijabla>
  </DomainObject.Predmet.ProtustrankaIDrugi>
  <DomainObject.Predmet.StrankaIDrugiAdressOIB>
    <izvorni_sadrzaj>PROMOTEHNA, d.o.o., OIB 51098283380, Kovinska 19, 10000 Zagreb</izvorni_sadrzaj>
    <derivirana_varijabla naziv="DomainObject.Predmet.StrankaIDrugiAdressOIB_1">PROMOTEHNA, d.o.o., OIB 51098283380, Kovinska 19, 10000 Zagreb</derivirana_varijabla>
  </DomainObject.Predmet.StrankaIDrugiAdressOIB>
  <DomainObject.Predmet.ProtustrankaIDrugiAdressOIB>
    <izvorni_sadrzaj>PROMOTEHNA, d.o.o., OIB 51098283380, Kovinska 19, 10000 Zagreb</izvorni_sadrzaj>
    <derivirana_varijabla naziv="DomainObject.Predmet.ProtustrankaIDrugiAdressOIB_1">PROMOTEHNA, d.o.o., OIB 51098283380, Kovinska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PROMOTEHNA, d.o.o.</item>
      <item>PROMOTEHNA, d.o.o.</item>
      <item>Nikola Vodopija</item>
      <item>ZOU JOSIP KOZJAK I MIROSLAV RENDIĆ</item>
    </izvorni_sadrzaj>
    <derivirana_varijabla naziv="DomainObject.Predmet.SudioniciListNaziv_1">
      <item>PROMOTEHNA, d.o.o.</item>
      <item>PROMOTEHNA, d.o.o.</item>
      <item>Nikola Vodopija</item>
      <item>ZOU JOSIP KOZJAK I MIROSLAV RENDIĆ</item>
    </derivirana_varijabla>
  </DomainObject.Predmet.SudioniciListNaziv>
  <DomainObject.Predmet.SudioniciListAdressOIB>
    <izvorni_sadrzaj>
      <item>PROMOTEHNA, d.o.o., OIB 51098283380, Kovinska 19,10000 Zagreb</item>
      <item>PROMOTEHNA, d.o.o., OIB 51098283380, Kovinska 19,10000 Zagreb</item>
      <item>Nikola Vodopija, OIB 02447897396, Plava Ulica 2,10370 Lukarišće</item>
      <item>ZOU JOSIP KOZJAK I MIROSLAV RENDIĆ, Franjevački trg 11,42000 Varaždin</item>
    </izvorni_sadrzaj>
    <derivirana_varijabla naziv="DomainObject.Predmet.SudioniciListAdressOIB_1">
      <item>PROMOTEHNA, d.o.o., OIB 51098283380, Kovinska 19,10000 Zagreb</item>
      <item>PROMOTEHNA, d.o.o., OIB 51098283380, Kovinska 19,10000 Zagreb</item>
      <item>Nikola Vodopija, OIB 02447897396, Plava Ulica 2,10370 Lukarišće</item>
      <item>ZOU JOSIP KOZJAK I MIROSLAV RENDIĆ, Franjevački trg 11,42000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51098283380</item>
      <item>, OIB 51098283380</item>
      <item>, OIB 02447897396</item>
      <item>, OIB null</item>
    </izvorni_sadrzaj>
    <derivirana_varijabla naziv="DomainObject.Predmet.SudioniciListNazivOIB_1">
      <item>, OIB 51098283380</item>
      <item>, OIB 51098283380</item>
      <item>, OIB 02447897396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Erceg, OIB 93602617826, Radnička cesta 30, 10000 Zagreb</item>
    </izvorni_sadrzaj>
    <derivirana_varijabla naziv="DomainObject.Predmet.StecajniUpraviteljiListAddressOIB_1">
      <item>Mateo Erceg, OIB 93602617826, Radnička cesta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02CDAA-9B68-49F2-B924-D7BCFF78E9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33</properties:Pages>
  <properties:Words>16687</properties:Words>
  <properties:Characters>95136</properties:Characters>
  <properties:Lines>1542</properties:Lines>
  <properties:Paragraphs>164</properties:Paragraphs>
  <properties:TotalTime>264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112466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2017-11-29T13:27:00Z</dcterms:created>
  <dc:creator>Žana Livaja</dc:creator>
  <cp:lastModifiedBy>Goranka Boljkovac</cp:lastModifiedBy>
  <cp:lastPrinted>2017-12-01T13:43:00Z</cp:lastPrinted>
  <dcterms:modified xmlns:xsi="http://www.w3.org/2001/XMLSchema-instance" xsi:type="dcterms:W3CDTF">2017-12-01T13:53:00Z</dcterms:modified>
  <cp:revision>56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33</vt:i4>
  </prop:property>
</prop:Properties>
</file>