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b551" w14:paraId="e1cb551" w:rsidRDefault="0023382B" w:rsidR="0023382B" w:rsidRPr="00FA4505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EC7A7D" w:rsidP="00EC7A7D" w:rsidR="00EC7A7D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9522BC" w:rsidP="009522BC" w:rsidR="009522BC" w:rsidRPr="00C22270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C22270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 OMEGA-PRODUKCIJA d.o.o. za audiovizualne djelatnosti, Zagreb (Grad Zagreb), Barčev trg 6, OIB: 96575137742, dana 29. veljače 2016. godine</w:t>
      </w:r>
    </w:p>
    <w:p w:rsidRDefault="00FA4505" w:rsidP="006B7422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 i j</w:t>
      </w:r>
      <w:r w:rsidR="00EC7A7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e š i o</w:t>
      </w:r>
      <w:r w:rsidR="006B7422" w:rsidRPr="00FA4505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</w:p>
    <w:p w:rsidRDefault="00FA4505" w:rsidP="00B0535B" w:rsidR="002A5225" w:rsidRPr="002A5225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b/>
          <w:i/>
          <w:lang w:val="hr-HR"/>
        </w:rPr>
      </w:pPr>
      <w:r w:rsidRPr="002A5225">
        <w:rPr>
          <w:rFonts w:hAnsi="Times New Roman" w:ascii="Times New Roman"/>
          <w:lang w:val="hr-HR"/>
        </w:rPr>
        <w:t xml:space="preserve">Nalaže se </w:t>
      </w:r>
      <w:r w:rsidR="002A5225">
        <w:rPr>
          <w:rFonts w:hAnsi="Times New Roman" w:ascii="Times New Roman"/>
          <w:lang w:val="hr-HR"/>
        </w:rPr>
        <w:t>osobi ovlaštenoj</w:t>
      </w:r>
      <w:r w:rsidR="002A5225" w:rsidRPr="002A5225">
        <w:rPr>
          <w:rFonts w:hAnsi="Times New Roman" w:ascii="Times New Roman"/>
          <w:lang w:val="hr-HR"/>
        </w:rPr>
        <w:t xml:space="preserve"> za zastupanje dužnika </w:t>
      </w:r>
      <w:r w:rsidR="009522BC" w:rsidRPr="00C22270">
        <w:rPr>
          <w:rFonts w:hAnsi="Times New Roman" w:ascii="Times New Roman"/>
          <w:szCs w:val="24"/>
          <w:lang w:val="hr-HR"/>
        </w:rPr>
        <w:t xml:space="preserve">OMEGA-PRODUKCIJA d.o.o. za audiovizualne djelatnosti, Zagreb (Grad Zagreb), Barčev trg 6, OIB: 96575137742, </w:t>
      </w:r>
      <w:r w:rsidR="009522BC">
        <w:rPr>
          <w:rFonts w:hAnsi="Times New Roman" w:ascii="Times New Roman"/>
          <w:szCs w:val="24"/>
        </w:rPr>
        <w:t xml:space="preserve">Draženu Pazman iz Zagreba, Barčev trg 6, OIB: </w:t>
      </w:r>
      <w:r w:rsidR="009522BC" w:rsidRPr="0077441D">
        <w:rPr>
          <w:rFonts w:hAnsi="Times New Roman" w:ascii="Times New Roman"/>
          <w:szCs w:val="24"/>
        </w:rPr>
        <w:t>99539913201</w:t>
      </w:r>
      <w:r w:rsidR="002F508B">
        <w:rPr>
          <w:rFonts w:hAnsi="Times New Roman" w:ascii="Times New Roman"/>
          <w:szCs w:val="24"/>
          <w:lang w:val="hr-HR"/>
        </w:rPr>
        <w:t xml:space="preserve">, </w:t>
      </w:r>
      <w:r w:rsidR="002A5225" w:rsidRPr="002A5225">
        <w:rPr>
          <w:rFonts w:hAnsi="Times New Roman" w:ascii="Times New Roman"/>
          <w:szCs w:val="24"/>
          <w:lang w:val="hr-HR"/>
        </w:rPr>
        <w:t xml:space="preserve">da u roku od 8 dana od dana primitka ovog rješenja plati iznos predujma od </w:t>
      </w:r>
      <w:r w:rsidR="002A5225" w:rsidRPr="002A5225">
        <w:rPr>
          <w:rFonts w:hAnsi="Times New Roman" w:ascii="Times New Roman"/>
          <w:szCs w:val="24"/>
          <w:u w:val="single"/>
          <w:lang w:val="hr-HR"/>
        </w:rPr>
        <w:t>1</w:t>
      </w:r>
      <w:r w:rsidR="002F71EC">
        <w:rPr>
          <w:rFonts w:hAnsi="Times New Roman" w:ascii="Times New Roman"/>
          <w:szCs w:val="24"/>
          <w:u w:val="single"/>
          <w:lang w:val="hr-HR"/>
        </w:rPr>
        <w:t>0</w:t>
      </w:r>
      <w:r w:rsidR="002A5225" w:rsidRPr="002A5225">
        <w:rPr>
          <w:rFonts w:hAnsi="Times New Roman" w:ascii="Times New Roman"/>
          <w:szCs w:val="24"/>
          <w:u w:val="single"/>
          <w:lang w:val="hr-HR"/>
        </w:rPr>
        <w:t>.000,00 kuna</w:t>
      </w:r>
      <w:r w:rsidR="002A5225" w:rsidRPr="002A5225">
        <w:rPr>
          <w:rFonts w:hAnsi="Times New Roman" w:ascii="Times New Roman"/>
          <w:szCs w:val="24"/>
          <w:lang w:val="hr-HR"/>
        </w:rPr>
        <w:t xml:space="preserve"> u Fond za namirenje troškova stečajnoga postupka, i to na račun Trgovačkog suda u Zagrebu otvorenog kod Hrvatske poštanske banke d.d. Zagreb, broj </w:t>
      </w:r>
      <w:r w:rsidR="002A5225" w:rsidRPr="002A5225">
        <w:rPr>
          <w:rFonts w:hAnsi="Times New Roman" w:ascii="Times New Roman"/>
          <w:b/>
          <w:i/>
          <w:szCs w:val="24"/>
          <w:lang w:val="hr-HR"/>
        </w:rPr>
        <w:t>IBAN:</w:t>
      </w:r>
      <w:r w:rsidR="002A5225" w:rsidRPr="002A5225">
        <w:rPr>
          <w:rFonts w:hAnsi="Times New Roman" w:ascii="Times New Roman"/>
          <w:szCs w:val="24"/>
          <w:lang w:val="hr-HR"/>
        </w:rPr>
        <w:t xml:space="preserve"> </w:t>
      </w:r>
      <w:r w:rsidR="002A5225" w:rsidRPr="002A5225">
        <w:rPr>
          <w:rFonts w:hAnsi="Times New Roman" w:ascii="Times New Roman"/>
          <w:b/>
          <w:i/>
          <w:lang w:val="hr-HR"/>
        </w:rPr>
        <w:t xml:space="preserve">HR9223900011300000460 </w:t>
      </w:r>
      <w:r w:rsidR="002A5225" w:rsidRPr="002A5225">
        <w:rPr>
          <w:rFonts w:hAnsi="Times New Roman" w:ascii="Times New Roman"/>
          <w:lang w:val="hr-HR"/>
        </w:rPr>
        <w:t xml:space="preserve">s pozivom na broj </w:t>
      </w:r>
      <w:r w:rsidR="009522BC">
        <w:rPr>
          <w:rFonts w:hAnsi="Times New Roman" w:ascii="Times New Roman"/>
          <w:b/>
          <w:i/>
          <w:lang w:val="hr-HR"/>
        </w:rPr>
        <w:t>590615</w:t>
      </w:r>
    </w:p>
    <w:p w:rsidRDefault="002A5225" w:rsidP="002A5225" w:rsidR="002A5225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4E5865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4E5865">
        <w:rPr>
          <w:rFonts w:hAnsi="Times New Roman" w:ascii="Times New Roman"/>
          <w:sz w:val="24"/>
        </w:rPr>
        <w:t xml:space="preserve">Ako osoba iz točke I.) izreke ovog rješenja ne uplati zatraženi predujam u roku od 8 dana, nalaže se Financijskog agenciji </w:t>
      </w:r>
      <w:r w:rsidR="00FA4505" w:rsidRPr="004E5865">
        <w:rPr>
          <w:rFonts w:hAnsi="Times New Roman" w:ascii="Times New Roman"/>
          <w:sz w:val="24"/>
        </w:rPr>
        <w:t xml:space="preserve">provesti ovrhu na novčanim sredstvima pristojbenog obveznika sa svih njegovih računa i oročenih novčanih sredstava prema odredbama zakona koji uređuje provedbu ovrhe na novčanim sredstvima sukladno odredbama čl. </w:t>
      </w:r>
      <w:r w:rsidRPr="004E5865">
        <w:rPr>
          <w:rFonts w:hAnsi="Times New Roman" w:ascii="Times New Roman"/>
          <w:sz w:val="24"/>
        </w:rPr>
        <w:t>113. st. 3. Stečajnog zakona (NN71/15), u svezi s čl.</w:t>
      </w:r>
      <w:r w:rsidR="004E5865">
        <w:rPr>
          <w:rFonts w:hAnsi="Times New Roman" w:ascii="Times New Roman"/>
          <w:sz w:val="24"/>
        </w:rPr>
        <w:t xml:space="preserve"> </w:t>
      </w:r>
      <w:r w:rsidRPr="004E5865">
        <w:rPr>
          <w:rFonts w:hAnsi="Times New Roman" w:ascii="Times New Roman"/>
          <w:sz w:val="24"/>
        </w:rPr>
        <w:t>10.</w:t>
      </w:r>
      <w:r w:rsidR="004E5865">
        <w:rPr>
          <w:rFonts w:hAnsi="Times New Roman" w:ascii="Times New Roman"/>
          <w:sz w:val="24"/>
        </w:rPr>
        <w:t xml:space="preserve"> st. 7. </w:t>
      </w:r>
      <w:r w:rsidRPr="004E5865">
        <w:rPr>
          <w:rFonts w:hAnsi="Times New Roman" w:ascii="Times New Roman"/>
          <w:sz w:val="24"/>
        </w:rPr>
        <w:t xml:space="preserve"> Zakona o parničnom postupku (NN 53/91, 91/92, 112/99, 88/01, 117/03, 88/05, 2/07 – Odluka USRH, 84/08, 96/08 – Odluka USRH, 123/08 – ISPR., 57/11, 148/11 – proč. tekst, 25/13)</w:t>
      </w:r>
      <w:r w:rsidR="004E5865" w:rsidRPr="004E5865">
        <w:rPr>
          <w:rFonts w:hAnsi="Times New Roman" w:ascii="Times New Roman"/>
          <w:sz w:val="24"/>
        </w:rPr>
        <w:t xml:space="preserve"> i odredbama </w:t>
      </w:r>
      <w:r w:rsidR="004E5865" w:rsidRPr="004E5865">
        <w:rPr>
          <w:rFonts w:cs="Times New Roman" w:hAnsi="Times New Roman" w:ascii="Times New Roman"/>
          <w:sz w:val="24"/>
        </w:rPr>
        <w:t>Ovršnog zakona (NN 112/12; 93/14)</w:t>
      </w:r>
      <w:r w:rsidR="004E5865">
        <w:rPr>
          <w:rFonts w:cs="Times New Roman" w:hAnsi="Times New Roman" w:ascii="Times New Roman"/>
          <w:sz w:val="24"/>
        </w:rPr>
        <w:t xml:space="preserve"> odnosećim na naplatu novčane kazne provedbom ovrhe na novčanim sredstvima kažnjene osobe.</w:t>
      </w:r>
    </w:p>
    <w:p w:rsidRDefault="004E5865" w:rsidP="004E5865" w:rsidR="004E5865" w:rsidRPr="004E586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A4505" w:rsidP="002F508B" w:rsidR="002F508B" w:rsidRPr="002F71EC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2F71EC">
        <w:rPr>
          <w:rFonts w:hAnsi="Times New Roman" w:ascii="Times New Roman"/>
          <w:lang w:val="hr-HR"/>
        </w:rPr>
        <w:t xml:space="preserve">Nalaže se Financijskog agenciji da novčani iznos </w:t>
      </w:r>
      <w:r w:rsidR="004E5865" w:rsidRPr="002F71EC">
        <w:rPr>
          <w:rFonts w:hAnsi="Times New Roman" w:ascii="Times New Roman"/>
          <w:lang w:val="hr-HR"/>
        </w:rPr>
        <w:t xml:space="preserve">iz točke I.) izreke ovog rješenja </w:t>
      </w:r>
      <w:r w:rsidRPr="002F71EC">
        <w:rPr>
          <w:rFonts w:hAnsi="Times New Roman" w:ascii="Times New Roman"/>
          <w:lang w:val="hr-HR"/>
        </w:rPr>
        <w:t xml:space="preserve">prenese s računa pristojbenog obveznika i oročenih novčanih sredstava pristojbenog obveznika na račun </w:t>
      </w:r>
      <w:r w:rsidR="008658C9" w:rsidRPr="002F71EC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</w:t>
      </w:r>
      <w:r w:rsidR="008658C9" w:rsidRPr="002F71EC">
        <w:rPr>
          <w:rFonts w:hAnsi="Times New Roman" w:ascii="Times New Roman"/>
          <w:b/>
          <w:i/>
          <w:szCs w:val="24"/>
          <w:lang w:val="hr-HR"/>
        </w:rPr>
        <w:t>IBAN:</w:t>
      </w:r>
      <w:r w:rsidR="008658C9" w:rsidRPr="002F71EC">
        <w:rPr>
          <w:rFonts w:hAnsi="Times New Roman" w:ascii="Times New Roman"/>
          <w:szCs w:val="24"/>
          <w:lang w:val="hr-HR"/>
        </w:rPr>
        <w:t xml:space="preserve"> </w:t>
      </w:r>
      <w:r w:rsidR="008658C9" w:rsidRPr="002F71EC">
        <w:rPr>
          <w:rFonts w:hAnsi="Times New Roman" w:ascii="Times New Roman"/>
          <w:b/>
          <w:i/>
          <w:lang w:val="hr-HR"/>
        </w:rPr>
        <w:t xml:space="preserve">HR9223900011300000460 </w:t>
      </w:r>
      <w:r w:rsidR="008658C9" w:rsidRPr="002F71EC">
        <w:rPr>
          <w:rFonts w:hAnsi="Times New Roman" w:ascii="Times New Roman"/>
          <w:lang w:val="hr-HR"/>
        </w:rPr>
        <w:t xml:space="preserve">s pozivom na broj </w:t>
      </w:r>
      <w:r w:rsidR="009522BC">
        <w:rPr>
          <w:rFonts w:hAnsi="Times New Roman" w:ascii="Times New Roman"/>
          <w:b/>
          <w:i/>
          <w:lang w:val="hr-HR"/>
        </w:rPr>
        <w:t>590615</w:t>
      </w:r>
    </w:p>
    <w:p w:rsidRDefault="002F71EC" w:rsidP="004E5865" w:rsidR="002F71EC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Obrazloženje</w:t>
      </w:r>
    </w:p>
    <w:p w:rsidRDefault="004E5865" w:rsidP="004E5865" w:rsidR="004E5865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E5865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EC7A7D">
        <w:rPr>
          <w:rFonts w:hAnsi="Times New Roman" w:ascii="Times New Roman"/>
          <w:lang w:val="hr-HR"/>
        </w:rPr>
        <w:t xml:space="preserve">Budući da je predlagatelj otvaranja stečajnog postupka nad gore navedenim dužnikom </w:t>
      </w:r>
      <w:r w:rsidR="00EC7A7D" w:rsidRPr="008658C9">
        <w:rPr>
          <w:rFonts w:hAnsi="Times New Roman" w:ascii="Times New Roman"/>
          <w:szCs w:val="24"/>
          <w:lang w:val="hr-HR"/>
        </w:rPr>
        <w:t>predlagatelja Financijske agencije, RC Zagreb, Podružnica Zagreb, Zagreb, Trg svibanjskih žrtva 1995. 1</w:t>
      </w:r>
      <w:r w:rsidR="00EC7A7D">
        <w:rPr>
          <w:rFonts w:hAnsi="Times New Roman" w:ascii="Times New Roman"/>
          <w:szCs w:val="24"/>
          <w:lang w:val="hr-HR"/>
        </w:rPr>
        <w:t xml:space="preserve"> (u daljnjem tekstu FINA), po čijem je prijedlogu pokrenut prethodni </w:t>
      </w:r>
      <w:r w:rsidR="00EC7A7D">
        <w:rPr>
          <w:rFonts w:hAnsi="Times New Roman" w:ascii="Times New Roman"/>
          <w:szCs w:val="24"/>
          <w:lang w:val="hr-HR"/>
        </w:rPr>
        <w:lastRenderedPageBreak/>
        <w:t>postupak rješenjem ovog suda, St-</w:t>
      </w:r>
      <w:r w:rsidR="009522BC">
        <w:rPr>
          <w:rFonts w:hAnsi="Times New Roman" w:ascii="Times New Roman"/>
          <w:szCs w:val="24"/>
          <w:lang w:val="hr-HR"/>
        </w:rPr>
        <w:t>5906</w:t>
      </w:r>
      <w:r w:rsidR="00EC7A7D">
        <w:rPr>
          <w:rFonts w:hAnsi="Times New Roman" w:ascii="Times New Roman"/>
          <w:szCs w:val="24"/>
          <w:lang w:val="hr-HR"/>
        </w:rPr>
        <w:t xml:space="preserve">/15 od dana </w:t>
      </w:r>
      <w:r w:rsidR="003D6F22">
        <w:rPr>
          <w:rFonts w:hAnsi="Times New Roman" w:ascii="Times New Roman"/>
          <w:szCs w:val="24"/>
          <w:lang w:val="hr-HR"/>
        </w:rPr>
        <w:t>29</w:t>
      </w:r>
      <w:r w:rsidR="00112329">
        <w:rPr>
          <w:rFonts w:hAnsi="Times New Roman" w:ascii="Times New Roman"/>
          <w:szCs w:val="24"/>
          <w:lang w:val="hr-HR"/>
        </w:rPr>
        <w:t>. veljače 2016. godine,</w:t>
      </w:r>
      <w:r w:rsidR="00EC7A7D">
        <w:rPr>
          <w:rFonts w:hAnsi="Times New Roman" w:ascii="Times New Roman"/>
          <w:szCs w:val="24"/>
          <w:lang w:val="hr-HR"/>
        </w:rPr>
        <w:t xml:space="preserve"> koja je temeljem odredbi čl</w:t>
      </w:r>
      <w:r w:rsidR="00CF42E7">
        <w:rPr>
          <w:rFonts w:hAnsi="Times New Roman" w:ascii="Times New Roman"/>
          <w:szCs w:val="24"/>
          <w:lang w:val="hr-HR"/>
        </w:rPr>
        <w:t xml:space="preserve">. </w:t>
      </w:r>
      <w:r w:rsidR="002F71EC">
        <w:rPr>
          <w:rFonts w:hAnsi="Times New Roman" w:ascii="Times New Roman"/>
          <w:szCs w:val="24"/>
          <w:lang w:val="hr-HR"/>
        </w:rPr>
        <w:t xml:space="preserve">114. st. 3. </w:t>
      </w:r>
      <w:r w:rsidR="00CF42E7">
        <w:rPr>
          <w:rFonts w:hAnsi="Times New Roman" w:ascii="Times New Roman"/>
          <w:szCs w:val="24"/>
          <w:lang w:val="hr-HR"/>
        </w:rPr>
        <w:t>Stečaj</w:t>
      </w:r>
      <w:r w:rsidR="00EC7A7D">
        <w:rPr>
          <w:rFonts w:hAnsi="Times New Roman" w:ascii="Times New Roman"/>
          <w:szCs w:val="24"/>
          <w:lang w:val="hr-HR"/>
        </w:rPr>
        <w:t>nog zakona (NN 71/15) oslobođena</w:t>
      </w:r>
      <w:r w:rsidR="00CF42E7">
        <w:rPr>
          <w:rFonts w:hAnsi="Times New Roman" w:ascii="Times New Roman"/>
          <w:szCs w:val="24"/>
          <w:lang w:val="hr-HR"/>
        </w:rPr>
        <w:t xml:space="preserve"> plaćanja troškova stečajnog postupka, </w:t>
      </w:r>
      <w:r w:rsidR="002F71EC">
        <w:rPr>
          <w:rFonts w:hAnsi="Times New Roman" w:ascii="Times New Roman"/>
          <w:szCs w:val="24"/>
          <w:lang w:val="hr-HR"/>
        </w:rPr>
        <w:t>to je temeljem odredbe članka 113. st. 1. i st. 3. odlučeno kao u izreci ovog rješenja.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Odredba čl. 110. st. 2. SZ-a propisuje da su prijedlog za otvaranje stečajnog postupka dužni bez odgode, a najkasnije 21 dan od dana nastanka stečajnog razloga podnijeti, između ostalog i osoba ovlaštena za zastupanje dužnika po zakonu, koji je u protivnom odgovaraju vjerovnicima za štetu koju su im prouzročile propustom navedene dužnosti.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Nadalje odredba čl. 113. st. 1. SZ-a propisuje da ukoliko osobe iz čl. 110. st. 2. ne podnesu prijedlog za otvaranje stečajnog postupka u propisanom roku, a što je ovdje slučaj, sud će im po službenoj dužnosti, u slučajevima iz čl. 114. st. 3. SZ-a naložiti plaćanje predujma na za namirenje troškova stečajnog postupka u roku od 8 dana, s time da će se primijeniti pravila o prisilnoj naplati novčane kazne u parničnom postupku ukoliko osobe iz čl. 110. st. 2. ne plate predujam u propisanom roku.</w:t>
      </w:r>
    </w:p>
    <w:p w:rsidRDefault="002F71EC" w:rsidP="004E5865" w:rsidR="002F71EC">
      <w:pPr>
        <w:tabs>
          <w:tab w:pos="993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F71EC" w:rsidP="00112329" w:rsidR="003346D9" w:rsidRPr="00FA4505">
      <w:pPr>
        <w:tabs>
          <w:tab w:pos="993" w:val="left"/>
        </w:tabs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Predujam za namirenje troškova stečajnog postupka propisan je odredbom čl. 114. st. 1. SZ-a i to: 1.) predujam u iznosu od 1.000,00 kuna koji se uplaćuje u Fond za namirenje troškova stečajnog postupka te 2.) dodatni iznos predujma koji ne može biti viši od 20.000,00 kuna.</w:t>
      </w:r>
    </w:p>
    <w:p w:rsidRDefault="00923FD0" w:rsidP="00923FD0" w:rsidR="00704334" w:rsidRPr="00FA4505">
      <w:pPr>
        <w:jc w:val="center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 xml:space="preserve">U Zagrebu, </w:t>
      </w:r>
      <w:r w:rsidR="003D6F22">
        <w:rPr>
          <w:rFonts w:hAnsi="Times New Roman" w:ascii="Times New Roman"/>
          <w:szCs w:val="24"/>
          <w:lang w:val="hr-HR"/>
        </w:rPr>
        <w:t>29</w:t>
      </w:r>
      <w:r w:rsidR="00626876" w:rsidRPr="00FA4505">
        <w:rPr>
          <w:rFonts w:hAnsi="Times New Roman" w:ascii="Times New Roman"/>
          <w:szCs w:val="24"/>
          <w:lang w:val="hr-HR"/>
        </w:rPr>
        <w:t xml:space="preserve">. </w:t>
      </w:r>
      <w:r w:rsidR="00CE2AC6" w:rsidRPr="00FA4505">
        <w:rPr>
          <w:rFonts w:hAnsi="Times New Roman" w:ascii="Times New Roman"/>
          <w:szCs w:val="24"/>
          <w:lang w:val="hr-HR"/>
        </w:rPr>
        <w:t>veljače</w:t>
      </w:r>
      <w:r w:rsidR="00626876" w:rsidRPr="00FA4505">
        <w:rPr>
          <w:rFonts w:hAnsi="Times New Roman" w:ascii="Times New Roman"/>
          <w:szCs w:val="24"/>
          <w:lang w:val="hr-HR"/>
        </w:rPr>
        <w:t xml:space="preserve"> </w:t>
      </w:r>
      <w:r w:rsidR="00CE2AC6" w:rsidRPr="00FA4505">
        <w:rPr>
          <w:rFonts w:hAnsi="Times New Roman" w:ascii="Times New Roman"/>
          <w:szCs w:val="24"/>
          <w:lang w:val="hr-HR"/>
        </w:rPr>
        <w:t>2016</w:t>
      </w:r>
      <w:r w:rsidR="00704334" w:rsidRPr="00FA4505">
        <w:rPr>
          <w:rFonts w:hAnsi="Times New Roman" w:ascii="Times New Roman"/>
          <w:szCs w:val="24"/>
          <w:lang w:val="hr-HR"/>
        </w:rPr>
        <w:t>.</w:t>
      </w:r>
    </w:p>
    <w:p w:rsidRDefault="00704334" w:rsidR="00704334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4B583C" w:rsidRPr="00FA4505">
        <w:rPr>
          <w:rFonts w:hAnsi="Times New Roman" w:ascii="Times New Roman"/>
          <w:szCs w:val="24"/>
          <w:lang w:val="hr-HR"/>
        </w:rPr>
        <w:tab/>
      </w:r>
      <w:r w:rsidR="00FB1DD3" w:rsidRPr="00FA4505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</w:r>
      <w:r w:rsidR="00321089" w:rsidRPr="00FA4505">
        <w:rPr>
          <w:rFonts w:hAnsi="Times New Roman" w:ascii="Times New Roman"/>
          <w:szCs w:val="24"/>
          <w:lang w:val="hr-HR"/>
        </w:rPr>
        <w:t xml:space="preserve"> </w:t>
      </w:r>
      <w:r w:rsidR="00923FD0" w:rsidRPr="00FA4505">
        <w:rPr>
          <w:rFonts w:hAnsi="Times New Roman" w:ascii="Times New Roman"/>
          <w:szCs w:val="24"/>
          <w:lang w:val="hr-HR"/>
        </w:rPr>
        <w:t xml:space="preserve"> </w:t>
      </w:r>
      <w:r w:rsidR="00FB1DD3" w:rsidRPr="00FA4505">
        <w:rPr>
          <w:rFonts w:hAnsi="Times New Roman" w:ascii="Times New Roman"/>
          <w:szCs w:val="24"/>
          <w:lang w:val="hr-HR"/>
        </w:rPr>
        <w:t>SUDAC</w:t>
      </w:r>
      <w:r w:rsidR="0023382B" w:rsidRPr="00FA4505">
        <w:rPr>
          <w:rFonts w:hAnsi="Times New Roman" w:ascii="Times New Roman"/>
          <w:szCs w:val="24"/>
          <w:lang w:val="hr-HR"/>
        </w:rPr>
        <w:t>:</w:t>
      </w:r>
    </w:p>
    <w:p w:rsidRDefault="004B583C" w:rsidR="0023382B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Pr="00FA4505">
        <w:rPr>
          <w:rFonts w:hAnsi="Times New Roman" w:ascii="Times New Roman"/>
          <w:szCs w:val="24"/>
          <w:lang w:val="hr-HR"/>
        </w:rPr>
        <w:tab/>
      </w:r>
      <w:r w:rsidR="00923FD0" w:rsidRPr="00FA4505">
        <w:rPr>
          <w:rFonts w:hAnsi="Times New Roman" w:ascii="Times New Roman"/>
          <w:szCs w:val="24"/>
          <w:lang w:val="hr-HR"/>
        </w:rPr>
        <w:tab/>
        <w:t xml:space="preserve"> </w:t>
      </w:r>
      <w:r w:rsidR="0023382B" w:rsidRPr="00FA4505">
        <w:rPr>
          <w:rFonts w:hAnsi="Times New Roman" w:ascii="Times New Roman"/>
          <w:szCs w:val="24"/>
          <w:lang w:val="hr-HR"/>
        </w:rPr>
        <w:t xml:space="preserve">Nevenka </w:t>
      </w:r>
      <w:r w:rsidRPr="00FA4505">
        <w:rPr>
          <w:rFonts w:hAnsi="Times New Roman" w:ascii="Times New Roman"/>
          <w:szCs w:val="24"/>
          <w:lang w:val="hr-HR"/>
        </w:rPr>
        <w:t xml:space="preserve">Siladi </w:t>
      </w:r>
      <w:r w:rsidR="0023382B" w:rsidRPr="00FA4505">
        <w:rPr>
          <w:rFonts w:hAnsi="Times New Roman" w:ascii="Times New Roman"/>
          <w:szCs w:val="24"/>
          <w:lang w:val="hr-HR"/>
        </w:rPr>
        <w:t>Rstić</w:t>
      </w:r>
      <w:r w:rsidR="00923FD0" w:rsidRPr="00FA4505">
        <w:rPr>
          <w:rFonts w:hAnsi="Times New Roman" w:ascii="Times New Roman"/>
          <w:szCs w:val="24"/>
          <w:lang w:val="hr-HR"/>
        </w:rPr>
        <w:t xml:space="preserve">, v. r. 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Uputa o pravnom lijeku:</w:t>
      </w:r>
    </w:p>
    <w:p w:rsidRDefault="00CF42E7" w:rsidP="0086691F" w:rsidR="00CF42E7" w:rsidRPr="00CF42E7">
      <w:pPr>
        <w:jc w:val="both"/>
        <w:rPr>
          <w:rFonts w:hAnsi="Times New Roman" w:ascii="Times New Roman"/>
          <w:i/>
          <w:lang w:val="hr-HR"/>
        </w:rPr>
      </w:pPr>
      <w:r w:rsidRPr="00CF42E7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E2AC6" w:rsidP="0086691F" w:rsidR="00CE2AC6" w:rsidRPr="00FA4505">
      <w:pPr>
        <w:rPr>
          <w:rFonts w:hAnsi="Times New Roman" w:ascii="Times New Roman"/>
          <w:i/>
          <w:lang w:val="hr-HR"/>
        </w:rPr>
      </w:pPr>
    </w:p>
    <w:p w:rsidRDefault="00923FD0" w:rsidP="00F677AE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>Za točnost otpravka – ovlašten službenik</w:t>
      </w:r>
    </w:p>
    <w:p w:rsidRDefault="00923FD0" w:rsidP="00640526" w:rsidR="00923FD0" w:rsidRPr="00FA4505">
      <w:pPr>
        <w:jc w:val="both"/>
        <w:rPr>
          <w:rFonts w:hAnsi="Times New Roman" w:ascii="Times New Roman"/>
          <w:lang w:val="hr-HR"/>
        </w:rPr>
      </w:pPr>
      <w:r w:rsidRPr="00FA4505">
        <w:rPr>
          <w:rFonts w:hAnsi="Times New Roman" w:ascii="Times New Roman"/>
          <w:lang w:val="hr-HR"/>
        </w:rPr>
        <w:tab/>
        <w:t xml:space="preserve"> </w:t>
      </w:r>
      <w:r w:rsidRPr="00FA4505">
        <w:rPr>
          <w:rFonts w:hAnsi="Times New Roman" w:ascii="Times New Roman"/>
          <w:lang w:val="hr-HR"/>
        </w:rPr>
        <w:tab/>
        <w:t>Ana Brlek</w:t>
      </w:r>
    </w:p>
    <w:p w:rsidRDefault="00CE2AC6" w:rsidP="00640526" w:rsidR="00CE2AC6">
      <w:pPr>
        <w:jc w:val="both"/>
        <w:rPr>
          <w:rFonts w:hAnsi="Times New Roman" w:ascii="Times New Roman"/>
          <w:lang w:val="hr-HR"/>
        </w:rPr>
      </w:pPr>
    </w:p>
    <w:p w:rsidRDefault="00FF0CE1" w:rsidP="00640526" w:rsidR="00FF0CE1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CE2AC6" w:rsidP="00640526" w:rsidR="00CE2AC6" w:rsidRPr="00FA4505">
      <w:pPr>
        <w:jc w:val="both"/>
        <w:rPr>
          <w:rFonts w:hAnsi="Times New Roman" w:ascii="Times New Roman"/>
          <w:lang w:val="hr-HR"/>
        </w:rPr>
      </w:pPr>
    </w:p>
    <w:p w:rsidRDefault="00901C06" w:rsidP="00D12927" w:rsidR="00D12927" w:rsidRPr="00FA4505">
      <w:pPr>
        <w:jc w:val="both"/>
        <w:rPr>
          <w:rFonts w:hAnsi="Times New Roman" w:ascii="Times New Roman"/>
          <w:szCs w:val="24"/>
          <w:lang w:val="hr-HR"/>
        </w:rPr>
      </w:pPr>
      <w:r w:rsidRPr="00FA4505">
        <w:rPr>
          <w:rFonts w:hAnsi="Times New Roman" w:ascii="Times New Roman"/>
          <w:szCs w:val="24"/>
          <w:lang w:val="hr-HR"/>
        </w:rPr>
        <w:t>DN</w:t>
      </w:r>
      <w:r w:rsidR="00D12927" w:rsidRPr="00FA4505">
        <w:rPr>
          <w:rFonts w:hAnsi="Times New Roman" w:ascii="Times New Roman"/>
          <w:szCs w:val="24"/>
          <w:lang w:val="hr-HR"/>
        </w:rPr>
        <w:t>a:</w:t>
      </w:r>
    </w:p>
    <w:p w:rsidRDefault="00CF42E7" w:rsidP="00EC7A7D" w:rsidR="00FB1DD3" w:rsidRPr="00FA4505">
      <w:pPr>
        <w:pStyle w:val="Odlomakpopisa"/>
        <w:numPr>
          <w:ilvl w:val="0"/>
          <w:numId w:val="8"/>
        </w:numPr>
        <w:ind w:hanging="426" w:left="426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Zakonskom zastupniku, </w:t>
      </w:r>
      <w:r w:rsidR="009522BC">
        <w:rPr>
          <w:rFonts w:hAnsi="Times New Roman" w:ascii="Times New Roman"/>
          <w:szCs w:val="24"/>
          <w:lang w:val="hr-HR"/>
        </w:rPr>
        <w:t>Dražen Pazman, Zagreb, Barčev trg 6</w:t>
      </w:r>
    </w:p>
    <w:sectPr w:rsidSect="00EC7A7D" w:rsidR="00FB1DD3" w:rsidRPr="00FA4505">
      <w:headerReference w:type="default" r:id="rId10"/>
      <w:headerReference w:type="first" r:id="rId11"/>
      <w:pgSz w:code="9" w:h="16840" w:w="11907"/>
      <w:pgMar w:gutter="0" w:footer="720" w:header="720" w:left="1418" w:bottom="1418" w:right="1418" w:top="135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177394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61C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D6F22">
      <w:rPr>
        <w:rFonts w:hAnsi="Times New Roman" w:ascii="Times New Roman"/>
        <w:szCs w:val="24"/>
      </w:rPr>
      <w:t>47. St-</w:t>
    </w:r>
    <w:r w:rsidR="009522BC">
      <w:rPr>
        <w:rFonts w:hAnsi="Times New Roman" w:ascii="Times New Roman"/>
        <w:szCs w:val="24"/>
      </w:rPr>
      <w:t>5906</w:t>
    </w:r>
    <w:r w:rsidR="003D6F22">
      <w:rPr>
        <w:rFonts w:hAnsi="Times New Roman" w:ascii="Times New Roman"/>
        <w:szCs w:val="24"/>
      </w:rPr>
      <w:t>/15-</w:t>
    </w:r>
    <w:r w:rsidR="003D6F22">
      <w:rPr>
        <w:rFonts w:hAnsi="Times New Roman" w:ascii="Times New Roman"/>
        <w:sz w:val="20"/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D6F22">
      <w:rPr>
        <w:rFonts w:hAnsi="Times New Roman" w:ascii="Times New Roman"/>
        <w:szCs w:val="24"/>
      </w:rPr>
      <w:t>47. St-</w:t>
    </w:r>
    <w:r w:rsidR="009522BC">
      <w:rPr>
        <w:rFonts w:hAnsi="Times New Roman" w:ascii="Times New Roman"/>
        <w:szCs w:val="24"/>
      </w:rPr>
      <w:t>5906</w:t>
    </w:r>
    <w:r w:rsidR="003D6F22">
      <w:rPr>
        <w:rFonts w:hAnsi="Times New Roman" w:ascii="Times New Roman"/>
        <w:szCs w:val="24"/>
      </w:rPr>
      <w:t>/15-</w:t>
    </w:r>
    <w:r w:rsidR="003D6F22">
      <w:rPr>
        <w:rFonts w:hAnsi="Times New Roman" w:ascii="Times New Roman"/>
        <w:sz w:val="20"/>
        <w:szCs w:val="24"/>
      </w:rPr>
      <w:t>6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B4F27"/>
    <w:rsid w:val="000D04B1"/>
    <w:rsid w:val="00112329"/>
    <w:rsid w:val="00117656"/>
    <w:rsid w:val="001C6480"/>
    <w:rsid w:val="00202C42"/>
    <w:rsid w:val="0023382B"/>
    <w:rsid w:val="00266A10"/>
    <w:rsid w:val="002A5225"/>
    <w:rsid w:val="002F508B"/>
    <w:rsid w:val="002F71EC"/>
    <w:rsid w:val="00321089"/>
    <w:rsid w:val="00331345"/>
    <w:rsid w:val="003346D9"/>
    <w:rsid w:val="00341E3D"/>
    <w:rsid w:val="00365968"/>
    <w:rsid w:val="0037697A"/>
    <w:rsid w:val="00386EF8"/>
    <w:rsid w:val="003965D7"/>
    <w:rsid w:val="003D6F22"/>
    <w:rsid w:val="003E28D5"/>
    <w:rsid w:val="00444C41"/>
    <w:rsid w:val="00485ED1"/>
    <w:rsid w:val="004A607C"/>
    <w:rsid w:val="004B583C"/>
    <w:rsid w:val="004E5865"/>
    <w:rsid w:val="00510AA6"/>
    <w:rsid w:val="00584C8E"/>
    <w:rsid w:val="00584E6E"/>
    <w:rsid w:val="00585046"/>
    <w:rsid w:val="005E0E27"/>
    <w:rsid w:val="00626876"/>
    <w:rsid w:val="00653664"/>
    <w:rsid w:val="006B4E16"/>
    <w:rsid w:val="006B7422"/>
    <w:rsid w:val="006C5D27"/>
    <w:rsid w:val="006E3BD9"/>
    <w:rsid w:val="006E60BA"/>
    <w:rsid w:val="00704334"/>
    <w:rsid w:val="007A5203"/>
    <w:rsid w:val="007F67F9"/>
    <w:rsid w:val="0085619A"/>
    <w:rsid w:val="008658C9"/>
    <w:rsid w:val="008809E1"/>
    <w:rsid w:val="00901C06"/>
    <w:rsid w:val="00923FD0"/>
    <w:rsid w:val="009522BC"/>
    <w:rsid w:val="00961CFB"/>
    <w:rsid w:val="00995411"/>
    <w:rsid w:val="00AB0FD5"/>
    <w:rsid w:val="00AC1970"/>
    <w:rsid w:val="00AD79AD"/>
    <w:rsid w:val="00AE4573"/>
    <w:rsid w:val="00B0535B"/>
    <w:rsid w:val="00B46507"/>
    <w:rsid w:val="00B553D0"/>
    <w:rsid w:val="00B85A68"/>
    <w:rsid w:val="00BD7D2D"/>
    <w:rsid w:val="00C05AFF"/>
    <w:rsid w:val="00C244E6"/>
    <w:rsid w:val="00C67FAD"/>
    <w:rsid w:val="00CE273C"/>
    <w:rsid w:val="00CE2AC6"/>
    <w:rsid w:val="00CF42E7"/>
    <w:rsid w:val="00D12927"/>
    <w:rsid w:val="00D36DAE"/>
    <w:rsid w:val="00D61E3B"/>
    <w:rsid w:val="00D82243"/>
    <w:rsid w:val="00DC3104"/>
    <w:rsid w:val="00EC7A7D"/>
    <w:rsid w:val="00ED591B"/>
    <w:rsid w:val="00F241D4"/>
    <w:rsid w:val="00FA4505"/>
    <w:rsid w:val="00FB1DD3"/>
    <w:rsid w:val="00FC2CFB"/>
    <w:rsid w:val="00FD6D45"/>
    <w:rsid w:val="00FF0CE1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C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CFB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CFB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CFB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1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C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CFB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CFB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CFB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10.000,00 kuna</izvorni_sadrzaj>
    <derivirana_varijabla naziv="DomainObject.Primjedba_1">Predujam 10.000,00 kuna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87741B-CCB1-436D-B4B6-A520FD708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641</properties:Words>
  <properties:Characters>3386</properties:Characters>
  <properties:Lines>75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2016-02-29T13:23:00Z</dcterms:created>
  <dc:creator>Sudsko vijeæe</dc:creator>
  <cp:lastModifiedBy>Ana Brlek</cp:lastModifiedBy>
  <cp:lastPrinted>2016-02-29T13:27:00Z</cp:lastPrinted>
  <dcterms:modified xmlns:xsi="http://www.w3.org/2001/XMLSchema-instance" xsi:type="dcterms:W3CDTF">2016-02-29T13:27:00Z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