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00028" w14:paraId="4500028" w:rsidRDefault="0009423A" w:rsidP="0009423A" w:rsidR="0009423A">
      <w:pPr>
        <w:jc w:val="right"/>
        <w15:collapsed w:val="false"/>
      </w:pPr>
      <w:bookmarkStart w:name="_GoBack" w:id="0"/>
      <w:bookmarkEnd w:id="0"/>
      <w:r>
        <w:t>Broj: 6 St-</w:t>
      </w:r>
      <w:r w:rsidR="00C20097">
        <w:t>2267</w:t>
      </w:r>
      <w:r>
        <w:t>/</w:t>
      </w:r>
      <w:r w:rsidR="00C20097">
        <w:t>16</w:t>
      </w:r>
      <w:r>
        <w:t>-</w:t>
      </w:r>
      <w:r w:rsidR="00223D81">
        <w:t>8</w:t>
      </w:r>
    </w:p>
    <w:p w:rsidRDefault="0009423A" w:rsidP="0009423A" w:rsidR="0009423A">
      <w:pPr>
        <w:jc w:val="right"/>
      </w:pPr>
    </w:p>
    <w:p w:rsidRDefault="0009423A" w:rsidP="0009423A" w:rsidR="0009423A">
      <w:r>
        <w:rPr>
          <w:b/>
          <w:bCs/>
          <w:noProof/>
        </w:rPr>
        <w:drawing>
          <wp:inline distR="0" distL="0" distB="0" distT="0">
            <wp:extent cy="800100" cx="69532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423A" w:rsidP="0009423A" w:rsidR="0009423A"/>
    <w:p w:rsidRDefault="0009423A" w:rsidP="0009423A" w:rsidR="0009423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9423A" w:rsidP="0009423A" w:rsidR="0009423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9423A" w:rsidP="0009423A" w:rsidR="0009423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9423A" w:rsidP="0009423A" w:rsidR="0009423A">
      <w:pPr>
        <w:jc w:val="both"/>
      </w:pPr>
    </w:p>
    <w:p w:rsidRDefault="0009423A" w:rsidP="0009423A" w:rsidR="0009423A">
      <w:pPr>
        <w:jc w:val="both"/>
      </w:pPr>
    </w:p>
    <w:p w:rsidRDefault="0009423A" w:rsidP="0009423A" w:rsidR="0009423A">
      <w:pPr>
        <w:jc w:val="center"/>
      </w:pPr>
      <w:r>
        <w:t>REPUBLIKA HRVATSKA</w:t>
      </w:r>
    </w:p>
    <w:p w:rsidRDefault="0009423A" w:rsidP="0009423A" w:rsidR="0009423A">
      <w:pPr>
        <w:jc w:val="center"/>
      </w:pPr>
      <w:r>
        <w:t>R J E Š E N J E</w:t>
      </w:r>
    </w:p>
    <w:p w:rsidRDefault="0009423A" w:rsidP="0009423A" w:rsidR="0009423A">
      <w:pPr>
        <w:pStyle w:val="Tijeloteksta"/>
        <w:rPr>
          <w:b/>
          <w:bCs/>
        </w:rPr>
      </w:pPr>
    </w:p>
    <w:p w:rsidRDefault="0009423A" w:rsidP="0009423A" w:rsidR="0009423A">
      <w:pPr>
        <w:pStyle w:val="Tijeloteksta"/>
        <w:jc w:val="center"/>
        <w:rPr>
          <w:b/>
          <w:bCs/>
        </w:rPr>
      </w:pPr>
      <w:r>
        <w:tab/>
      </w:r>
    </w:p>
    <w:p w:rsidRDefault="0009423A" w:rsidP="0009423A" w:rsidR="0009423A" w:rsidRPr="00D14516">
      <w:pPr>
        <w:ind w:firstLine="708"/>
        <w:jc w:val="both"/>
      </w:pPr>
      <w:r>
        <w:t xml:space="preserve">Trgovački sud u Osijeku, po stečajnoj sutkinji Nadi Roso, u stečajnom predmetu predlagatelja </w:t>
      </w:r>
      <w:r w:rsidRPr="00437193">
        <w:t xml:space="preserve">Financijska agencija Regionalni centar Osijek, za otvaranje stečajnog  postupka nad dužnikom </w:t>
      </w:r>
      <w:r w:rsidR="00C20097" w:rsidRPr="00C20097">
        <w:rPr>
          <w:b/>
        </w:rPr>
        <w:t>PETRUS j.d.o.o. za trgovinu i usluge, Mirkovci, Hrvatskih branitelja 7, MBS: 030135399, OIB: 06593838281</w:t>
      </w:r>
      <w:r w:rsidRPr="00D14516">
        <w:t>,</w:t>
      </w:r>
      <w:r>
        <w:t xml:space="preserve"> dana 31. </w:t>
      </w:r>
      <w:r w:rsidR="00C20097">
        <w:t>siječnja</w:t>
      </w:r>
      <w:r>
        <w:t xml:space="preserve"> 201</w:t>
      </w:r>
      <w:r w:rsidR="00C20097">
        <w:t>7</w:t>
      </w:r>
      <w:r>
        <w:t>. g.,</w:t>
      </w:r>
    </w:p>
    <w:p w:rsidRDefault="0009423A" w:rsidP="0009423A" w:rsidR="0009423A">
      <w:pPr>
        <w:pStyle w:val="Tijeloteksta"/>
      </w:pPr>
    </w:p>
    <w:p w:rsidRDefault="0009423A" w:rsidP="0009423A" w:rsidR="0009423A">
      <w:pPr>
        <w:tabs>
          <w:tab w:pos="1425" w:val="left"/>
        </w:tabs>
        <w:jc w:val="both"/>
      </w:pPr>
      <w:r>
        <w:tab/>
      </w:r>
    </w:p>
    <w:p w:rsidRDefault="0009423A" w:rsidP="0009423A" w:rsidR="0009423A">
      <w:pPr>
        <w:jc w:val="center"/>
      </w:pPr>
      <w:r>
        <w:t>r i j e š i o  j e</w:t>
      </w:r>
    </w:p>
    <w:p w:rsidRDefault="0009423A" w:rsidP="0009423A" w:rsidR="0009423A">
      <w:pPr>
        <w:jc w:val="both"/>
      </w:pPr>
    </w:p>
    <w:p w:rsidRDefault="0009423A" w:rsidP="0009423A" w:rsidR="0009423A">
      <w:pPr>
        <w:pStyle w:val="Tijeloteksta"/>
        <w:ind w:hanging="720" w:left="720"/>
      </w:pPr>
      <w:r>
        <w:t>I</w:t>
      </w:r>
      <w:r>
        <w:tab/>
        <w:t>Nalaže se osobi ovlaštenoj za zastupanje dužnika, direktora dužnika</w:t>
      </w:r>
      <w:r w:rsidRPr="00E12BC0">
        <w:t xml:space="preserve"> </w:t>
      </w:r>
      <w:r w:rsidR="00C20097" w:rsidRPr="00C20097">
        <w:t xml:space="preserve">Josip </w:t>
      </w:r>
      <w:proofErr w:type="spellStart"/>
      <w:r w:rsidR="00C20097" w:rsidRPr="00C20097">
        <w:t>Komšić</w:t>
      </w:r>
      <w:proofErr w:type="spellEnd"/>
      <w:r w:rsidR="00C20097" w:rsidRPr="00C20097">
        <w:t>, OIB: 24043831391, Mirkovci, Hrvatskih branitelja 7</w:t>
      </w:r>
      <w:r>
        <w:t>, da u roku od 8 (osam) dana od dana primitka ovog rješenja uplati:</w:t>
      </w:r>
    </w:p>
    <w:p w:rsidRDefault="0009423A" w:rsidP="0009423A" w:rsidR="0009423A">
      <w:pPr>
        <w:pStyle w:val="Tijeloteksta"/>
        <w:numPr>
          <w:ilvl w:val="0"/>
          <w:numId w:val="8"/>
        </w:numPr>
      </w:pPr>
      <w:r>
        <w:t xml:space="preserve">predujam od </w:t>
      </w:r>
      <w:r w:rsidR="00C20097">
        <w:t>5</w:t>
      </w:r>
      <w:r>
        <w:t>.000,00 kn na žiro račun Trgovačkog suda u Osijeku broj HR31 2390 0011 3000 0020 0 s pozivom na  broj HR05 272-</w:t>
      </w:r>
      <w:r w:rsidR="00C20097">
        <w:t>2267</w:t>
      </w:r>
      <w:r w:rsidR="00C511FE">
        <w:t>-</w:t>
      </w:r>
      <w:r w:rsidR="00C20097">
        <w:t>16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C20097" w:rsidRPr="00C20097">
        <w:t xml:space="preserve"> Josip </w:t>
      </w:r>
      <w:proofErr w:type="spellStart"/>
      <w:r w:rsidR="00C20097" w:rsidRPr="00C20097">
        <w:t>Komšić</w:t>
      </w:r>
      <w:proofErr w:type="spellEnd"/>
      <w:r w:rsidR="00C20097" w:rsidRPr="00C20097">
        <w:t>, OIB: 24043831391, Mirkovci, Hrvatskih branitelja 7</w:t>
      </w:r>
      <w:r>
        <w:t>,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C20097">
        <w:t>5</w:t>
      </w:r>
      <w:r>
        <w:t xml:space="preserve">.000,00 kn,  za koji je određena ovrha, zaplijeni i prenese na žiro račun Trgovačkog suda u Osijeku broj HR31 2390 0011 3000 0020 0 s pozivom na  broj HR05 </w:t>
      </w:r>
      <w:r w:rsidR="001F430D">
        <w:t>272-</w:t>
      </w:r>
      <w:r w:rsidR="00C20097">
        <w:t>2267</w:t>
      </w:r>
      <w:r w:rsidR="00C511FE">
        <w:t>-</w:t>
      </w:r>
      <w:r w:rsidR="00C20097">
        <w:t>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D70F3F" w:rsidRPr="00D70F3F">
        <w:t xml:space="preserve">Josip </w:t>
      </w:r>
      <w:proofErr w:type="spellStart"/>
      <w:r w:rsidR="00D70F3F" w:rsidRPr="00D70F3F">
        <w:t>Komšić</w:t>
      </w:r>
      <w:proofErr w:type="spellEnd"/>
      <w:r w:rsidR="00D70F3F" w:rsidRPr="00D70F3F">
        <w:t>, OIB: 24043831391, Mirkovci, Hrvatskih branitelja 7</w:t>
      </w:r>
      <w:r w:rsidR="00D70F3F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D70F3F" w:rsidRPr="00D70F3F">
        <w:t xml:space="preserve">Josip </w:t>
      </w:r>
      <w:proofErr w:type="spellStart"/>
      <w:r w:rsidR="00D70F3F" w:rsidRPr="00D70F3F">
        <w:t>Komšić</w:t>
      </w:r>
      <w:proofErr w:type="spellEnd"/>
      <w:r w:rsidR="00D70F3F" w:rsidRPr="00D70F3F">
        <w:t>, OIB: 24043831391, Mirkovci, Hrvatskih branitelja 7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C06AA6" w:rsidP="007E6D1A" w:rsidR="00C06AA6">
      <w:pPr>
        <w:jc w:val="both"/>
      </w:pPr>
    </w:p>
    <w:p w:rsidRDefault="00C511FE" w:rsidP="00C511FE" w:rsidR="00C511FE">
      <w:pPr>
        <w:jc w:val="right"/>
      </w:pPr>
      <w:r>
        <w:t>Broj: 6 St-</w:t>
      </w:r>
      <w:r w:rsidR="00D70F3F">
        <w:t>2667</w:t>
      </w:r>
      <w:r>
        <w:t>/</w:t>
      </w:r>
      <w:r w:rsidR="00D70F3F">
        <w:t>16</w:t>
      </w:r>
      <w:r>
        <w:t>-</w:t>
      </w:r>
      <w:r w:rsidR="00223D81">
        <w:t>8</w:t>
      </w:r>
    </w:p>
    <w:p w:rsidRDefault="00C06AA6" w:rsidP="007E6D1A" w:rsidR="00C06AA6">
      <w:pPr>
        <w:jc w:val="center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 xml:space="preserve">je dana </w:t>
      </w:r>
      <w:r w:rsidR="00D70F3F">
        <w:rPr>
          <w:bCs/>
        </w:rPr>
        <w:t>28</w:t>
      </w:r>
      <w:r w:rsidR="00C511FE">
        <w:rPr>
          <w:bCs/>
        </w:rPr>
        <w:t xml:space="preserve">. </w:t>
      </w:r>
      <w:r w:rsidR="00D70F3F">
        <w:rPr>
          <w:bCs/>
        </w:rPr>
        <w:t>rujna</w:t>
      </w:r>
      <w:r w:rsidR="00F27082">
        <w:rPr>
          <w:bCs/>
        </w:rPr>
        <w:t xml:space="preserve"> 2015. g.</w:t>
      </w:r>
      <w:r w:rsidR="00742CE9">
        <w:rPr>
          <w:bCs/>
        </w:rPr>
        <w:t xml:space="preserve"> podnijela ovom sudu prijedlog za pokretanje stečajnog postupka nad dužnikom</w:t>
      </w:r>
      <w:r w:rsidR="00C511FE">
        <w:rPr>
          <w:bCs/>
        </w:rPr>
        <w:t xml:space="preserve"> </w:t>
      </w:r>
      <w:r w:rsidR="00D70F3F" w:rsidRPr="00D70F3F">
        <w:rPr>
          <w:b/>
        </w:rPr>
        <w:t>PETRUS j.d.o.o. za trgovinu i usluge, Mirkovci, Hrvatskih branitelja 7, MBS: 030135399, OIB: 06593838281</w:t>
      </w:r>
      <w:r w:rsidR="00742CE9">
        <w:t>, temeljem odredbe članka 110. stav 1. Stečajnog zakona (Narodne novine 71/15) .</w:t>
      </w:r>
      <w:r w:rsidR="00F52240">
        <w:t xml:space="preserve"> </w:t>
      </w:r>
    </w:p>
    <w:p w:rsidRDefault="00742CE9" w:rsidP="007E6D1A" w:rsidR="007E6D1A">
      <w:pPr>
        <w:jc w:val="both"/>
      </w:pPr>
      <w:r>
        <w:tab/>
        <w:t>Zaključkom St-</w:t>
      </w:r>
      <w:r w:rsidR="00D70F3F">
        <w:t>2667</w:t>
      </w:r>
      <w:r w:rsidR="00C511FE">
        <w:t>/</w:t>
      </w:r>
      <w:r w:rsidR="00D70F3F">
        <w:t>16</w:t>
      </w:r>
      <w:r w:rsidR="00C511FE">
        <w:t xml:space="preserve"> od </w:t>
      </w:r>
      <w:r w:rsidR="00D70F3F">
        <w:t>20</w:t>
      </w:r>
      <w:r w:rsidR="00F52240">
        <w:t xml:space="preserve">. </w:t>
      </w:r>
      <w:r w:rsidR="00D70F3F">
        <w:t>prosinca</w:t>
      </w:r>
      <w:r w:rsidR="001F430D">
        <w:t xml:space="preserve"> 2016. g.</w:t>
      </w:r>
      <w:r w:rsidR="007E6D1A">
        <w:t xml:space="preserve"> pozvan</w:t>
      </w:r>
      <w:r w:rsidR="00F52240">
        <w:t>a</w:t>
      </w:r>
      <w:r w:rsidR="007E6D1A">
        <w:t xml:space="preserve"> </w:t>
      </w:r>
      <w:r w:rsidR="00F52240">
        <w:t>je</w:t>
      </w:r>
      <w:r w:rsidR="007E6D1A">
        <w:t xml:space="preserve"> osob</w:t>
      </w:r>
      <w:r w:rsidR="00F52240">
        <w:t>a</w:t>
      </w:r>
      <w:r w:rsidR="007E6D1A">
        <w:t xml:space="preserve"> za zastupanje duž</w:t>
      </w:r>
      <w:r w:rsidR="001A70D8">
        <w:t xml:space="preserve">nika </w:t>
      </w:r>
      <w:r w:rsidR="00D70F3F" w:rsidRPr="00D70F3F">
        <w:t xml:space="preserve">Josip </w:t>
      </w:r>
      <w:proofErr w:type="spellStart"/>
      <w:r w:rsidR="00D70F3F" w:rsidRPr="00D70F3F">
        <w:t>Komšić</w:t>
      </w:r>
      <w:proofErr w:type="spellEnd"/>
      <w:r w:rsidR="00D70F3F" w:rsidRPr="00D70F3F">
        <w:t>, OIB: 24043831391, Mirkovci, Hrvatskih branitelja 7</w:t>
      </w:r>
      <w:r w:rsidR="007E6D1A">
        <w:t xml:space="preserve">, na uplatu predujma u iznosu od </w:t>
      </w:r>
      <w:r w:rsidR="00D70F3F">
        <w:t>5</w:t>
      </w:r>
      <w:r w:rsidR="007E6D1A">
        <w:t>.000,00 kn  za namirenje troškova stečajnog postupka, u roku od 8 dana, temeljem odredbi članka 113. i članka 114. Stečajnog zakona.  Istim zaključkom osoba ovlašten</w:t>
      </w:r>
      <w:r w:rsidR="00F52240">
        <w:t>a</w:t>
      </w:r>
      <w:r w:rsidR="00575D73">
        <w:t xml:space="preserve"> </w:t>
      </w:r>
      <w:r w:rsidR="007E6D1A">
        <w:t xml:space="preserve"> za zastupanje dužnika upozoren</w:t>
      </w:r>
      <w:r w:rsidR="00F52240">
        <w:t>a</w:t>
      </w:r>
      <w:r w:rsidR="00575D73">
        <w:t xml:space="preserve"> </w:t>
      </w:r>
      <w:r w:rsidR="00F52240">
        <w:t>je</w:t>
      </w:r>
      <w:r w:rsidR="007E6D1A">
        <w:t xml:space="preserve"> da ukoliko predujmove ne uplat</w:t>
      </w:r>
      <w:r w:rsidR="00F52240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 xml:space="preserve">Zaključak </w:t>
      </w:r>
      <w:r w:rsidR="00E75FA5">
        <w:t>St-</w:t>
      </w:r>
      <w:r w:rsidR="00D70F3F">
        <w:t>2667</w:t>
      </w:r>
      <w:r w:rsidR="00C511FE">
        <w:t>/</w:t>
      </w:r>
      <w:r w:rsidR="00D70F3F">
        <w:t>16</w:t>
      </w:r>
      <w:r w:rsidR="00575D73">
        <w:t xml:space="preserve"> od </w:t>
      </w:r>
      <w:r w:rsidR="00D70F3F">
        <w:t>20</w:t>
      </w:r>
      <w:r w:rsidR="00F52240">
        <w:t xml:space="preserve">. </w:t>
      </w:r>
      <w:r w:rsidR="00D70F3F">
        <w:t>prosinca</w:t>
      </w:r>
      <w:r w:rsidR="00575D73">
        <w:t xml:space="preserve"> 2016. g.</w:t>
      </w:r>
      <w:r w:rsidR="00E75FA5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D70F3F" w:rsidRPr="00D70F3F">
        <w:t xml:space="preserve">Josip </w:t>
      </w:r>
      <w:proofErr w:type="spellStart"/>
      <w:r w:rsidR="00D70F3F" w:rsidRPr="00D70F3F">
        <w:t>Komšić</w:t>
      </w:r>
      <w:proofErr w:type="spellEnd"/>
      <w:r w:rsidR="00D70F3F" w:rsidRPr="00D70F3F">
        <w:t>, OIB: 24043831391, Mirkovci, Hrvatskih branitelja 7</w:t>
      </w:r>
      <w:r w:rsidR="00D70F3F">
        <w:t xml:space="preserve"> </w:t>
      </w:r>
      <w:r>
        <w:t>zaprimi</w:t>
      </w:r>
      <w:r w:rsidR="00C511FE">
        <w:t>la</w:t>
      </w:r>
      <w:r w:rsidR="000634F3">
        <w:t xml:space="preserve"> je dana </w:t>
      </w:r>
      <w:r w:rsidR="00D70F3F">
        <w:t>23</w:t>
      </w:r>
      <w:r w:rsidR="00F52240">
        <w:t xml:space="preserve">. </w:t>
      </w:r>
      <w:r w:rsidR="00D70F3F">
        <w:t>prosinca</w:t>
      </w:r>
      <w:r w:rsidR="000634F3">
        <w:t xml:space="preserve"> 2016. g. a što je utvrđeno uvidom u </w:t>
      </w:r>
      <w:r w:rsidR="00F52240">
        <w:t>povratnicu</w:t>
      </w:r>
      <w:r w:rsidR="000634F3">
        <w:t xml:space="preserve"> koja se nalazi u spisu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575D73">
        <w:t>3</w:t>
      </w:r>
      <w:r w:rsidR="00C511FE">
        <w:t>1</w:t>
      </w:r>
      <w:r w:rsidR="00F52240">
        <w:t xml:space="preserve">. </w:t>
      </w:r>
      <w:r w:rsidR="00D70F3F">
        <w:t>siječnja</w:t>
      </w:r>
      <w:r w:rsidR="00E75FA5">
        <w:t xml:space="preserve"> 201</w:t>
      </w:r>
      <w:r w:rsidR="00D70F3F">
        <w:t>7</w:t>
      </w:r>
      <w:r w:rsidR="00E75FA5">
        <w:t xml:space="preserve">. 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D70F3F" w:rsidP="007E6D1A" w:rsidR="007E6D1A">
      <w:r>
        <w:t>Snježana Markotić Jurić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D70F3F" w:rsidR="00C511FE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>. dužnika</w:t>
      </w:r>
      <w:r w:rsidRPr="00E12BC0">
        <w:t xml:space="preserve"> </w:t>
      </w:r>
      <w:r w:rsidR="00D70F3F" w:rsidRPr="00D70F3F">
        <w:t xml:space="preserve">Josip </w:t>
      </w:r>
      <w:proofErr w:type="spellStart"/>
      <w:r w:rsidR="00D70F3F" w:rsidRPr="00D70F3F">
        <w:t>Komšić</w:t>
      </w:r>
      <w:proofErr w:type="spellEnd"/>
      <w:r w:rsidR="00D70F3F" w:rsidRPr="00D70F3F">
        <w:t>, Mirkovci, Hrvatskih branitelja 7</w:t>
      </w:r>
    </w:p>
    <w:p w:rsidRDefault="007E6D1A" w:rsidP="007E6D1A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D70F3F" w:rsidP="007E6D1A" w:rsidR="007E6D1A">
      <w:pPr>
        <w:numPr>
          <w:ilvl w:val="0"/>
          <w:numId w:val="11"/>
        </w:numPr>
      </w:pPr>
      <w:r>
        <w:t>k 3/3</w:t>
      </w:r>
      <w:r w:rsidR="00F52240">
        <w:t>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223D81" w:rsidP="007E6D1A" w:rsidR="00C06AA6">
      <w:r>
        <w:t xml:space="preserve"> </w:t>
      </w:r>
    </w:p>
    <w:sectPr w:rsidSect="00956241" w:rsidR="00C06AA6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5E04" w:rsidP="00C06AA6" w:rsidR="00085E04">
      <w:r>
        <w:separator/>
      </w:r>
    </w:p>
  </w:endnote>
  <w:endnote w:id="0" w:type="continuationSeparator">
    <w:p w:rsidRDefault="00085E04" w:rsidP="00C06AA6" w:rsidR="00085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5E04" w:rsidP="00C06AA6" w:rsidR="00085E04">
      <w:r>
        <w:separator/>
      </w:r>
    </w:p>
  </w:footnote>
  <w:footnote w:id="0" w:type="continuationSeparator">
    <w:p w:rsidRDefault="00085E04" w:rsidP="00C06AA6" w:rsidR="00085E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9305A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53367"/>
    <w:rsid w:val="000535EA"/>
    <w:rsid w:val="000634F3"/>
    <w:rsid w:val="00077479"/>
    <w:rsid w:val="00077C9D"/>
    <w:rsid w:val="00083CE5"/>
    <w:rsid w:val="00085E04"/>
    <w:rsid w:val="000879C5"/>
    <w:rsid w:val="00091B4B"/>
    <w:rsid w:val="0009423A"/>
    <w:rsid w:val="000D2130"/>
    <w:rsid w:val="000D3099"/>
    <w:rsid w:val="000E762A"/>
    <w:rsid w:val="00102060"/>
    <w:rsid w:val="001437B2"/>
    <w:rsid w:val="00155B4B"/>
    <w:rsid w:val="00163F6D"/>
    <w:rsid w:val="00173F18"/>
    <w:rsid w:val="0019532E"/>
    <w:rsid w:val="001A70D8"/>
    <w:rsid w:val="001C73F4"/>
    <w:rsid w:val="001C7F1E"/>
    <w:rsid w:val="001E375C"/>
    <w:rsid w:val="001F430D"/>
    <w:rsid w:val="00200C6A"/>
    <w:rsid w:val="00223D81"/>
    <w:rsid w:val="00252153"/>
    <w:rsid w:val="00267D26"/>
    <w:rsid w:val="002A2AF5"/>
    <w:rsid w:val="002D2610"/>
    <w:rsid w:val="002F51D6"/>
    <w:rsid w:val="002F66FE"/>
    <w:rsid w:val="00342079"/>
    <w:rsid w:val="003612A7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D5A26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32865"/>
    <w:rsid w:val="00652724"/>
    <w:rsid w:val="0069656A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305A"/>
    <w:rsid w:val="00796AED"/>
    <w:rsid w:val="007A4540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46436"/>
    <w:rsid w:val="00A8029B"/>
    <w:rsid w:val="00AA6B6E"/>
    <w:rsid w:val="00AC19E6"/>
    <w:rsid w:val="00AD05E2"/>
    <w:rsid w:val="00AE7F6B"/>
    <w:rsid w:val="00B24B41"/>
    <w:rsid w:val="00B652CA"/>
    <w:rsid w:val="00B659E8"/>
    <w:rsid w:val="00B82540"/>
    <w:rsid w:val="00B91BAA"/>
    <w:rsid w:val="00B933D6"/>
    <w:rsid w:val="00B95B20"/>
    <w:rsid w:val="00B9732B"/>
    <w:rsid w:val="00BB086F"/>
    <w:rsid w:val="00BE33FF"/>
    <w:rsid w:val="00BE487B"/>
    <w:rsid w:val="00C06AA6"/>
    <w:rsid w:val="00C1370F"/>
    <w:rsid w:val="00C20097"/>
    <w:rsid w:val="00C2016D"/>
    <w:rsid w:val="00C20355"/>
    <w:rsid w:val="00C35DB4"/>
    <w:rsid w:val="00C511FE"/>
    <w:rsid w:val="00C81C0A"/>
    <w:rsid w:val="00CA01EF"/>
    <w:rsid w:val="00D022CE"/>
    <w:rsid w:val="00D231AE"/>
    <w:rsid w:val="00D24D2F"/>
    <w:rsid w:val="00D70F3F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F27082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30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930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0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0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0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30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930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0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30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0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2267</izvorni_sadrzaj>
    <derivirana_varijabla naziv="DomainObject.Predmet.Broj_1">2267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2016.</izvorni_sadrzaj>
    <derivirana_varijabla naziv="DomainObject.Predmet.DatumOsnivanja_1">29.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St-2267/2016</izvorni_sadrzaj>
    <derivirana_varijabla naziv="DomainObject.Predmet.OznakaBroj_1">St-2267/2016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PETRUS j.d.o.o. za trgovinu i usluge</izvorni_sadrzaj>
    <derivirana_varijabla naziv="DomainObject.Predmet.ProtustrankaFormated_1">  PETRUS j.d.o.o. za trgovinu i usluge</derivirana_varijabla>
  </DomainObject.Predmet.ProtustrankaFormated>
  <DomainObject.Predmet.ProtustrankaFormatedOIB>
    <izvorni_sadrzaj>  PETRUS j.d.o.o. za trgovinu i usluge, OIB 06593838281</izvorni_sadrzaj>
    <derivirana_varijabla naziv="DomainObject.Predmet.ProtustrankaFormatedOIB_1">  PETRUS j.d.o.o. za trgovinu i usluge, OIB 06593838281</derivirana_varijabla>
  </DomainObject.Predmet.ProtustrankaFormatedOIB>
  <DomainObject.Predmet.ProtustrankaFormatedWithAdress>
    <izvorni_sadrzaj> PETRUS j.d.o.o. za trgovinu i usluge, Hrvatskih branitelja 7 , 32100 Mirkovci</izvorni_sadrzaj>
    <derivirana_varijabla naziv="DomainObject.Predmet.ProtustrankaFormatedWithAdress_1"> PETRUS j.d.o.o. za trgovinu i usluge, Hrvatskih branitelja 7 , 32100 Mirkovci</derivirana_varijabla>
  </DomainObject.Predmet.ProtustrankaFormatedWithAdress>
  <DomainObject.Predmet.ProtustrankaFormatedWithAdressOIB>
    <izvorni_sadrzaj> PETRUS j.d.o.o. za trgovinu i usluge, OIB 06593838281, Hrvatskih branitelja 7 , 32100 Mirkovci</izvorni_sadrzaj>
    <derivirana_varijabla naziv="DomainObject.Predmet.ProtustrankaFormatedWithAdressOIB_1"> PETRUS j.d.o.o. za trgovinu i usluge, OIB 06593838281, Hrvatskih branitelja 7 , 32100 Mirkovci</derivirana_varijabla>
  </DomainObject.Predmet.ProtustrankaFormatedWithAdressOIB>
  <DomainObject.Predmet.ProtustrankaWithAdress>
    <izvorni_sadrzaj>PETRUS j.d.o.o. za trgovinu i usluge Hrvatskih branitelja 7 , 32100 Mirkovci</izvorni_sadrzaj>
    <derivirana_varijabla naziv="DomainObject.Predmet.ProtustrankaWithAdress_1">PETRUS j.d.o.o. za trgovinu i usluge Hrvatskih branitelja 7 , 32100 Mirkovci</derivirana_varijabla>
  </DomainObject.Predmet.ProtustrankaWithAdress>
  <DomainObject.Predmet.ProtustrankaWithAdressOIB>
    <izvorni_sadrzaj>PETRUS j.d.o.o. za trgovinu i usluge, OIB 06593838281, Hrvatskih branitelja 7 , 32100 Mirkovci</izvorni_sadrzaj>
    <derivirana_varijabla naziv="DomainObject.Predmet.ProtustrankaWithAdressOIB_1">PETRUS j.d.o.o. za trgovinu i usluge, OIB 06593838281, Hrvatskih branitelja 7 , 32100 Mirkovci</derivirana_varijabla>
  </DomainObject.Predmet.ProtustrankaWithAdressOIB>
  <DomainObject.Predmet.ProtustrankaNazivFormated>
    <izvorni_sadrzaj>PETRUS j.d.o.o. za trgovinu i usluge</izvorni_sadrzaj>
    <derivirana_varijabla naziv="DomainObject.Predmet.ProtustrankaNazivFormated_1">PETRUS j.d.o.o. za trgovinu i usluge</derivirana_varijabla>
  </DomainObject.Predmet.ProtustrankaNazivFormated>
  <DomainObject.Predmet.ProtustrankaNazivFormatedOIB>
    <izvorni_sadrzaj>PETRUS j.d.o.o. za trgovinu i usluge, OIB 06593838281</izvorni_sadrzaj>
    <derivirana_varijabla naziv="DomainObject.Predmet.ProtustrankaNazivFormatedOIB_1">PETRUS j.d.o.o. za trgovinu i usluge, OIB 06593838281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PETRUS j.d.o.o. za trgovinu i usluge</item>
    </izvorni_sadrzaj>
    <derivirana_varijabla naziv="DomainObject.Predmet.ProtuStrankaListFormated_1">
      <item>PETRUS j.d.o.o. za trgovinu i usluge</item>
    </derivirana_varijabla>
  </DomainObject.Predmet.ProtuStrankaListFormated>
  <DomainObject.Predmet.ProtuStrankaListFormatedOIB>
    <izvorni_sadrzaj>
      <item>PETRUS j.d.o.o. za trgovinu i usluge, OIB 06593838281</item>
    </izvorni_sadrzaj>
    <derivirana_varijabla naziv="DomainObject.Predmet.ProtuStrankaListFormatedOIB_1">
      <item>PETRUS j.d.o.o. za trgovinu i usluge, OIB 06593838281</item>
    </derivirana_varijabla>
  </DomainObject.Predmet.ProtuStrankaListFormatedOIB>
  <DomainObject.Predmet.ProtuStrankaListFormatedWithAdress>
    <izvorni_sadrzaj>
      <item>PETRUS j.d.o.o. za trgovinu i usluge, Hrvatskih branitelja 7 , 32100 Mirkovci</item>
    </izvorni_sadrzaj>
    <derivirana_varijabla naziv="DomainObject.Predmet.ProtuStrankaListFormatedWithAdress_1">
      <item>PETRUS j.d.o.o. za trgovinu i usluge, Hrvatskih branitelja 7 , 32100 Mirkovci</item>
    </derivirana_varijabla>
  </DomainObject.Predmet.ProtuStrankaListFormatedWithAdress>
  <DomainObject.Predmet.ProtuStrankaListFormatedWithAdressOIB>
    <izvorni_sadrzaj>
      <item>PETRUS j.d.o.o. za trgovinu i usluge, OIB 06593838281, Hrvatskih branitelja 7 , 32100 Mirkovci</item>
    </izvorni_sadrzaj>
    <derivirana_varijabla naziv="DomainObject.Predmet.ProtuStrankaListFormatedWithAdressOIB_1">
      <item>PETRUS j.d.o.o. za trgovinu i usluge, OIB 06593838281, Hrvatskih branitelja 7 , 32100 Mirkovci</item>
    </derivirana_varijabla>
  </DomainObject.Predmet.ProtuStrankaListFormatedWithAdressOIB>
  <DomainObject.Predmet.ProtuStrankaListNazivFormated>
    <izvorni_sadrzaj>
      <item>PETRUS j.d.o.o. za trgovinu i usluge</item>
    </izvorni_sadrzaj>
    <derivirana_varijabla naziv="DomainObject.Predmet.ProtuStrankaListNazivFormated_1">
      <item>PETRUS j.d.o.o. za trgovinu i usluge</item>
    </derivirana_varijabla>
  </DomainObject.Predmet.ProtuStrankaListNazivFormated>
  <DomainObject.Predmet.ProtuStrankaListNazivFormatedOIB>
    <izvorni_sadrzaj>
      <item>PETRUS j.d.o.o. za trgovinu i usluge, OIB 06593838281</item>
    </izvorni_sadrzaj>
    <derivirana_varijabla naziv="DomainObject.Predmet.ProtuStrankaListNazivFormatedOIB_1">
      <item>PETRUS j.d.o.o. za trgovinu i usluge, OIB 06593838281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PETRUS j.d.o.o. za trgovinu i usluge</izvorni_sadrzaj>
    <derivirana_varijabla naziv="DomainObject.Predmet.ProtustrankaIDrugi_1">PETRUS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PETRUS j.d.o.o. za trgovinu i usluge, OIB 06593838281, Hrvatskih branitelja 7 , 32100 Mirkovci</izvorni_sadrzaj>
    <derivirana_varijabla naziv="DomainObject.Predmet.ProtustrankaIDrugiAdressOIB_1">PETRUS j.d.o.o. za trgovinu i usluge, OIB 06593838281, Hrvatskih branitelja 7 , 32100 Mirkovci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PETRUS j.d.o.o. za trgovinu i usluge</item>
    </izvorni_sadrzaj>
    <derivirana_varijabla naziv="DomainObject.Predmet.SudioniciListNaziv_1">
      <item>FINA RC OSIJEK</item>
      <item>PETRUS j.d.o.o. za trgovinu i usluge</item>
    </derivirana_varijabla>
  </DomainObject.Predmet.SudioniciListNaziv>
  <DomainObject.Predmet.SudioniciListAdressOIB>
    <izvorni_sadrzaj>
      <item>FINA RC OSIJEK, OIB 85821130368</item>
      <item>PETRUS j.d.o.o. za trgovinu i usluge, OIB 06593838281, Hrvatskih branitelja 7 ,32100 Mirkovci</item>
    </izvorni_sadrzaj>
    <derivirana_varijabla naziv="DomainObject.Predmet.SudioniciListAdressOIB_1">
      <item>FINA RC OSIJEK, OIB 85821130368</item>
      <item>PETRUS j.d.o.o. za trgovinu i usluge, OIB 06593838281, Hrvatskih branitelja 7 ,32100 Mirkovci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06593838281</item>
    </izvorni_sadrzaj>
    <derivirana_varijabla naziv="DomainObject.Predmet.SudioniciListNazivOIB_1">
      <item>, OIB 85821130368</item>
      <item>, OIB 06593838281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037D6E-35A7-4891-8100-3F1EB77069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597</properties:Words>
  <properties:Characters>3244</properties:Characters>
  <properties:Lines>99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2017-01-31T12:02:00Z</dcterms:created>
  <dc:creator>Korisnik</dc:creator>
  <cp:lastModifiedBy>Snježana Markotić Jurić</cp:lastModifiedBy>
  <cp:lastPrinted>2017-01-31T11:22:00Z</cp:lastPrinted>
  <dcterms:modified xmlns:xsi="http://www.w3.org/2001/XMLSchema-instance" xsi:type="dcterms:W3CDTF">2017-01-31T12:21:00Z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