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da5e" w14:paraId="723da5e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r w:rsidR="000979E2">
        <w:t>LN-UMIJEĆE ZDRAVLJA d.o.o., Zagreb, Kotorska ulica 7, MBS: 080996558, OIB: 75992188067</w:t>
      </w:r>
      <w:r w:rsidRPr="006F0619">
        <w:t xml:space="preserve">, dana </w:t>
      </w:r>
      <w:r w:rsidR="000979E2">
        <w:t>1. lipnja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894C25" w:rsidR="00894C25" w:rsidRPr="006F0619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C51006">
        <w:t>LN-UMIJEĆE ZDRAVLJA d.o.o., Zagreb, Kotorska ulica 7, MBS: 080996558, OIB: 75992188067</w:t>
      </w:r>
      <w:r w:rsidRPr="006F0619">
        <w:t>.</w:t>
      </w:r>
    </w:p>
    <w:p w:rsidRDefault="00894C25" w:rsidP="00894C25" w:rsidR="00894C25" w:rsidRPr="006F0619">
      <w:pPr>
        <w:pStyle w:val="Odlomakpopisa"/>
        <w:ind w:left="2160"/>
        <w:jc w:val="both"/>
      </w:pPr>
    </w:p>
    <w:p w:rsidRDefault="00AE29AF" w:rsidP="00AE29AF" w:rsidR="00AE29AF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Pr="00C736AD">
        <w:t xml:space="preserve">David Jakovljević, Sesvete, </w:t>
      </w:r>
      <w:proofErr w:type="spellStart"/>
      <w:r w:rsidRPr="00C736AD">
        <w:t>Kašinska</w:t>
      </w:r>
      <w:proofErr w:type="spellEnd"/>
      <w:r w:rsidRPr="00C736AD">
        <w:t xml:space="preserve"> 7, OIB: 63014812654</w:t>
      </w:r>
      <w:r>
        <w:t>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C51006">
        <w:t>LN-UMIJEĆE ZDRAVLJA d.o.o., Zagreb, Kotorska ulica 7, MBS: 080996558, OIB: 75992188067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1A29A1">
        <w:t>1</w:t>
      </w:r>
      <w:r w:rsidR="00C51006">
        <w:t>3</w:t>
      </w:r>
      <w:r w:rsidR="001A29A1">
        <w:t>.</w:t>
      </w:r>
      <w:r w:rsidR="00FE3B60">
        <w:t xml:space="preserve"> listopada</w:t>
      </w:r>
      <w:r w:rsidR="00FE3B60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124D0D">
        <w:t>LN-UMIJEĆE ZDRAVLJA d.o.o., Zagreb, Kotorska ulica 7, MBS: 080996558, OIB: 75992188067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FE3B60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C07E07">
        <w:t>1</w:t>
      </w:r>
      <w:r w:rsidR="00124D0D">
        <w:t>7</w:t>
      </w:r>
      <w:r w:rsidR="00C07E07">
        <w:t>2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124D0D">
        <w:rPr>
          <w:sz w:val="24"/>
        </w:rPr>
        <w:t>1</w:t>
      </w:r>
      <w:r w:rsidR="008E67B3" w:rsidRPr="006F0619">
        <w:rPr>
          <w:sz w:val="24"/>
        </w:rPr>
        <w:t xml:space="preserve">. </w:t>
      </w:r>
      <w:r w:rsidR="00124D0D">
        <w:rPr>
          <w:sz w:val="24"/>
        </w:rPr>
        <w:t>lipnja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F37BD1">
        <w:rPr>
          <w:sz w:val="24"/>
        </w:rPr>
        <w:t>18</w:t>
      </w:r>
      <w:r w:rsidR="005C4269" w:rsidRPr="006F0619">
        <w:rPr>
          <w:sz w:val="24"/>
        </w:rPr>
        <w:t>.</w:t>
      </w:r>
      <w:r w:rsidR="00F37BD1">
        <w:rPr>
          <w:sz w:val="24"/>
        </w:rPr>
        <w:t>8</w:t>
      </w:r>
      <w:r w:rsidR="005C4269" w:rsidRPr="006F0619">
        <w:rPr>
          <w:sz w:val="24"/>
        </w:rPr>
        <w:t>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FBE" w:rsidR="00271FBE">
      <w:r>
        <w:separator/>
      </w:r>
    </w:p>
  </w:endnote>
  <w:endnote w:id="0" w:type="continuationSeparator">
    <w:p w:rsidRDefault="00271FBE" w:rsidR="0027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FBE" w:rsidR="00271FBE">
      <w:r>
        <w:separator/>
      </w:r>
    </w:p>
  </w:footnote>
  <w:footnote w:id="0" w:type="continuationSeparator">
    <w:p w:rsidRDefault="00271FBE" w:rsidR="00271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51B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F92E60" w:rsidR="00F92E6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F92E60">
      <w:t>7 St-172/17-6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6F6717">
      <w:t>1</w:t>
    </w:r>
    <w:r w:rsidR="00F92E60">
      <w:t>7</w:t>
    </w:r>
    <w:r w:rsidR="006F6717">
      <w:t>2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979E2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4D0D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1FBE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006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1BD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BD1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2E60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2E6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E251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251B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251B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1B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1B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2E6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E251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251B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251B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1B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1B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LN-UMIJEĆE ZDRAVLJA d.o.o.</izvorni_sadrzaj>
    <derivirana_varijabla naziv="DomainObject.Predmet.ProtustrankaFormated_1">  LN-UMIJEĆE ZDRAVLJA d.o.o.</derivirana_varijabla>
  </DomainObject.Predmet.ProtustrankaFormated>
  <DomainObject.Predmet.ProtustrankaFormatedOIB>
    <izvorni_sadrzaj>  LN-UMIJEĆE ZDRAVLJA d.o.o., OIB 75992188067</izvorni_sadrzaj>
    <derivirana_varijabla naziv="DomainObject.Predmet.ProtustrankaFormatedOIB_1">  LN-UMIJEĆE ZDRAVLJA d.o.o., OIB 75992188067</derivirana_varijabla>
  </DomainObject.Predmet.ProtustrankaFormatedOIB>
  <DomainObject.Predmet.ProtustrankaFormatedWithAdress>
    <izvorni_sadrzaj> LN-UMIJEĆE ZDRAVLJA d.o.o., Kotorska ulica 7, 10000 Zagreb</izvorni_sadrzaj>
    <derivirana_varijabla naziv="DomainObject.Predmet.ProtustrankaFormatedWithAdress_1"> LN-UMIJEĆE ZDRAVLJA d.o.o., Kotorska ulica 7, 10000 Zagreb</derivirana_varijabla>
  </DomainObject.Predmet.ProtustrankaFormatedWithAdress>
  <DomainObject.Predmet.ProtustrankaFormatedWithAdressOIB>
    <izvorni_sadrzaj> LN-UMIJEĆE ZDRAVLJA d.o.o., OIB 75992188067, Kotorska ulica 7, 10000 Zagreb</izvorni_sadrzaj>
    <derivirana_varijabla naziv="DomainObject.Predmet.ProtustrankaFormatedWithAdressOIB_1"> LN-UMIJEĆE ZDRAVLJA d.o.o., OIB 75992188067, Kotorska ulica 7, 10000 Zagreb</derivirana_varijabla>
  </DomainObject.Predmet.ProtustrankaFormatedWithAdressOIB>
  <DomainObject.Predmet.ProtustrankaWithAdress>
    <izvorni_sadrzaj>LN-UMIJEĆE ZDRAVLJA d.o.o. Kotorska ulica 7, 10000 Zagreb</izvorni_sadrzaj>
    <derivirana_varijabla naziv="DomainObject.Predmet.ProtustrankaWithAdress_1">LN-UMIJEĆE ZDRAVLJA d.o.o. Kotorska ulica 7, 10000 Zagreb</derivirana_varijabla>
  </DomainObject.Predmet.ProtustrankaWithAdress>
  <DomainObject.Predmet.ProtustrankaWithAdressOIB>
    <izvorni_sadrzaj>LN-UMIJEĆE ZDRAVLJA d.o.o., OIB 75992188067, Kotorska ulica 7, 10000 Zagreb</izvorni_sadrzaj>
    <derivirana_varijabla naziv="DomainObject.Predmet.ProtustrankaWithAdressOIB_1">LN-UMIJEĆE ZDRAVLJA d.o.o., OIB 75992188067, Kotorska ulica 7, 10000 Zagreb</derivirana_varijabla>
  </DomainObject.Predmet.ProtustrankaWithAdressOIB>
  <DomainObject.Predmet.ProtustrankaNazivFormated>
    <izvorni_sadrzaj>LN-UMIJEĆE ZDRAVLJA d.o.o.</izvorni_sadrzaj>
    <derivirana_varijabla naziv="DomainObject.Predmet.ProtustrankaNazivFormated_1">LN-UMIJEĆE ZDRAVLJA d.o.o.</derivirana_varijabla>
  </DomainObject.Predmet.ProtustrankaNazivFormated>
  <DomainObject.Predmet.ProtustrankaNazivFormatedOIB>
    <izvorni_sadrzaj>LN-UMIJEĆE ZDRAVLJA d.o.o., OIB 75992188067</izvorni_sadrzaj>
    <derivirana_varijabla naziv="DomainObject.Predmet.ProtustrankaNazivFormatedOIB_1">LN-UMIJEĆE ZDRAVLJA d.o.o., OIB 75992188067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LN-UMIJEĆE ZDRAVLJA d.o.o.</item>
    </izvorni_sadrzaj>
    <derivirana_varijabla naziv="DomainObject.Predmet.ProtuStrankaListFormated_1">
      <item>LN-UMIJEĆE ZDRAVLJA d.o.o.</item>
    </derivirana_varijabla>
  </DomainObject.Predmet.ProtuStrankaListFormated>
  <DomainObject.Predmet.ProtuStrankaListFormatedOIB>
    <izvorni_sadrzaj>
      <item>LN-UMIJEĆE ZDRAVLJA d.o.o., OIB 75992188067</item>
    </izvorni_sadrzaj>
    <derivirana_varijabla naziv="DomainObject.Predmet.ProtuStrankaListFormatedOIB_1">
      <item>LN-UMIJEĆE ZDRAVLJA d.o.o., OIB 75992188067</item>
    </derivirana_varijabla>
  </DomainObject.Predmet.ProtuStrankaListFormatedOIB>
  <DomainObject.Predmet.ProtuStrankaListFormatedWithAdress>
    <izvorni_sadrzaj>
      <item>LN-UMIJEĆE ZDRAVLJA d.o.o., Kotorska ulica 7, 10000 Zagreb</item>
    </izvorni_sadrzaj>
    <derivirana_varijabla naziv="DomainObject.Predmet.ProtuStrankaListFormatedWithAdress_1">
      <item>LN-UMIJEĆE ZDRAVLJA d.o.o., Kotorska ulica 7, 10000 Zagreb</item>
    </derivirana_varijabla>
  </DomainObject.Predmet.ProtuStrankaListFormatedWithAdress>
  <DomainObject.Predmet.ProtuStrankaListFormatedWithAdressOIB>
    <izvorni_sadrzaj>
      <item>LN-UMIJEĆE ZDRAVLJA d.o.o., OIB 75992188067, Kotorska ulica 7, 10000 Zagreb</item>
    </izvorni_sadrzaj>
    <derivirana_varijabla naziv="DomainObject.Predmet.ProtuStrankaListFormatedWithAdressOIB_1">
      <item>LN-UMIJEĆE ZDRAVLJA d.o.o., OIB 75992188067, Kotorska ulica 7, 10000 Zagreb</item>
    </derivirana_varijabla>
  </DomainObject.Predmet.ProtuStrankaListFormatedWithAdressOIB>
  <DomainObject.Predmet.ProtuStrankaListNazivFormated>
    <izvorni_sadrzaj>
      <item>LN-UMIJEĆE ZDRAVLJA d.o.o.</item>
    </izvorni_sadrzaj>
    <derivirana_varijabla naziv="DomainObject.Predmet.ProtuStrankaListNazivFormated_1">
      <item>LN-UMIJEĆE ZDRAVLJA d.o.o.</item>
    </derivirana_varijabla>
  </DomainObject.Predmet.ProtuStrankaListNazivFormated>
  <DomainObject.Predmet.ProtuStrankaListNazivFormatedOIB>
    <izvorni_sadrzaj>
      <item>LN-UMIJEĆE ZDRAVLJA d.o.o., OIB 75992188067</item>
    </izvorni_sadrzaj>
    <derivirana_varijabla naziv="DomainObject.Predmet.ProtuStrankaListNazivFormatedOIB_1">
      <item>LN-UMIJEĆE ZDRAVLJA d.o.o., OIB 75992188067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LN-UMIJEĆE ZDRAVLJA d.o.o.</izvorni_sadrzaj>
    <derivirana_varijabla naziv="DomainObject.Predmet.ProtustrankaIDrugi_1">LN-UMIJEĆE ZDRAVLJA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LN-UMIJEĆE ZDRAVLJA d.o.o., OIB 75992188067, Kotorska ulica 7, 10000 Zagreb</izvorni_sadrzaj>
    <derivirana_varijabla naziv="DomainObject.Predmet.ProtustrankaIDrugiAdressOIB_1">LN-UMIJEĆE ZDRAVLJA d.o.o., OIB 75992188067, Kotorska ulica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LN-UMIJEĆE ZDRAVLJA d.o.o.</item>
      <item>FINA Regionalni centar Zagreb</item>
    </izvorni_sadrzaj>
    <derivirana_varijabla naziv="DomainObject.Predmet.SudioniciListNaziv_1">
      <item>LN-UMIJEĆE ZDRAVLJA d.o.o.</item>
      <item>FINA Regionalni centar Zagreb</item>
    </derivirana_varijabla>
  </DomainObject.Predmet.SudioniciListNaziv>
  <DomainObject.Predmet.SudioniciListAdressOIB>
    <izvorni_sadrzaj>
      <item>LN-UMIJEĆE ZDRAVLJA d.o.o., OIB 75992188067, Kotorska ulica 7,10000 Zagreb</item>
      <item>FINA Regionalni centar Zagreb, OIB 85821130368, Trg svibanjskih žrtava 1995. 1,10000 Zagreb</item>
    </izvorni_sadrzaj>
    <derivirana_varijabla naziv="DomainObject.Predmet.SudioniciListAdressOIB_1">
      <item>LN-UMIJEĆE ZDRAVLJA d.o.o., OIB 75992188067, Kotorska ulica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75992188067</item>
      <item>, OIB 85821130368</item>
    </izvorni_sadrzaj>
    <derivirana_varijabla naziv="DomainObject.Predmet.SudioniciListNazivOIB_1">
      <item>, OIB 75992188067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581A81-59C4-4CB5-B651-F5E6CDAE7D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464</properties:Words>
  <properties:Characters>2524</properties:Characters>
  <properties:Lines>162</properties:Lines>
  <properties:Paragraphs>29</properties:Paragraphs>
  <properties:TotalTime>407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2017-06-01T11:07:00Z</dcterms:modified>
  <cp:revision>424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