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55a3ea" w14:paraId="e55a3ea" w:rsidRDefault="00790C1D" w:rsidP="00790C1D" w:rsidR="00790C1D">
      <w:pPr>
        <w:jc w:val="right"/>
        <w15:collapsed w:val="false"/>
      </w:pPr>
      <w:r>
        <w:t>Poslovni broj: 4. St-</w:t>
      </w:r>
      <w:r w:rsidR="003C00EE">
        <w:t>55</w:t>
      </w:r>
      <w:r w:rsidR="00C070A6">
        <w:t>/2018-</w:t>
      </w:r>
      <w:r w:rsidR="003C00EE">
        <w:t>16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3C00EE">
        <w:t xml:space="preserve">ROBERT-TURIST </w:t>
      </w:r>
      <w:proofErr w:type="spellStart"/>
      <w:r w:rsidR="003C00EE">
        <w:t>j.d.o.o</w:t>
      </w:r>
      <w:proofErr w:type="spellEnd"/>
      <w:r w:rsidR="003C00EE">
        <w:t xml:space="preserve">., </w:t>
      </w:r>
      <w:proofErr w:type="spellStart"/>
      <w:r w:rsidR="003C00EE">
        <w:t>Donja</w:t>
      </w:r>
      <w:proofErr w:type="spellEnd"/>
      <w:r w:rsidR="003C00EE">
        <w:t xml:space="preserve"> </w:t>
      </w:r>
      <w:proofErr w:type="spellStart"/>
      <w:r w:rsidR="003C00EE">
        <w:t>Vala</w:t>
      </w:r>
      <w:proofErr w:type="spellEnd"/>
      <w:r w:rsidR="003C00EE">
        <w:t xml:space="preserve"> 179, </w:t>
      </w:r>
      <w:proofErr w:type="spellStart"/>
      <w:r w:rsidR="003C00EE">
        <w:t>Drvenik</w:t>
      </w:r>
      <w:proofErr w:type="spellEnd"/>
      <w:r w:rsidR="003C00EE">
        <w:t>, OIB: 08809704300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4B61F1">
        <w:rPr>
          <w:rFonts w:cs="Times New Roman" w:eastAsia="Times New Roman"/>
          <w:szCs w:val="24"/>
          <w:lang w:eastAsia="hr-HR"/>
        </w:rPr>
        <w:t>16. studenog</w:t>
      </w:r>
      <w:r>
        <w:t xml:space="preserve"> </w:t>
      </w:r>
      <w:r w:rsidR="00790C1D">
        <w:t>2018</w:t>
      </w:r>
      <w:r>
        <w:t xml:space="preserve">. u </w:t>
      </w:r>
      <w:r w:rsidR="00FC1F54">
        <w:t>10:</w:t>
      </w:r>
      <w:r w:rsidR="003C00EE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3C00EE" w:rsidRPr="001C07CB">
        <w:rPr>
          <w:szCs w:val="24"/>
        </w:rPr>
        <w:t xml:space="preserve">Robert </w:t>
      </w:r>
      <w:proofErr w:type="spellStart"/>
      <w:r w:rsidR="003C00EE" w:rsidRPr="001C07CB">
        <w:rPr>
          <w:szCs w:val="24"/>
        </w:rPr>
        <w:t>Markić</w:t>
      </w:r>
      <w:proofErr w:type="spellEnd"/>
      <w:r w:rsidR="003C00EE" w:rsidRPr="001C07CB">
        <w:rPr>
          <w:szCs w:val="24"/>
        </w:rPr>
        <w:t>, OIB: 04382764329</w:t>
      </w:r>
      <w:r w:rsidR="003C00EE">
        <w:rPr>
          <w:szCs w:val="24"/>
        </w:rPr>
        <w:t xml:space="preserve">, </w:t>
      </w:r>
      <w:r w:rsidR="003C00EE" w:rsidRPr="001C07CB">
        <w:rPr>
          <w:szCs w:val="24"/>
        </w:rPr>
        <w:t>Drvenik, Donja Vala 179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9A4A9D" w:rsidP="006953FE" w:rsidR="006953FE">
      <w:pPr>
        <w:ind w:left="6372"/>
        <w:jc w:val="center"/>
      </w:pPr>
      <w:r>
        <w:t>Katarina Mikulić,v.r.</w:t>
      </w:r>
    </w:p>
    <w:p w:rsidRDefault="009A4A9D" w:rsidP="009A4A9D" w:rsidR="009A4A9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A4A9D" w:rsidP="006953FE" w:rsidR="009A4A9D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920D33"/>
    <w:rsid w:val="009218D4"/>
    <w:rsid w:val="00981D37"/>
    <w:rsid w:val="009A4A9D"/>
    <w:rsid w:val="009B4307"/>
    <w:rsid w:val="009B6EAC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4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A9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4A9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4A9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4A9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4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A9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4A9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4A9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4A9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ROBERT-TURIST turistička agencija, jednostavno društvo s ograničenom odgovornošću za turizam i ugostiteljstvo</izvorni_sadrzaj>
    <derivirana_varijabla naziv="DomainObject.Predmet.ProtustrankaFormated_1">  ROBERT-TURIST turistička agencija, jednostavno društvo s ograničenom odgovornošću za turizam i ugostiteljstvo</derivirana_varijabla>
  </DomainObject.Predmet.ProtustrankaFormated>
  <DomainObject.Predmet.ProtustrankaFormatedOIB>
    <izvorni_sadrzaj>  ROBERT-TURIST turistička agencija, jednostavno društvo s ograničenom odgovornošću za turizam i ugostiteljstvo, OIB 08809704300</izvorni_sadrzaj>
    <derivirana_varijabla naziv="DomainObject.Predmet.ProtustrankaFormatedOIB_1">  ROBERT-TURIST turistička agencija, jednostavno društvo s ograničenom odgovornošću za turizam i ugostiteljstvo, OIB 08809704300</derivirana_varijabla>
  </DomainObject.Predmet.ProtustrankaFormatedOIB>
  <DomainObject.Predmet.ProtustrankaFormatedWithAdress>
    <izvorni_sadrzaj> ROBERT-TURIST turistička agencija, jednostavno društvo s ograničenom odgovornošću za turizam i ugostiteljstvo, Donja Vala 179, 21333 Drvenik</izvorni_sadrzaj>
    <derivirana_varijabla naziv="DomainObject.Predmet.ProtustrankaFormatedWithAdress_1"> ROBERT-TURIST turistička agencija, jednostavno društvo s ograničenom odgovornošću za turizam i ugostiteljstvo, Donja Vala 179, 21333 Drvenik</derivirana_varijabla>
  </DomainObject.Predmet.ProtustrankaFormatedWithAdress>
  <DomainObject.Predmet.ProtustrankaFormatedWithAdressOIB>
    <izvorni_sadrzaj> ROBERT-TURIST turistička agencija, jednostavno društvo s ograničenom odgovornošću za turizam i ugostiteljstvo, OIB 08809704300, Donja Vala 179, 21333 Drvenik</izvorni_sadrzaj>
    <derivirana_varijabla naziv="DomainObject.Predmet.ProtustrankaFormatedWithAdressOIB_1"> ROBERT-TURIST turistička agencija, jednostavno društvo s ograničenom odgovornošću za turizam i ugostiteljstvo, OIB 08809704300, Donja Vala 179, 21333 Drvenik</derivirana_varijabla>
  </DomainObject.Predmet.ProtustrankaFormatedWithAdressOIB>
  <DomainObject.Predmet.ProtustrankaWithAdress>
    <izvorni_sadrzaj>ROBERT-TURIST turistička agencija, jednostavno društvo s ograničenom odgovornošću za turizam i ugostiteljstvo Donja Vala 179, 21333 Drvenik</izvorni_sadrzaj>
    <derivirana_varijabla naziv="DomainObject.Predmet.ProtustrankaWithAdress_1">ROBERT-TURIST turistička agencija, jednostavno društvo s ograničenom odgovornošću za turizam i ugostiteljstvo Donja Vala 179, 21333 Drvenik</derivirana_varijabla>
  </DomainObject.Predmet.ProtustrankaWithAdress>
  <DomainObject.Predmet.ProtustrankaWithAdressOIB>
    <izvorni_sadrzaj>ROBERT-TURIST turistička agencija, jednostavno društvo s ograničenom odgovornošću za turizam i ugostiteljstvo, OIB 08809704300, Donja Vala 179, 21333 Drvenik</izvorni_sadrzaj>
    <derivirana_varijabla naziv="DomainObject.Predmet.ProtustrankaWithAdressOIB_1">ROBERT-TURIST turistička agencija, jednostavno društvo s ograničenom odgovornošću za turizam i ugostiteljstvo, OIB 08809704300, Donja Vala 179, 21333 Drvenik</derivirana_varijabla>
  </DomainObject.Predmet.ProtustrankaWithAdressOIB>
  <DomainObject.Predmet.ProtustrankaNazivFormated>
    <izvorni_sadrzaj>ROBERT-TURIST turistička agencija, jednostavno društvo s ograničenom odgovornošću za turizam i ugostiteljstvo</izvorni_sadrzaj>
    <derivirana_varijabla naziv="DomainObject.Predmet.ProtustrankaNazivFormated_1">ROBERT-TURIST turistička agencija, jednostavno društvo s ograničenom odgovornošću za turizam i ugostiteljstvo</derivirana_varijabla>
  </DomainObject.Predmet.ProtustrankaNazivFormated>
  <DomainObject.Predmet.ProtustrankaNazivFormatedOIB>
    <izvorni_sadrzaj>ROBERT-TURIST turistička agencija, jednostavno društvo s ograničenom odgovornošću za turizam i ugostiteljstvo, OIB 08809704300</izvorni_sadrzaj>
    <derivirana_varijabla naziv="DomainObject.Predmet.ProtustrankaNazivFormatedOIB_1">ROBERT-TURIST turistička agencija, jednostavno društvo s ograničenom odgovornošću za turizam i ugostiteljstvo, OIB 08809704300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ROBERT-TURIST turistička agencija, jednostavno društvo s ograničenom odgovornošću za turizam i ugostiteljstvo</item>
    </izvorni_sadrzaj>
    <derivirana_varijabla naziv="DomainObject.Predmet.ProtuStrankaListFormated_1">
      <item>ROBERT-TURIST turistička agencija, jednostavno društvo s ograničenom odgovornošću za turizam i ugostiteljstvo</item>
    </derivirana_varijabla>
  </DomainObject.Predmet.ProtuStrankaListFormated>
  <DomainObject.Predmet.ProtuStrankaListFormatedOIB>
    <izvorni_sadrzaj>
      <item>ROBERT-TURIST turistička agencija, jednostavno društvo s ograničenom odgovornošću za turizam i ugostiteljstvo, OIB 08809704300</item>
    </izvorni_sadrzaj>
    <derivirana_varijabla naziv="DomainObject.Predmet.ProtuStrankaListFormatedOIB_1">
      <item>ROBERT-TURIST turistička agencija, jednostavno društvo s ograničenom odgovornošću za turizam i ugostiteljstvo, OIB 08809704300</item>
    </derivirana_varijabla>
  </DomainObject.Predmet.ProtuStrankaListFormatedOIB>
  <DomainObject.Predmet.ProtuStrankaListFormatedWithAdress>
    <izvorni_sadrzaj>
      <item>ROBERT-TURIST turistička agencija, jednostavno društvo s ograničenom odgovornošću za turizam i ugostiteljstvo, Donja Vala 179, 21333 Drvenik</item>
    </izvorni_sadrzaj>
    <derivirana_varijabla naziv="DomainObject.Predmet.ProtuStrankaListFormatedWithAdress_1">
      <item>ROBERT-TURIST turistička agencija, jednostavno društvo s ograničenom odgovornošću za turizam i ugostiteljstvo, Donja Vala 179, 21333 Drvenik</item>
    </derivirana_varijabla>
  </DomainObject.Predmet.ProtuStrankaListFormatedWithAdress>
  <DomainObject.Predmet.ProtuStrankaListFormatedWithAdressOIB>
    <izvorni_sadrzaj>
      <item>ROBERT-TURIST turistička agencija, jednostavno društvo s ograničenom odgovornošću za turizam i ugostiteljstvo, OIB 08809704300, Donja Vala 179, 21333 Drvenik</item>
    </izvorni_sadrzaj>
    <derivirana_varijabla naziv="DomainObject.Predmet.ProtuStrankaListFormatedWithAdressOIB_1">
      <item>ROBERT-TURIST turistička agencija, jednostavno društvo s ograničenom odgovornošću za turizam i ugostiteljstvo, OIB 08809704300, Donja Vala 179, 21333 Drvenik</item>
    </derivirana_varijabla>
  </DomainObject.Predmet.ProtuStrankaListFormatedWithAdressOIB>
  <DomainObject.Predmet.ProtuStrankaListNazivFormated>
    <izvorni_sadrzaj>
      <item>ROBERT-TURIST turistička agencija, jednostavno društvo s ograničenom odgovornošću za turizam i ugostiteljstvo</item>
    </izvorni_sadrzaj>
    <derivirana_varijabla naziv="DomainObject.Predmet.ProtuStrankaListNazivFormated_1">
      <item>ROBERT-TURIST turistička agencija, jednostavno društvo s ograničenom odgovornošću za turizam i ugostiteljstvo</item>
    </derivirana_varijabla>
  </DomainObject.Predmet.ProtuStrankaListNazivFormated>
  <DomainObject.Predmet.ProtuStrankaListNazivFormatedOIB>
    <izvorni_sadrzaj>
      <item>ROBERT-TURIST turistička agencija, jednostavno društvo s ograničenom odgovornošću za turizam i ugostiteljstvo, OIB 08809704300</item>
    </izvorni_sadrzaj>
    <derivirana_varijabla naziv="DomainObject.Predmet.ProtuStrankaListNazivFormatedOIB_1">
      <item>ROBERT-TURIST turistička agencija, jednostavno društvo s ograničenom odgovornošću za turizam i ugostiteljstvo, OIB 08809704300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Robert Markić</item>
    </izvorni_sadrzaj>
    <derivirana_varijabla naziv="DomainObject.Predmet.OstaliListFormated_1">
      <item>Županijsko državno odvjetništvo u Splitu punomoćnik sudionika u postupku Ministarstvo financija RH</item>
      <item>Robert Markić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Robert Markić, OIB 04382764329</item>
    </izvorni_sadrzaj>
    <derivirana_varijabla naziv="DomainObject.Predmet.OstaliListFormatedOIB_1">
      <item>Županijsko državno odvjetništvo u Splitu punomoćnik sudionika u postupku Ministarstvo financija RH</item>
      <item>Robert Markić, OIB 04382764329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Robert Markić, Donja Vala 179, 21334 Drvenik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Robert Markić, Donja Vala 179, 21334 Drvenik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Robert Markić, OIB 04382764329, Donja Vala 179, 21334 Drvenik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Robert Markić, OIB 04382764329, Donja Vala 179, 21334 Drvenik</item>
    </derivirana_varijabla>
  </DomainObject.Predmet.OstaliListFormatedWithAdressOIB>
  <DomainObject.Predmet.OstaliListNazivFormated>
    <izvorni_sadrzaj>
      <item>Županijsko državno odvjetništvo u Splitu</item>
      <item>Robert Markić</item>
    </izvorni_sadrzaj>
    <derivirana_varijabla naziv="DomainObject.Predmet.OstaliListNazivFormated_1">
      <item>Županijsko državno odvjetništvo u Splitu</item>
      <item>Robert Markić</item>
    </derivirana_varijabla>
  </DomainObject.Predmet.OstaliListNazivFormated>
  <DomainObject.Predmet.OstaliListNazivFormatedOIB>
    <izvorni_sadrzaj>
      <item>Županijsko državno odvjetništvo u Splitu</item>
      <item>Robert Markić, OIB 04382764329</item>
    </izvorni_sadrzaj>
    <derivirana_varijabla naziv="DomainObject.Predmet.OstaliListNazivFormatedOIB_1">
      <item>Županijsko državno odvjetništvo u Splitu</item>
      <item>Robert Markić, OIB 04382764329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ROBERT-TURIST turistička agencija, jednostavno društvo s ograničenom odgovornošću za turizam i ugostiteljstvo</izvorni_sadrzaj>
    <derivirana_varijabla naziv="DomainObject.Predmet.ProtustrankaIDrugi_1">ROBERT-TURIST turistička agencija, jednostavno društvo s ograničenom odgovornošću za turizam i ugostiteljstvo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ROBERT-TURIST turistička agencija, jednostavno društvo s ograničenom odgovornošću za turizam i ugostiteljstvo, OIB 08809704300, Donja Vala 179, 21333 Drvenik</izvorni_sadrzaj>
    <derivirana_varijabla naziv="DomainObject.Predmet.ProtustrankaIDrugiAdressOIB_1">ROBERT-TURIST turistička agencija, jednostavno društvo s ograničenom odgovornošću za turizam i ugostiteljstvo, OIB 08809704300, Donja Vala 179,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ROBERT-TURIST turistička agencija, jednostavno društvo s ograničenom odgovornošću za turizam i ugostiteljstvo</item>
      <item>Ministarstvo financija RH</item>
      <item>Županijsko državno odvjetništvo u Splitu</item>
      <item>Robert Markić</item>
    </izvorni_sadrzaj>
    <derivirana_varijabla naziv="DomainObject.Predmet.SudioniciListNaziv_1">
      <item>ROBERT-TURIST turistička agencija, jednostavno društvo s ograničenom odgovornošću za turizam i ugostiteljstvo</item>
      <item>Ministarstvo financija RH</item>
      <item>Županijsko državno odvjetništvo u Splitu</item>
      <item>Robert Markić</item>
    </derivirana_varijabla>
  </DomainObject.Predmet.SudioniciListNaziv>
  <DomainObject.Predmet.SudioniciListAdressOIB>
    <izvorni_sadrzaj>
      <item>ROBERT-TURIST turistička agencija, jednostavno društvo s ograničenom odgovornošću za turizam i ugostiteljstvo, OIB 08809704300, Donja Vala 179,21333 Drvenik</item>
      <item>Ministarstvo financija RH, OIB 18683136487, Katančićeva 5,10000 Zagreb</item>
      <item>Županijsko državno odvjetništvo u Splitu, Gundulićeva 29a,21000 Split</item>
      <item>Robert Markić, OIB 04382764329, Donja Vala 179,21334 Drvenik</item>
    </izvorni_sadrzaj>
    <derivirana_varijabla naziv="DomainObject.Predmet.SudioniciListAdressOIB_1">
      <item>ROBERT-TURIST turistička agencija, jednostavno društvo s ograničenom odgovornošću za turizam i ugostiteljstvo, OIB 08809704300, Donja Vala 179,21333 Drvenik</item>
      <item>Ministarstvo financija RH, OIB 18683136487, Katančićeva 5,10000 Zagreb</item>
      <item>Županijsko državno odvjetništvo u Splitu, Gundulićeva 29a,21000 Split</item>
      <item>Robert Markić, OIB 04382764329, Donja Vala 179,21334 Drvenik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08809704300</item>
      <item>, OIB 18683136487</item>
      <item>, OIB null</item>
      <item>, OIB 04382764329</item>
    </izvorni_sadrzaj>
    <derivirana_varijabla naziv="DomainObject.Predmet.SudioniciListNazivOIB_1">
      <item>, OIB 08809704300</item>
      <item>, OIB 18683136487</item>
      <item>, OIB null</item>
      <item>, OIB 04382764329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St-55/2018-5</izvorni_sadrzaj>
    <derivirana_varijabla naziv="DomainObject.PredzadnjaOdlukaIzPredmeta.Oznaka_1">St-55/2018-5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1335</properties:Characters>
  <properties:Lines>37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2018-10-19T06:54:00Z</cp:lastPrinted>
  <dcterms:modified xmlns:xsi="http://www.w3.org/2001/XMLSchema-instance" xsi:type="dcterms:W3CDTF">2018-10-19T06:54:00Z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