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be5b" w14:paraId="161be5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</w:t>
      </w:r>
      <w:r w:rsidR="00C05653">
        <w:t>24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05653">
        <w:t xml:space="preserve">OPTIČAR ROMEO jednostavno društvo s ograničenom odgovornošću za izradu i promet optičkih pomagala, Zagreb, Braće </w:t>
      </w:r>
      <w:proofErr w:type="spellStart"/>
      <w:r w:rsidR="00C05653">
        <w:t>Domany</w:t>
      </w:r>
      <w:proofErr w:type="spellEnd"/>
      <w:r w:rsidR="00C05653">
        <w:t xml:space="preserve"> 4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C05653">
        <w:t>080835585</w:t>
      </w:r>
      <w:r w:rsidR="001C0917">
        <w:t xml:space="preserve">, OIB: </w:t>
      </w:r>
      <w:r w:rsidR="00C05653">
        <w:t>93841488250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</w:t>
      </w:r>
      <w:r w:rsidR="00C05653">
        <w:t>24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C05653">
        <w:t>1</w:t>
      </w:r>
      <w:r w:rsidRPr="00257DF6">
        <w:t xml:space="preserve">. </w:t>
      </w:r>
      <w:r w:rsidR="00C05653">
        <w:t>rujna</w:t>
      </w:r>
      <w:r w:rsidRPr="00257DF6">
        <w:t xml:space="preserve"> 201</w:t>
      </w:r>
      <w:r w:rsidR="00C05653">
        <w:t>5</w:t>
      </w:r>
      <w:r w:rsidRPr="00257DF6">
        <w:t xml:space="preserve">. godine dužnik u Očevidniku redoslijeda osnova za plaćanje ima evidentirane neizvršene osnove za plaćanje u ukupnom iznosu od </w:t>
      </w:r>
      <w:r w:rsidR="00C05653">
        <w:t>2.255,02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C05653">
        <w:t xml:space="preserve">Romeo </w:t>
      </w:r>
      <w:proofErr w:type="spellStart"/>
      <w:r w:rsidR="00C05653">
        <w:t>Umićević</w:t>
      </w:r>
      <w:proofErr w:type="spellEnd"/>
      <w:r w:rsidR="00C05653">
        <w:t>, iz Zagreba, Nikole Hećimovića 18</w:t>
      </w:r>
      <w:r w:rsidR="00B51D17">
        <w:t>, OIB</w:t>
      </w:r>
      <w:r w:rsidR="00185F6C">
        <w:t>:</w:t>
      </w:r>
      <w:r w:rsidR="00B51D17">
        <w:t xml:space="preserve"> </w:t>
      </w:r>
      <w:r w:rsidR="00C05653">
        <w:t>85641933999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D06E82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D06E82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90" w:rsidR="00E94490">
      <w:r>
        <w:separator/>
      </w:r>
    </w:p>
  </w:endnote>
  <w:endnote w:id="0" w:type="continuationSeparator">
    <w:p w:rsidRDefault="00E94490" w:rsidR="00E94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90" w:rsidR="00E94490">
      <w:r>
        <w:separator/>
      </w:r>
    </w:p>
  </w:footnote>
  <w:footnote w:id="0" w:type="continuationSeparator">
    <w:p w:rsidRDefault="00E94490" w:rsidR="00E944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7D6574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5653"/>
    <w:rsid w:val="00C171B8"/>
    <w:rsid w:val="00C31D03"/>
    <w:rsid w:val="00CE507E"/>
    <w:rsid w:val="00D06E82"/>
    <w:rsid w:val="00D9014A"/>
    <w:rsid w:val="00DD01C2"/>
    <w:rsid w:val="00E1588A"/>
    <w:rsid w:val="00E2385C"/>
    <w:rsid w:val="00E2720F"/>
    <w:rsid w:val="00E6304B"/>
    <w:rsid w:val="00E83A24"/>
    <w:rsid w:val="00E94490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7D6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574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574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574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7D6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574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574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574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 ROMEO j.d.o.o. zastupanog po punomoćniku Romeo Umićević</izvorni_sadrzaj>
    <derivirana_varijabla naziv="DomainObject.Predmet.ProtustrankaFormated_1">  OPTIČAR ROMEO j.d.o.o. zastupanog po punomoćniku Romeo Umićević</derivirana_varijabla>
  </DomainObject.Predmet.ProtustrankaFormated>
  <DomainObject.Predmet.ProtustrankaFormatedOIB>
    <izvorni_sadrzaj>  OPTIČAR ROMEO j.d.o.o., OIB 93841488250 zastupanog po punomoćniku Romeo Umićević</izvorni_sadrzaj>
    <derivirana_varijabla naziv="DomainObject.Predmet.ProtustrankaFormatedOIB_1">  OPTIČAR ROMEO j.d.o.o., OIB 93841488250 zastupanog po punomoćniku Romeo Umićević</derivirana_varijabla>
  </DomainObject.Predmet.ProtustrankaFormatedOIB>
  <DomainObject.Predmet.ProtustrankaFormatedWithAdress>
    <izvorni_sadrzaj> OPTIČAR ROMEO j.d.o.o., Braće Domany 4, 10000 Zagreb zastupanog po punomoćniku Romeo Umićević</izvorni_sadrzaj>
    <derivirana_varijabla naziv="DomainObject.Predmet.ProtustrankaFormatedWithAdress_1"> OPTIČAR ROMEO j.d.o.o., Braće Domany 4, 10000 Zagreb zastupanog po punomoćniku Romeo Umićević</derivirana_varijabla>
  </DomainObject.Predmet.ProtustrankaFormatedWithAdress>
  <DomainObject.Predmet.ProtustrankaFormatedWithAdressOIB>
    <izvorni_sadrzaj> OPTIČAR ROMEO j.d.o.o., OIB 93841488250, Braće Domany 4, 10000 Zagreb zastupanog po punomoćniku Romeo Umićević</izvorni_sadrzaj>
    <derivirana_varijabla naziv="DomainObject.Predmet.ProtustrankaFormatedWithAdressOIB_1"> OPTIČAR ROMEO j.d.o.o., OIB 93841488250, Braće Domany 4, 10000 Zagreb zastupanog po punomoćniku Romeo Umićević</derivirana_varijabla>
  </DomainObject.Predmet.ProtustrankaFormatedWithAdressOIB>
  <DomainObject.Predmet.ProtustrankaWithAdress>
    <izvorni_sadrzaj>OPTIČAR ROMEO j.d.o.o. Braće Domany 4, 10000 Zagreb</izvorni_sadrzaj>
    <derivirana_varijabla naziv="DomainObject.Predmet.ProtustrankaWithAdress_1">OPTIČAR ROMEO j.d.o.o. Braće Domany 4, 10000 Zagreb</derivirana_varijabla>
  </DomainObject.Predmet.ProtustrankaWithAdress>
  <DomainObject.Predmet.ProtustrankaWithAdressOIB>
    <izvorni_sadrzaj>OPTIČAR ROMEO j.d.o.o., OIB 93841488250, Braće Domany 4, 10000 Zagreb</izvorni_sadrzaj>
    <derivirana_varijabla naziv="DomainObject.Predmet.ProtustrankaWithAdressOIB_1">OPTIČAR ROMEO j.d.o.o., OIB 93841488250, Braće Domany 4, 10000 Zagreb</derivirana_varijabla>
  </DomainObject.Predmet.ProtustrankaWithAdressOIB>
  <DomainObject.Predmet.ProtustrankaNazivFormated>
    <izvorni_sadrzaj>OPTIČAR ROMEO j.d.o.o.</izvorni_sadrzaj>
    <derivirana_varijabla naziv="DomainObject.Predmet.ProtustrankaNazivFormated_1">OPTIČAR ROMEO j.d.o.o.</derivirana_varijabla>
  </DomainObject.Predmet.ProtustrankaNazivFormated>
  <DomainObject.Predmet.ProtustrankaNazivFormatedOIB>
    <izvorni_sadrzaj>OPTIČAR ROMEO j.d.o.o., OIB 93841488250</izvorni_sadrzaj>
    <derivirana_varijabla naziv="DomainObject.Predmet.ProtustrankaNazivFormatedOIB_1">OPTIČAR ROMEO j.d.o.o., OIB 93841488250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OPTIČAR ROMEO j.d.o.o. zastupanog po punomoćniku Romeo Umićević</item>
    </izvorni_sadrzaj>
    <derivirana_varijabla naziv="DomainObject.Predmet.ProtuStrankaListFormated_1">
      <item>OPTIČAR ROMEO j.d.o.o. zastupanog po punomoćniku Romeo Umićević</item>
    </derivirana_varijabla>
  </DomainObject.Predmet.ProtuStrankaListFormated>
  <DomainObject.Predmet.ProtuStrankaListFormatedOIB>
    <izvorni_sadrzaj>
      <item>OPTIČAR ROMEO j.d.o.o., OIB 93841488250 zastupanog po punomoćniku Romeo Umićević</item>
    </izvorni_sadrzaj>
    <derivirana_varijabla naziv="DomainObject.Predmet.ProtuStrankaListFormatedOIB_1">
      <item>OPTIČAR ROMEO j.d.o.o., OIB 93841488250 zastupanog po punomoćniku Romeo Umićević</item>
    </derivirana_varijabla>
  </DomainObject.Predmet.ProtuStrankaListFormatedOIB>
  <DomainObject.Predmet.ProtuStrankaListFormatedWithAdress>
    <izvorni_sadrzaj>
      <item>OPTIČAR ROMEO j.d.o.o., Braće Domany 4, 10000 Zagreb zastupanog po punomoćniku Romeo Umićević</item>
    </izvorni_sadrzaj>
    <derivirana_varijabla naziv="DomainObject.Predmet.ProtuStrankaListFormatedWithAdress_1">
      <item>OPTIČAR ROMEO j.d.o.o., Braće Domany 4, 10000 Zagreb zastupanog po punomoćniku Romeo Umićević</item>
    </derivirana_varijabla>
  </DomainObject.Predmet.ProtuStrankaListFormatedWithAdress>
  <DomainObject.Predmet.ProtuStrankaListFormatedWithAdressOIB>
    <izvorni_sadrzaj>
      <item>OPTIČAR ROMEO j.d.o.o., OIB 93841488250, Braće Domany 4, 10000 Zagreb zastupanog po punomoćniku Romeo Umićević</item>
    </izvorni_sadrzaj>
    <derivirana_varijabla naziv="DomainObject.Predmet.ProtuStrankaListFormatedWithAdressOIB_1">
      <item>OPTIČAR ROMEO j.d.o.o., OIB 93841488250, Braće Domany 4, 10000 Zagreb zastupanog po punomoćniku Romeo Umićević</item>
    </derivirana_varijabla>
  </DomainObject.Predmet.ProtuStrankaListFormatedWithAdressOIB>
  <DomainObject.Predmet.ProtuStrankaListNazivFormated>
    <izvorni_sadrzaj>
      <item>OPTIČAR ROMEO j.d.o.o.</item>
    </izvorni_sadrzaj>
    <derivirana_varijabla naziv="DomainObject.Predmet.ProtuStrankaListNazivFormated_1">
      <item>OPTIČAR ROMEO j.d.o.o.</item>
    </derivirana_varijabla>
  </DomainObject.Predmet.ProtuStrankaListNazivFormated>
  <DomainObject.Predmet.ProtuStrankaListNazivFormatedOIB>
    <izvorni_sadrzaj>
      <item>OPTIČAR ROMEO j.d.o.o., OIB 93841488250</item>
    </izvorni_sadrzaj>
    <derivirana_varijabla naziv="DomainObject.Predmet.ProtuStrankaListNazivFormatedOIB_1">
      <item>OPTIČAR ROMEO j.d.o.o., OIB 93841488250</item>
    </derivirana_varijabla>
  </DomainObject.Predmet.ProtuStrankaListNazivFormatedOIB>
  <DomainObject.Predmet.OstaliListFormated>
    <izvorni_sadrzaj>
      <item>Romeo Umićević punomoćnik sudionika u postupku OPTIČAR ROMEO j.d.o.o.</item>
    </izvorni_sadrzaj>
    <derivirana_varijabla naziv="DomainObject.Predmet.OstaliListFormated_1">
      <item>Romeo Umićević punomoćnik sudionika u postupku OPTIČAR ROMEO j.d.o.o.</item>
    </derivirana_varijabla>
  </DomainObject.Predmet.OstaliListFormated>
  <DomainObject.Predmet.OstaliListFormatedOIB>
    <izvorni_sadrzaj>
      <item>Romeo Umićević, OIB 85641933999 punomoćnik sudionika u postupku OPTIČAR ROMEO j.d.o.o.</item>
    </izvorni_sadrzaj>
    <derivirana_varijabla naziv="DomainObject.Predmet.OstaliListFormatedOIB_1">
      <item>Romeo Umićević, OIB 85641933999 punomoćnik sudionika u postupku OPTIČAR ROMEO j.d.o.o.</item>
    </derivirana_varijabla>
  </DomainObject.Predmet.OstaliListFormatedOIB>
  <DomainObject.Predmet.OstaliListFormatedWithAdress>
    <izvorni_sadrzaj>
      <item>Romeo Umićević, Nikole Hećimovića 18, 10000 Zagreb punomoćnik sudionika u postupku OPTIČAR ROMEO j.d.o.o.</item>
    </izvorni_sadrzaj>
    <derivirana_varijabla naziv="DomainObject.Predmet.OstaliListFormatedWithAdress_1">
      <item>Romeo Umićević, Nikole Hećimovića 18, 10000 Zagreb punomoćnik sudionika u postupku OPTIČAR ROMEO j.d.o.o.</item>
    </derivirana_varijabla>
  </DomainObject.Predmet.OstaliListFormatedWithAdress>
  <DomainObject.Predmet.OstaliListFormatedWithAdressOIB>
    <izvorni_sadrzaj>
      <item>Romeo Umićević, OIB 85641933999, Nikole Hećimovića 18, 10000 Zagreb punomoćnik sudionika u postupku OPTIČAR ROMEO j.d.o.o.</item>
    </izvorni_sadrzaj>
    <derivirana_varijabla naziv="DomainObject.Predmet.OstaliListFormatedWithAdressOIB_1">
      <item>Romeo Umićević, OIB 85641933999, Nikole Hećimovića 18, 10000 Zagreb punomoćnik sudionika u postupku OPTIČAR ROMEO j.d.o.o.</item>
    </derivirana_varijabla>
  </DomainObject.Predmet.OstaliListFormatedWithAdressOIB>
  <DomainObject.Predmet.OstaliListNazivFormated>
    <izvorni_sadrzaj>
      <item>Romeo Umićević</item>
    </izvorni_sadrzaj>
    <derivirana_varijabla naziv="DomainObject.Predmet.OstaliListNazivFormated_1">
      <item>Romeo Umićević</item>
    </derivirana_varijabla>
  </DomainObject.Predmet.OstaliListNazivFormated>
  <DomainObject.Predmet.OstaliListNazivFormatedOIB>
    <izvorni_sadrzaj>
      <item>Romeo Umićević, OIB 85641933999</item>
    </izvorni_sadrzaj>
    <derivirana_varijabla naziv="DomainObject.Predmet.OstaliListNazivFormatedOIB_1">
      <item>Romeo Umićević, OIB 85641933999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OPTIČAR ROMEO j.d.o.o.</izvorni_sadrzaj>
    <derivirana_varijabla naziv="DomainObject.Predmet.ProtustrankaIDrugi_1">OPTIČAR ROMEO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OPTIČAR ROMEO j.d.o.o., OIB 93841488250, Braće Domany 4, 10000 Zagreb</izvorni_sadrzaj>
    <derivirana_varijabla naziv="DomainObject.Predmet.ProtustrankaIDrugiAdressOIB_1">OPTIČAR ROMEO j.d.o.o., OIB 93841488250,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OPTIČAR ROMEO j.d.o.o.</item>
      <item>FINA Regionalni centar Zagreb</item>
      <item>Romeo Umićević</item>
    </izvorni_sadrzaj>
    <derivirana_varijabla naziv="DomainObject.Predmet.SudioniciListNaziv_1">
      <item>OPTIČAR ROMEO j.d.o.o.</item>
      <item>FINA Regionalni centar Zagreb</item>
      <item>Romeo Umićević</item>
    </derivirana_varijabla>
  </DomainObject.Predmet.SudioniciListNaziv>
  <DomainObject.Predmet.SudioniciListAdressOIB>
    <izvorni_sadrzaj>
      <item>OPTIČAR ROMEO j.d.o.o., OIB 93841488250, Braće Domany 4,10000 Zagreb</item>
      <item>FINA Regionalni centar Zagreb, OIB 85821130368, Trg svibanjskih žrtava 1995. 1,10000 Zagreb</item>
      <item>Romeo Umićević, OIB 85641933999, Nikole Hećimovića 18,10000 Zagreb</item>
    </izvorni_sadrzaj>
    <derivirana_varijabla naziv="DomainObject.Predmet.SudioniciListAdressOIB_1">
      <item>OPTIČAR ROMEO j.d.o.o., OIB 93841488250, Braće Domany 4,10000 Zagreb</item>
      <item>FINA Regionalni centar Zagreb, OIB 85821130368, Trg svibanjskih žrtava 1995. 1,10000 Zagreb</item>
      <item>Romeo Umićević, OIB 85641933999, Nikole Hećimovića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93841488250</item>
      <item>, OIB 85821130368</item>
      <item>, OIB 85641933999</item>
    </izvorni_sadrzaj>
    <derivirana_varijabla naziv="DomainObject.Predmet.SudioniciListNazivOIB_1">
      <item>, OIB 93841488250</item>
      <item>, OIB 85821130368</item>
      <item>, OIB 85641933999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312</properties:Words>
  <properties:Characters>1775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2016-06-24T06:06:00Z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