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2812" w14:paraId="0c22812" w:rsidRDefault="004C6CEC" w:rsidP="004C6CEC" w:rsidR="004C6CEC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4C6CEC" w:rsidP="004C6CEC" w:rsidR="004C6CEC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4C6CEC" w:rsidP="004C6CEC" w:rsidR="004C6CEC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4C6CEC" w:rsidP="004C6CEC" w:rsidR="004C6CEC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1103/18</w:t>
      </w: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MOCKING BIRD d.o.o., OIB 13865279637, Zagreb, Vrapčanska Draga 2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30.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4C6CEC" w:rsidP="004C6CEC" w:rsidR="004C6CE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C6CEC" w:rsidP="004C6CEC" w:rsidR="004C6CE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MOCKING BIRD d.o.o., OIB 13865279637, Zagreb, Vrapčanska Draga 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30.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4C6CEC" w:rsidP="004C6CEC" w:rsidR="004C6CEC" w:rsidRPr="004453B3">
      <w:pPr>
        <w:pStyle w:val="BodyText21"/>
        <w:rPr>
          <w:rFonts w:hAnsi="Times New Roman" w:ascii="Times New Roman"/>
          <w:szCs w:val="24"/>
        </w:rPr>
      </w:pPr>
    </w:p>
    <w:p w:rsidRDefault="004C6CEC" w:rsidP="004C6CEC" w:rsidR="004C6CE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74F4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Josipa Jurčić</w:t>
      </w:r>
      <w:r w:rsidRPr="00BB36F0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70344385865</w:t>
      </w:r>
      <w:r w:rsidRPr="00BB36F0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Radnička cesta 37B</w:t>
      </w:r>
      <w:r w:rsidRPr="00474F4A">
        <w:rPr>
          <w:rFonts w:hAnsi="Times New Roman" w:ascii="Times New Roman"/>
          <w:szCs w:val="24"/>
        </w:rPr>
        <w:t>.</w:t>
      </w:r>
    </w:p>
    <w:p w:rsidRDefault="004C6CEC" w:rsidP="004C6CEC" w:rsidR="004C6CE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C6CEC" w:rsidP="004C6CEC" w:rsidR="004C6CEC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MOCKING BIRD d.o.o., OIB 13865279637, Zagreb, Vrapčanska Draga 2.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30. kolovoza 2018.</w:t>
      </w: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4C6CEC" w:rsidP="004C6CEC" w:rsidR="004C6CEC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C6CEC" w:rsidP="004C6CEC" w:rsidR="004C6CEC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C6CEC" w:rsidP="004C6CEC" w:rsidR="004C6CEC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C6CEC" w:rsidP="004C6CEC" w:rsidR="004C6CE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4C6CEC" w:rsidP="004C6CEC" w:rsidR="004C6CEC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4C6CEC" w:rsidP="004C6CEC" w:rsidR="004C6CEC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4C6CEC" w:rsidP="004C6CEC" w:rsidR="004C6CEC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D4" w:rsidR="00000000">
      <w:r>
        <w:separator/>
      </w:r>
    </w:p>
  </w:endnote>
  <w:endnote w:id="0" w:type="continuationSeparator">
    <w:p w:rsidRDefault="00AD7AD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AD4" w:rsidR="00280A5F">
    <w:pPr>
      <w:pStyle w:val="Podnoje"/>
      <w:jc w:val="right"/>
    </w:pPr>
  </w:p>
  <w:p w:rsidRDefault="00AD7AD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D4" w:rsidR="00000000">
      <w:r>
        <w:separator/>
      </w:r>
    </w:p>
  </w:footnote>
  <w:footnote w:id="0" w:type="continuationSeparator">
    <w:p w:rsidRDefault="00AD7AD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CE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AD7AD4" w:rsidRPr="00AD7AD4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1103/18</w:t>
    </w:r>
  </w:p>
  <w:p w:rsidRDefault="00AD7AD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CEC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553"/>
    <w:rsid w:val="00135025"/>
    <w:rsid w:val="00181F4E"/>
    <w:rsid w:val="004C6CEC"/>
    <w:rsid w:val="004F6553"/>
    <w:rsid w:val="00AD7AD4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6CEC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C6C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6CE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4C6C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6CEC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C6CEC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6C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6CE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7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A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A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A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A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6CEC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C6C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6CE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4C6C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6CEC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C6CEC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6C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6CE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7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A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A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A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A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St-1103/2018</izvorni_sadrzaj>
    <derivirana_varijabla naziv="DomainObject.Predmet.OznakaBroj_1">St-1103/2018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MOCKING BIRD d.o.o.</izvorni_sadrzaj>
    <derivirana_varijabla naziv="DomainObject.Predmet.ProtustrankaFormated_1">  MOCKING BIRD d.o.o.</derivirana_varijabla>
  </DomainObject.Predmet.ProtustrankaFormated>
  <DomainObject.Predmet.ProtustrankaFormatedOIB>
    <izvorni_sadrzaj>  MOCKING BIRD d.o.o., OIB 13865279637</izvorni_sadrzaj>
    <derivirana_varijabla naziv="DomainObject.Predmet.ProtustrankaFormatedOIB_1">  MOCKING BIRD d.o.o., OIB 13865279637</derivirana_varijabla>
  </DomainObject.Predmet.ProtustrankaFormatedOIB>
  <DomainObject.Predmet.ProtustrankaFormatedWithAdress>
    <izvorni_sadrzaj> MOCKING BIRD d.o.o., Vrapčanska Draga 2, 10000 Zagreb</izvorni_sadrzaj>
    <derivirana_varijabla naziv="DomainObject.Predmet.ProtustrankaFormatedWithAdress_1"> MOCKING BIRD d.o.o., Vrapčanska Draga 2, 10000 Zagreb</derivirana_varijabla>
  </DomainObject.Predmet.ProtustrankaFormatedWithAdress>
  <DomainObject.Predmet.ProtustrankaFormatedWithAdressOIB>
    <izvorni_sadrzaj> MOCKING BIRD d.o.o., OIB 13865279637, Vrapčanska Draga 2, 10000 Zagreb</izvorni_sadrzaj>
    <derivirana_varijabla naziv="DomainObject.Predmet.ProtustrankaFormatedWithAdressOIB_1"> MOCKING BIRD d.o.o., OIB 13865279637, Vrapčanska Draga 2, 10000 Zagreb</derivirana_varijabla>
  </DomainObject.Predmet.ProtustrankaFormatedWithAdressOIB>
  <DomainObject.Predmet.ProtustrankaWithAdress>
    <izvorni_sadrzaj>MOCKING BIRD d.o.o. Vrapčanska Draga 2, 10000 Zagreb</izvorni_sadrzaj>
    <derivirana_varijabla naziv="DomainObject.Predmet.ProtustrankaWithAdress_1">MOCKING BIRD d.o.o. Vrapčanska Draga 2, 10000 Zagreb</derivirana_varijabla>
  </DomainObject.Predmet.ProtustrankaWithAdress>
  <DomainObject.Predmet.ProtustrankaWithAdressOIB>
    <izvorni_sadrzaj>MOCKING BIRD d.o.o., OIB 13865279637, Vrapčanska Draga 2, 10000 Zagreb</izvorni_sadrzaj>
    <derivirana_varijabla naziv="DomainObject.Predmet.ProtustrankaWithAdressOIB_1">MOCKING BIRD d.o.o., OIB 13865279637, Vrapčanska Draga 2, 10000 Zagreb</derivirana_varijabla>
  </DomainObject.Predmet.ProtustrankaWithAdressOIB>
  <DomainObject.Predmet.ProtustrankaNazivFormated>
    <izvorni_sadrzaj>MOCKING BIRD d.o.o.</izvorni_sadrzaj>
    <derivirana_varijabla naziv="DomainObject.Predmet.ProtustrankaNazivFormated_1">MOCKING BIRD d.o.o.</derivirana_varijabla>
  </DomainObject.Predmet.ProtustrankaNazivFormated>
  <DomainObject.Predmet.ProtustrankaNazivFormatedOIB>
    <izvorni_sadrzaj>MOCKING BIRD d.o.o., OIB 13865279637</izvorni_sadrzaj>
    <derivirana_varijabla naziv="DomainObject.Predmet.ProtustrankaNazivFormatedOIB_1">MOCKING BIRD d.o.o., OIB 13865279637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MOCKING BIRD d.o.o.</item>
    </izvorni_sadrzaj>
    <derivirana_varijabla naziv="DomainObject.Predmet.ProtuStrankaListFormated_1">
      <item>MOCKING BIRD d.o.o.</item>
    </derivirana_varijabla>
  </DomainObject.Predmet.ProtuStrankaListFormated>
  <DomainObject.Predmet.ProtuStrankaListFormatedOIB>
    <izvorni_sadrzaj>
      <item>MOCKING BIRD d.o.o., OIB 13865279637</item>
    </izvorni_sadrzaj>
    <derivirana_varijabla naziv="DomainObject.Predmet.ProtuStrankaListFormatedOIB_1">
      <item>MOCKING BIRD d.o.o., OIB 13865279637</item>
    </derivirana_varijabla>
  </DomainObject.Predmet.ProtuStrankaListFormatedOIB>
  <DomainObject.Predmet.ProtuStrankaListFormatedWithAdress>
    <izvorni_sadrzaj>
      <item>MOCKING BIRD d.o.o., Vrapčanska Draga 2, 10000 Zagreb</item>
    </izvorni_sadrzaj>
    <derivirana_varijabla naziv="DomainObject.Predmet.ProtuStrankaListFormatedWithAdress_1">
      <item>MOCKING BIRD d.o.o., Vrapčanska Draga 2, 10000 Zagreb</item>
    </derivirana_varijabla>
  </DomainObject.Predmet.ProtuStrankaListFormatedWithAdress>
  <DomainObject.Predmet.ProtuStrankaListFormatedWithAdressOIB>
    <izvorni_sadrzaj>
      <item>MOCKING BIRD d.o.o., OIB 13865279637, Vrapčanska Draga 2, 10000 Zagreb</item>
    </izvorni_sadrzaj>
    <derivirana_varijabla naziv="DomainObject.Predmet.ProtuStrankaListFormatedWithAdressOIB_1">
      <item>MOCKING BIRD d.o.o., OIB 13865279637, Vrapčanska Draga 2, 10000 Zagreb</item>
    </derivirana_varijabla>
  </DomainObject.Predmet.ProtuStrankaListFormatedWithAdressOIB>
  <DomainObject.Predmet.ProtuStrankaListNazivFormated>
    <izvorni_sadrzaj>
      <item>MOCKING BIRD d.o.o.</item>
    </izvorni_sadrzaj>
    <derivirana_varijabla naziv="DomainObject.Predmet.ProtuStrankaListNazivFormated_1">
      <item>MOCKING BIRD d.o.o.</item>
    </derivirana_varijabla>
  </DomainObject.Predmet.ProtuStrankaListNazivFormated>
  <DomainObject.Predmet.ProtuStrankaListNazivFormatedOIB>
    <izvorni_sadrzaj>
      <item>MOCKING BIRD d.o.o., OIB 13865279637</item>
    </izvorni_sadrzaj>
    <derivirana_varijabla naziv="DomainObject.Predmet.ProtuStrankaListNazivFormatedOIB_1">
      <item>MOCKING BIRD d.o.o., OIB 13865279637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MOCKING BIRD d.o.o.</izvorni_sadrzaj>
    <derivirana_varijabla naziv="DomainObject.Predmet.ProtustrankaIDrugi_1">MOCKING BIRD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MOCKING BIRD d.o.o., OIB 13865279637, Vrapčanska Draga 2, 10000 Zagreb</izvorni_sadrzaj>
    <derivirana_varijabla naziv="DomainObject.Predmet.ProtustrankaIDrugiAdressOIB_1">MOCKING BIRD d.o.o., OIB 13865279637, Vrapčanska Draga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MOCKING BIRD d.o.o.</item>
    </izvorni_sadrzaj>
    <derivirana_varijabla naziv="DomainObject.Predmet.SudioniciListNaziv_1">
      <item>FINA Regionalni centar Zagreb</item>
      <item>MOCKING BIRD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MOCKING BIRD d.o.o., OIB 13865279637, Vrapčanska Draga 2,10000 Zagreb</item>
    </izvorni_sadrzaj>
    <derivirana_varijabla naziv="DomainObject.Predmet.SudioniciListAdressOIB_1">
      <item>FINA Regionalni centar Zagreb, OIB 85821130368, Trg svibanjskih žrtava 1995.1,10000 Zagreb</item>
      <item>MOCKING BIRD d.o.o., OIB 13865279637, Vrapčanska Draga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13865279637</item>
    </izvorni_sadrzaj>
    <derivirana_varijabla naziv="DomainObject.Predmet.SudioniciListNazivOIB_1">
      <item>, OIB 85821130368</item>
      <item>, OIB 13865279637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2173</properties:Characters>
  <properties:Lines>73</properties:Lines>
  <properties:Paragraphs>26</properties:Paragraphs>
  <properties:TotalTime>0</properties:TotalTime>
  <properties:ScaleCrop>false</properties:ScaleCrop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2018-08-30T10:50:00Z</dcterms:created>
  <dc:creator>Marija Lukić</dc:creator>
  <dc:description/>
  <cp:keywords/>
  <cp:lastModifiedBy>Marija Lukić</cp:lastModifiedBy>
  <dcterms:modified xmlns:xsi="http://www.w3.org/2001/XMLSchema-instance" xsi:type="dcterms:W3CDTF">2018-08-30T10:51:00Z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(st-1103-18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