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a9243" w14:paraId="6ca9243" w:rsidRDefault="00D46105" w:rsidP="00D46105" w:rsidR="00D46105">
      <w:pPr>
        <w15:collapsed w:val="false"/>
      </w:pPr>
      <w:bookmarkStart w:name="_GoBack" w:id="0"/>
      <w:bookmarkEnd w:id="0"/>
      <w:r>
        <w:tab/>
      </w:r>
      <w:r>
        <w:tab/>
      </w:r>
      <w:r>
        <w:tab/>
      </w:r>
      <w:r>
        <w:tab/>
      </w:r>
      <w:r>
        <w:tab/>
      </w:r>
      <w:r>
        <w:tab/>
      </w:r>
      <w:r>
        <w:tab/>
      </w:r>
      <w:r>
        <w:tab/>
      </w:r>
      <w:r>
        <w:tab/>
      </w:r>
      <w:r>
        <w:tab/>
        <w:t>1.St-54/2013</w:t>
      </w:r>
    </w:p>
    <w:p w:rsidRDefault="00D46105" w:rsidP="00D46105" w:rsidR="00D46105">
      <w:r>
        <w:t>REPUBLIKA HRVATSKA</w:t>
      </w:r>
    </w:p>
    <w:p w:rsidRDefault="00D46105" w:rsidP="00D46105" w:rsidR="00D46105">
      <w:r>
        <w:t>TRGOVAČKI SUD U SPLITU</w:t>
      </w:r>
      <w:r>
        <w:tab/>
      </w:r>
      <w:r>
        <w:tab/>
      </w:r>
      <w:r>
        <w:tab/>
      </w:r>
      <w:r>
        <w:tab/>
      </w:r>
      <w:r>
        <w:tab/>
      </w:r>
      <w:r>
        <w:tab/>
      </w:r>
    </w:p>
    <w:p w:rsidRDefault="00D46105" w:rsidP="00D46105" w:rsidR="00D46105">
      <w:pPr>
        <w:jc w:val="center"/>
      </w:pPr>
    </w:p>
    <w:p w:rsidRDefault="00D46105" w:rsidP="00D46105" w:rsidR="00D46105">
      <w:pPr>
        <w:jc w:val="center"/>
      </w:pPr>
    </w:p>
    <w:p w:rsidRDefault="00D46105" w:rsidP="00D46105" w:rsidR="00D46105">
      <w:pPr>
        <w:jc w:val="center"/>
      </w:pPr>
      <w:r>
        <w:t>Z A P I S N I K</w:t>
      </w:r>
    </w:p>
    <w:p w:rsidRDefault="00D46105" w:rsidP="00D46105" w:rsidR="00D46105">
      <w:pPr>
        <w:jc w:val="center"/>
      </w:pPr>
      <w:r>
        <w:tab/>
      </w:r>
      <w:r>
        <w:tab/>
      </w:r>
      <w:r>
        <w:tab/>
      </w:r>
      <w:r>
        <w:tab/>
      </w:r>
      <w:r>
        <w:tab/>
      </w:r>
      <w:r>
        <w:tab/>
      </w:r>
      <w:r>
        <w:tab/>
      </w:r>
    </w:p>
    <w:p w:rsidRDefault="00D46105" w:rsidP="00D46105" w:rsidR="00D46105">
      <w:pPr>
        <w:pStyle w:val="Tijeloteksta"/>
      </w:pPr>
      <w:r>
        <w:t>Sastavljen kod Trgovačkog suda u Splitu, 29. ožujka 2017.  godine, u stečajnom postupku nad stečajnim dužnikom H.P.B. INDUSTRIJA d.o.o. u stečaju, Trilj, Vedrine 21.,OIB: 50110111209.</w:t>
      </w:r>
    </w:p>
    <w:p w:rsidRDefault="00D46105" w:rsidP="00D46105" w:rsidR="00D46105">
      <w:pPr>
        <w:pStyle w:val="Tijeloteksta"/>
      </w:pPr>
    </w:p>
    <w:p w:rsidRDefault="00D46105" w:rsidP="00D46105" w:rsidR="00D46105">
      <w:pPr>
        <w:jc w:val="center"/>
      </w:pPr>
      <w:r>
        <w:t>ROČIŠTE RADI PRODAJE</w:t>
      </w:r>
    </w:p>
    <w:p w:rsidRDefault="00D46105" w:rsidP="00D46105" w:rsidR="00D46105">
      <w:pPr>
        <w:jc w:val="center"/>
      </w:pPr>
    </w:p>
    <w:p w:rsidRDefault="00D46105" w:rsidP="00D46105" w:rsidR="00D46105">
      <w:pPr>
        <w:jc w:val="both"/>
      </w:pPr>
      <w:r>
        <w:t>Nazočni od suda:</w:t>
      </w:r>
    </w:p>
    <w:p w:rsidRDefault="00D46105" w:rsidP="00D46105" w:rsidR="00D46105">
      <w:pPr>
        <w:jc w:val="both"/>
      </w:pPr>
      <w:r>
        <w:t>Velimir Vuković, stečajni sudac</w:t>
      </w:r>
    </w:p>
    <w:p w:rsidRDefault="00D46105" w:rsidP="00D46105" w:rsidR="00D46105">
      <w:pPr>
        <w:jc w:val="both"/>
      </w:pPr>
      <w:r>
        <w:t>Marija Elez, zapisničar</w:t>
      </w:r>
    </w:p>
    <w:p w:rsidRDefault="00D46105" w:rsidP="00D46105" w:rsidR="00D46105">
      <w:pPr>
        <w:jc w:val="both"/>
      </w:pPr>
    </w:p>
    <w:p w:rsidRDefault="00D46105" w:rsidP="00D46105" w:rsidR="00D46105">
      <w:pPr>
        <w:jc w:val="center"/>
      </w:pPr>
      <w:r>
        <w:t>Početak u 12:00  sati.</w:t>
      </w:r>
    </w:p>
    <w:p w:rsidRDefault="00D46105" w:rsidP="00D46105" w:rsidR="00D46105">
      <w:pPr>
        <w:jc w:val="center"/>
      </w:pPr>
    </w:p>
    <w:p w:rsidRDefault="00D46105" w:rsidP="00D46105" w:rsidR="00D46105">
      <w:pPr>
        <w:jc w:val="both"/>
      </w:pPr>
      <w:r>
        <w:t>Utvrđuje se da su pristupili:</w:t>
      </w:r>
    </w:p>
    <w:p w:rsidRDefault="00D46105" w:rsidP="00D46105" w:rsidR="00D46105">
      <w:pPr>
        <w:jc w:val="both"/>
      </w:pPr>
      <w:r>
        <w:t>Anči Bašić, stečajna upraviteljica</w:t>
      </w:r>
    </w:p>
    <w:p w:rsidRDefault="00D46105" w:rsidP="00D46105" w:rsidR="00D46105">
      <w:pPr>
        <w:jc w:val="both"/>
      </w:pPr>
    </w:p>
    <w:p w:rsidRDefault="00D46105" w:rsidP="00D46105" w:rsidR="00D46105">
      <w:pPr>
        <w:jc w:val="both"/>
      </w:pPr>
      <w:r>
        <w:t>Za vjerovnike:</w:t>
      </w:r>
    </w:p>
    <w:p w:rsidRDefault="00D46105" w:rsidP="00D46105" w:rsidR="00D46105">
      <w:pPr>
        <w:jc w:val="both"/>
      </w:pPr>
      <w:r>
        <w:t>nitko</w:t>
      </w:r>
    </w:p>
    <w:p w:rsidRDefault="00D46105" w:rsidP="00D46105" w:rsidR="00D46105">
      <w:pPr>
        <w:jc w:val="both"/>
      </w:pPr>
    </w:p>
    <w:p w:rsidRDefault="00D46105" w:rsidP="00D46105" w:rsidR="00D46105">
      <w:pPr>
        <w:jc w:val="both"/>
      </w:pPr>
      <w:r>
        <w:t xml:space="preserve">Za ponuditelje: nitko </w:t>
      </w:r>
    </w:p>
    <w:p w:rsidRDefault="00D46105" w:rsidP="00D46105" w:rsidR="00D46105">
      <w:pPr>
        <w:jc w:val="both"/>
      </w:pPr>
    </w:p>
    <w:p w:rsidRDefault="00D46105" w:rsidP="00D46105" w:rsidR="00D46105">
      <w:pPr>
        <w:jc w:val="both"/>
      </w:pPr>
    </w:p>
    <w:p w:rsidRDefault="00D46105" w:rsidP="00D46105" w:rsidR="00D46105">
      <w:pPr>
        <w:pStyle w:val="Tijeloteksta-uvlaka2"/>
        <w:spacing w:lineRule="auto" w:line="240" w:after="0"/>
        <w:ind w:firstLine="425"/>
        <w:jc w:val="both"/>
      </w:pPr>
      <w:r>
        <w:t>Utvrđuje se da je Zaključkom ovog suda posl. broj: St-54/2013 od 09. veljače 2017. godine određeno četvrto ročište za prodaju u stečajnom postupku  uz odgovarajuću primjenu odredbi  Ovršnog zakona nekretnina stečajnog dužnika H.P.B. INDUSTRIJA d.o.o. u stečaju,Trilj, Vedrine 21.,OIB: 50110111209 i to čest. zem. 310/45, ukupne površine 8677 m2 označene kao pašnjak, te čest. zem.310/54 ukupne površine 13861 m2 koje se nalaze u gospodarskoj zoni u Čaporicama, ZU 439 k.o. Čaporice po početnoj cijeni od 690.000,00 kn koja predstavlja prodajnu početnu cijenu na četvrtom ročištu za prodaju.</w:t>
      </w:r>
    </w:p>
    <w:p w:rsidRDefault="00D46105" w:rsidP="00D46105" w:rsidR="00D46105">
      <w:pPr>
        <w:jc w:val="both"/>
      </w:pPr>
    </w:p>
    <w:p w:rsidRDefault="00D46105" w:rsidP="00D46105" w:rsidR="00D46105">
      <w:pPr>
        <w:ind w:firstLine="283"/>
        <w:jc w:val="both"/>
      </w:pPr>
      <w:r>
        <w:t>Utvrđuje se da je naprijed navedeni zaključak istaknut na e-oglasnoj ploči ovog suda dana  09. veljače 2017. godine.</w:t>
      </w:r>
    </w:p>
    <w:p w:rsidRDefault="00D46105" w:rsidP="00D46105" w:rsidR="00D46105">
      <w:pPr>
        <w:jc w:val="both"/>
      </w:pPr>
    </w:p>
    <w:p w:rsidRDefault="00D46105" w:rsidP="00D46105" w:rsidR="00D46105">
      <w:pPr>
        <w:ind w:firstLine="283"/>
        <w:jc w:val="both"/>
      </w:pPr>
      <w:r>
        <w:t>Utvrđuje se  da je skraćeni oglas o prodaji oglašen u dnevnom tisku Slobodna Dalmacija dana  2017. godine te u cijelosti  na internet stranicama HGK-a i VTS-a, a o čemu  je stečajna upraviteljica dostavila dokaze uz podnesak od 13.veljače 2017.godine.</w:t>
      </w:r>
    </w:p>
    <w:p w:rsidRDefault="00D46105" w:rsidP="00D46105" w:rsidR="00D46105">
      <w:pPr>
        <w:ind w:firstLine="283"/>
        <w:jc w:val="both"/>
      </w:pPr>
    </w:p>
    <w:p w:rsidRDefault="00D46105" w:rsidP="00D46105" w:rsidR="00D46105">
      <w:pPr>
        <w:ind w:firstLine="283"/>
        <w:jc w:val="both"/>
      </w:pPr>
      <w:r>
        <w:t xml:space="preserve">Rješenjem suda od 14.ožujka 2017.godine četvrto dražbeno ročište je na prijedlog potencijalnog ponuditelja BBB GROUP odgođeno za 29.ožujka 2017.godine u 12,00 sati. </w:t>
      </w:r>
    </w:p>
    <w:p w:rsidRDefault="00D46105" w:rsidP="00D46105" w:rsidR="00D46105">
      <w:pPr>
        <w:jc w:val="both"/>
      </w:pPr>
    </w:p>
    <w:p w:rsidRDefault="00D46105" w:rsidP="00D46105" w:rsidR="00D46105">
      <w:pPr>
        <w:ind w:firstLine="708"/>
        <w:jc w:val="both"/>
      </w:pPr>
      <w:r>
        <w:t>Prema podacima računovodstvene službe ovog suda  nije izvršena uplata zatraženog osiguranja niti za današnje dražbeno ročište.</w:t>
      </w:r>
    </w:p>
    <w:p w:rsidRDefault="00E378C5" w:rsidP="00D46105" w:rsidR="00E378C5">
      <w:pPr>
        <w:ind w:firstLine="708"/>
        <w:jc w:val="both"/>
      </w:pPr>
    </w:p>
    <w:p w:rsidRDefault="00D46105" w:rsidP="00D46105" w:rsidR="00E378C5">
      <w:pPr>
        <w:jc w:val="both"/>
      </w:pPr>
      <w:r>
        <w:t xml:space="preserve"> </w:t>
      </w:r>
      <w:r>
        <w:tab/>
      </w:r>
    </w:p>
    <w:p w:rsidRDefault="00E378C5" w:rsidP="00D46105" w:rsidR="00D46105">
      <w:pPr>
        <w:jc w:val="both"/>
      </w:pPr>
      <w:r>
        <w:lastRenderedPageBreak/>
        <w:t>Stečajna upraviteljica obaviještava sud da je predstavnik potencijalnog ponuditelja BBB GROUP telefonskim putem kontaktirao stečajnu upraviteljicu te je obavijestio da će u narednih 10 dana biti u mogućnosti uplatiti jamčevinu za IV dražbeno ročište u ovom postupku, radi čega predlaže da se ovo ročište odgodi na daljnji rok od 15 dana.</w:t>
      </w:r>
    </w:p>
    <w:p w:rsidRDefault="00E378C5" w:rsidP="00D46105" w:rsidR="00E378C5">
      <w:pPr>
        <w:jc w:val="both"/>
      </w:pPr>
    </w:p>
    <w:p w:rsidRDefault="00E378C5" w:rsidP="00D46105" w:rsidR="00E378C5">
      <w:pPr>
        <w:jc w:val="both"/>
      </w:pPr>
      <w:r>
        <w:tab/>
        <w:t>Uzimajući u obzir prethodno izneseno , st</w:t>
      </w:r>
      <w:r w:rsidR="00D46105">
        <w:t xml:space="preserve">ečajna upraviteljica </w:t>
      </w:r>
      <w:r>
        <w:t>izjavljuje da je suglasna da se IV dražbeno ročište u ovom predmetu ponovno odgodi na rok od 15 dana kako bi potencijalni ponuditelj BBB GROUP uplatio jamčevinu radi kupnje nekretnine stečajnog dužnika u stečajnom postupku.</w:t>
      </w:r>
    </w:p>
    <w:p w:rsidRDefault="00E378C5" w:rsidP="00D46105" w:rsidR="00E378C5">
      <w:pPr>
        <w:jc w:val="both"/>
      </w:pPr>
    </w:p>
    <w:p w:rsidRDefault="00D46105" w:rsidP="00D46105" w:rsidR="00D46105">
      <w:pPr>
        <w:jc w:val="both"/>
      </w:pPr>
      <w:r>
        <w:tab/>
        <w:t xml:space="preserve">Sud donosi </w:t>
      </w:r>
    </w:p>
    <w:p w:rsidRDefault="00D46105" w:rsidP="00D46105" w:rsidR="00D46105">
      <w:pPr>
        <w:jc w:val="both"/>
      </w:pPr>
    </w:p>
    <w:p w:rsidRDefault="00D46105" w:rsidP="00D46105" w:rsidR="00D46105">
      <w:pPr>
        <w:jc w:val="center"/>
      </w:pPr>
      <w:r>
        <w:t>r j e š e n j e</w:t>
      </w:r>
    </w:p>
    <w:p w:rsidRDefault="00D46105" w:rsidP="00D46105" w:rsidR="00D46105">
      <w:pPr>
        <w:jc w:val="both"/>
      </w:pPr>
    </w:p>
    <w:p w:rsidRDefault="00D46105" w:rsidP="00E378C5" w:rsidR="00E378C5">
      <w:pPr>
        <w:jc w:val="both"/>
      </w:pPr>
      <w:r>
        <w:tab/>
      </w:r>
      <w:r w:rsidR="00E378C5">
        <w:t>Današnje IV ročište radi prodaje  imovine uvodom označenog dužnika se odgađa na rok od 15 dana.</w:t>
      </w:r>
    </w:p>
    <w:p w:rsidRDefault="00E378C5" w:rsidP="00E378C5" w:rsidR="00E378C5">
      <w:pPr>
        <w:jc w:val="both"/>
      </w:pPr>
    </w:p>
    <w:p w:rsidRDefault="00E378C5" w:rsidP="00E378C5" w:rsidR="00E378C5">
      <w:pPr>
        <w:pStyle w:val="Tijeloteksta-uvlaka2"/>
        <w:spacing w:lineRule="auto" w:line="240" w:after="0"/>
        <w:ind w:firstLine="425"/>
        <w:jc w:val="both"/>
      </w:pPr>
      <w:r>
        <w:tab/>
        <w:t xml:space="preserve">Četvrto ročište radi prodaje predmetne nekretnine stečajnog dužnika i to čest. zem. 310/45, ukupne površine 8677 m2 označene kao pašnjak, te čest. zem.310/54 ukupne površine 13861 m2 koje se nalaze u gospodarskoj zoni u Čaporicama, ZU 439 k.o. Čaporice po početnoj cijeni od 690.000,00 kn koja predstavlja prodajnu početnu cijenu na četvrtom  ročištu za prodaju, određuje se za dan </w:t>
      </w:r>
    </w:p>
    <w:p w:rsidRDefault="00E378C5" w:rsidP="00E378C5" w:rsidR="00E378C5">
      <w:pPr>
        <w:pStyle w:val="Tijeloteksta-uvlaka2"/>
        <w:spacing w:lineRule="auto" w:line="240" w:after="0"/>
        <w:ind w:firstLine="425"/>
        <w:jc w:val="both"/>
      </w:pPr>
    </w:p>
    <w:p w:rsidRDefault="00E378C5" w:rsidP="00E378C5" w:rsidR="00E378C5">
      <w:pPr>
        <w:pStyle w:val="Tijeloteksta-uvlaka2"/>
        <w:spacing w:lineRule="auto" w:line="240" w:after="0"/>
        <w:ind w:firstLine="425"/>
        <w:jc w:val="center"/>
      </w:pPr>
      <w:r>
        <w:rPr>
          <w:b/>
        </w:rPr>
        <w:t>18.travnja  2017. godine u 9,30 sati</w:t>
      </w:r>
      <w:r>
        <w:t>.</w:t>
      </w:r>
    </w:p>
    <w:p w:rsidRDefault="00E378C5" w:rsidP="00E378C5" w:rsidR="00E378C5">
      <w:pPr>
        <w:pStyle w:val="Tijeloteksta-uvlaka2"/>
        <w:spacing w:lineRule="auto" w:line="240" w:after="0"/>
        <w:ind w:firstLine="425"/>
        <w:jc w:val="center"/>
      </w:pPr>
    </w:p>
    <w:p w:rsidRDefault="00E378C5" w:rsidP="00E378C5" w:rsidR="00E378C5">
      <w:pPr>
        <w:pStyle w:val="Tijeloteksta-uvlaka2"/>
        <w:spacing w:lineRule="auto" w:line="240" w:after="0"/>
        <w:jc w:val="both"/>
      </w:pPr>
      <w:r>
        <w:t xml:space="preserve">što stečajna upraviteljica prima na znanje i služi joj umjesto poziva dok će  ponuditelji  o četvrtom dražbenom ročištu biti obaviješteni isticanjem predmetnog zapisnika na mrežnoj stranici e-oglasne ploče sudova. </w:t>
      </w:r>
    </w:p>
    <w:p w:rsidRDefault="00E378C5" w:rsidP="00E378C5" w:rsidR="00E378C5">
      <w:pPr>
        <w:jc w:val="both"/>
      </w:pPr>
    </w:p>
    <w:p w:rsidRDefault="00E378C5" w:rsidP="00E378C5" w:rsidR="00E378C5">
      <w:pPr>
        <w:ind w:firstLine="708"/>
      </w:pPr>
      <w:r>
        <w:t>Dovršeno u 12:05 sati.</w:t>
      </w:r>
    </w:p>
    <w:p w:rsidRDefault="00E378C5" w:rsidP="00E378C5" w:rsidR="00E378C5">
      <w:pPr>
        <w:ind w:firstLine="708"/>
      </w:pPr>
    </w:p>
    <w:p w:rsidRDefault="00E378C5" w:rsidP="00E378C5" w:rsidR="00E378C5">
      <w:pPr>
        <w:ind w:left="3540"/>
        <w:jc w:val="center"/>
      </w:pPr>
      <w:r>
        <w:t xml:space="preserve">  sudac </w:t>
      </w:r>
      <w:r>
        <w:tab/>
      </w:r>
      <w:r>
        <w:tab/>
      </w:r>
      <w:r>
        <w:tab/>
        <w:t>stečajna upraviteljica</w:t>
      </w:r>
    </w:p>
    <w:p w:rsidRDefault="00E378C5" w:rsidP="00E378C5" w:rsidR="00E378C5">
      <w:pPr>
        <w:jc w:val="center"/>
      </w:pPr>
    </w:p>
    <w:p w:rsidRDefault="00E378C5" w:rsidP="00E378C5" w:rsidR="00E378C5">
      <w:pPr>
        <w:jc w:val="both"/>
      </w:pPr>
    </w:p>
    <w:p w:rsidRDefault="00E378C5" w:rsidP="00E378C5" w:rsidR="00E378C5">
      <w:pPr>
        <w:jc w:val="both"/>
      </w:pPr>
    </w:p>
    <w:p w:rsidRDefault="00E378C5" w:rsidP="00E378C5" w:rsidR="00E378C5">
      <w:r>
        <w:t xml:space="preserve">                                                               zapisničar</w:t>
      </w:r>
      <w:r>
        <w:tab/>
      </w:r>
      <w:r>
        <w:tab/>
      </w:r>
      <w:r>
        <w:tab/>
        <w:t xml:space="preserve">          </w:t>
      </w:r>
    </w:p>
    <w:p w:rsidRDefault="00E378C5" w:rsidP="00E378C5" w:rsidR="00E378C5">
      <w:pPr>
        <w:jc w:val="both"/>
      </w:pPr>
    </w:p>
    <w:p w:rsidRDefault="00E378C5" w:rsidP="00E378C5" w:rsidR="00E378C5">
      <w:pPr>
        <w:jc w:val="both"/>
      </w:pPr>
    </w:p>
    <w:p w:rsidRDefault="00E378C5" w:rsidP="00E378C5" w:rsidR="00E378C5">
      <w:r>
        <w:t xml:space="preserve">                                                               </w:t>
      </w:r>
    </w:p>
    <w:p w:rsidRDefault="00E378C5" w:rsidP="00E378C5" w:rsidR="00E378C5"/>
    <w:p w:rsidRDefault="00D46105" w:rsidP="00D46105" w:rsidR="00D46105">
      <w:pPr>
        <w:jc w:val="both"/>
      </w:pPr>
    </w:p>
    <w:p w:rsidRDefault="00D46105" w:rsidP="00E378C5" w:rsidR="00D46105">
      <w:pPr>
        <w:jc w:val="both"/>
      </w:pPr>
      <w:r>
        <w:tab/>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6105"/>
    <w:rsid w:val="00CF2794"/>
    <w:rsid w:val="00D46105"/>
    <w:rsid w:val="00E36D52"/>
    <w:rsid w:val="00E378C5"/>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6105"/>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D46105"/>
    <w:pPr>
      <w:jc w:val="both"/>
    </w:pPr>
  </w:style>
  <w:style w:customStyle="true" w:styleId="TijelotekstaChar" w:type="character">
    <w:name w:val="Tijelo teksta Char"/>
    <w:basedOn w:val="Zadanifontodlomka"/>
    <w:link w:val="Tijeloteksta"/>
    <w:semiHidden/>
    <w:rsid w:val="00D46105"/>
    <w:rPr>
      <w:rFonts w:eastAsia="Times New Roman"/>
      <w:lang w:eastAsia="hr-HR"/>
    </w:rPr>
  </w:style>
  <w:style w:styleId="Tijeloteksta-uvlaka2" w:type="paragraph">
    <w:name w:val="Body Text Indent 2"/>
    <w:basedOn w:val="Normal"/>
    <w:link w:val="Tijeloteksta-uvlaka2Char"/>
    <w:uiPriority w:val="99"/>
    <w:semiHidden/>
    <w:unhideWhenUsed/>
    <w:rsid w:val="00D46105"/>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D46105"/>
    <w:rPr>
      <w:rFonts w:eastAsia="Times New Roman"/>
      <w:lang w:eastAsia="hr-HR"/>
    </w:rPr>
  </w:style>
  <w:style w:styleId="Tekstrezerviranogmjesta" w:type="character">
    <w:name w:val="Placeholder Text"/>
    <w:basedOn w:val="Zadanifontodlomka"/>
    <w:uiPriority w:val="99"/>
    <w:semiHidden/>
    <w:rsid w:val="00CF2794"/>
    <w:rPr>
      <w:color w:val="808080"/>
      <w:bdr w:space="0" w:sz="0" w:color="auto" w:val="none"/>
      <w:shd w:fill="auto" w:color="auto" w:val="clear"/>
    </w:rPr>
  </w:style>
  <w:style w:customStyle="true" w:styleId="eSPISCCParagraphDefaultFont" w:type="character">
    <w:name w:val="eSPIS_CC_Paragraph Default Font"/>
    <w:basedOn w:val="Zadanifontodlomka"/>
    <w:rsid w:val="00CF27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2794"/>
    <w:rPr>
      <w:bdr w:space="0" w:sz="0" w:color="auto" w:val="none"/>
      <w:shd w:fill="FFFFCC" w:color="auto" w:val="clear"/>
      <w:lang w:val="hr-HR"/>
    </w:rPr>
  </w:style>
  <w:style w:customStyle="true" w:styleId="PozadinaSvijetloCrvena" w:type="character">
    <w:name w:val="Pozadina_SvijetloCrvena"/>
    <w:basedOn w:val="eSPISCCParagraphDefaultFont"/>
    <w:rsid w:val="00CF27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27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6105"/>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D46105"/>
    <w:pPr>
      <w:jc w:val="both"/>
    </w:pPr>
  </w:style>
  <w:style w:customStyle="1" w:styleId="TijelotekstaChar" w:type="character">
    <w:name w:val="Tijelo teksta Char"/>
    <w:basedOn w:val="Zadanifontodlomka"/>
    <w:link w:val="Tijeloteksta"/>
    <w:semiHidden/>
    <w:rsid w:val="00D46105"/>
    <w:rPr>
      <w:rFonts w:eastAsia="Times New Roman"/>
      <w:lang w:eastAsia="hr-HR"/>
    </w:rPr>
  </w:style>
  <w:style w:styleId="Tijeloteksta-uvlaka2" w:type="paragraph">
    <w:name w:val="Body Text Indent 2"/>
    <w:basedOn w:val="Normal"/>
    <w:link w:val="Tijeloteksta-uvlaka2Char"/>
    <w:uiPriority w:val="99"/>
    <w:semiHidden/>
    <w:unhideWhenUsed/>
    <w:rsid w:val="00D46105"/>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D46105"/>
    <w:rPr>
      <w:rFonts w:eastAsia="Times New Roman"/>
      <w:lang w:eastAsia="hr-HR"/>
    </w:rPr>
  </w:style>
  <w:style w:styleId="Tekstrezerviranogmjesta" w:type="character">
    <w:name w:val="Placeholder Text"/>
    <w:basedOn w:val="Zadanifontodlomka"/>
    <w:uiPriority w:val="99"/>
    <w:semiHidden/>
    <w:rsid w:val="00CF2794"/>
    <w:rPr>
      <w:color w:val="808080"/>
      <w:bdr w:color="auto" w:space="0" w:sz="0" w:val="none"/>
      <w:shd w:color="auto" w:fill="auto" w:val="clear"/>
    </w:rPr>
  </w:style>
  <w:style w:customStyle="1" w:styleId="eSPISCCParagraphDefaultFont" w:type="character">
    <w:name w:val="eSPIS_CC_Paragraph Default Font"/>
    <w:basedOn w:val="Zadanifontodlomka"/>
    <w:rsid w:val="00CF27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2794"/>
    <w:rPr>
      <w:bdr w:color="auto" w:space="0" w:sz="0" w:val="none"/>
      <w:shd w:color="auto" w:fill="FFFFCC" w:val="clear"/>
      <w:lang w:val="hr-HR"/>
    </w:rPr>
  </w:style>
  <w:style w:customStyle="1" w:styleId="PozadinaSvijetloCrvena" w:type="character">
    <w:name w:val="Pozadina_SvijetloCrvena"/>
    <w:basedOn w:val="eSPISCCParagraphDefaultFont"/>
    <w:rsid w:val="00CF27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27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1343291">
      <w:bodyDiv w:val="true"/>
      <w:marLeft w:val="0"/>
      <w:marRight w:val="0"/>
      <w:marTop w:val="0"/>
      <w:marBottom w:val="0"/>
      <w:divBdr>
        <w:top w:space="0" w:sz="0" w:color="auto" w:val="none"/>
        <w:left w:space="0" w:sz="0" w:color="auto" w:val="none"/>
        <w:bottom w:space="0" w:sz="0" w:color="auto" w:val="none"/>
        <w:right w:space="0" w:sz="0" w:color="auto" w:val="none"/>
      </w:divBdr>
    </w:div>
    <w:div w:id="15747741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ožujka 2017.</izvorni_sadrzaj>
    <derivirana_varijabla naziv="DomainObject.PlaniraniZavrsetakDatum_1">29. ožujka 2017.</derivirana_varijabla>
  </DomainObject.PlaniraniZavrsetakDatum>
  <DomainObject.PlaniraniPocetakDatum>
    <izvorni_sadrzaj>29. ožujka 2017.</izvorni_sadrzaj>
    <derivirana_varijabla naziv="DomainObject.PlaniraniPocetakDatum_1">29.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ožujka 2017.</izvorni_sadrzaj>
    <derivirana_varijabla naziv="DomainObject.Zapisnik.DatumKreiranja_1">29. ožujka 2017.</derivirana_varijabla>
  </DomainObject.Zapisnik.DatumKreiranja>
  <DomainObject.Zapisnik.ImovinskaKorist>
    <izvorni_sadrzaj/>
    <derivirana_varijabla naziv="DomainObject.Zapisnik.ImovinskaKorist_1"/>
  </DomainObject.Zapisnik.ImovinskaKorist>
  <DomainObject.Zapisnik.Oznaka>
    <izvorni_sadrzaj>St-54/2013-186</izvorni_sadrzaj>
    <derivirana_varijabla naziv="DomainObject.Zapisnik.Oznaka_1">St-54/2013-186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St-54/2013-186</izvorni_sadrzaj>
    <derivirana_varijabla naziv="DomainObject.PoslovniBrojDokumenta_1">St-54/2013-186</derivirana_varijabla>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476</properties:Words>
  <properties:Characters>2685</properties:Characters>
  <properties:Lines>92</properties:Lines>
  <properties:Paragraphs>31</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2017-03-20T09:00:00Z</dcterms:created>
  <dc:creator>Velimir Vuković</dc:creator>
  <cp:lastModifiedBy>Marija Elez</cp:lastModifiedBy>
  <cp:lastPrinted>2017-03-29T10:06:00Z</cp:lastPrinted>
  <dcterms:modified xmlns:xsi="http://www.w3.org/2001/XMLSchema-instance" xsi:type="dcterms:W3CDTF">2017-03-29T10:07:00Z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St-54/2013-186 / Zapisnik - Ročište za dražbu</vt:lpwstr>
  </prop:property>
  <prop:property name="CC_coloring" pid="4" fmtid="{D5CDD505-2E9C-101B-9397-08002B2CF9AE}">
    <vt:bool>false</vt:bool>
  </prop:property>
  <prop:property name="BrojStranica" pid="5" fmtid="{D5CDD505-2E9C-101B-9397-08002B2CF9AE}">
    <vt:i4>2</vt:i4>
  </prop:property>
</prop:Properties>
</file>