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54f9" w14:paraId="e8754f9" w:rsidRDefault="00D544E5" w:rsidP="00910611" w:rsidR="00D544E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44E5" w:rsidP="00910611" w:rsidR="00D544E5">
      <w:r>
        <w:rPr>
          <w:rFonts w:eastAsia="MS Mincho"/>
        </w:rPr>
        <w:t xml:space="preserve">   REPUBLIKA HRVATSKA</w:t>
      </w:r>
    </w:p>
    <w:p w:rsidRDefault="00D544E5" w:rsidP="00910611" w:rsidR="00D544E5">
      <w:r>
        <w:rPr>
          <w:rFonts w:eastAsia="MS Mincho"/>
        </w:rPr>
        <w:t>TRGOVAČKI SUD U RIJECI</w:t>
      </w:r>
    </w:p>
    <w:p w:rsidRDefault="00D544E5" w:rsidP="00D544E5" w:rsidR="001C7A55" w:rsidRPr="00D544E5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604D" w:rsidP="00321306" w:rsidR="00105222">
      <w:pPr>
        <w:jc w:val="right"/>
      </w:pPr>
      <w:r>
        <w:t>Poslovni</w:t>
      </w:r>
      <w:r w:rsidRPr="00F10B10">
        <w:t xml:space="preserve"> </w:t>
      </w:r>
      <w:r>
        <w:t>broj</w:t>
      </w:r>
      <w:r w:rsidRPr="00F10B10">
        <w:t xml:space="preserve"> 15 St-</w:t>
      </w:r>
      <w:r w:rsidR="0069250E">
        <w:t>182/17-19</w:t>
      </w:r>
    </w:p>
    <w:p w:rsidRDefault="00105222" w:rsidP="00321306" w:rsidR="00105222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2C613F" w:rsidR="002C613F" w:rsidRPr="00A037DC">
      <w:pPr>
        <w:jc w:val="both"/>
      </w:pPr>
    </w:p>
    <w:p w:rsidRDefault="002C613F" w:rsidP="002C613F" w:rsidR="00405479" w:rsidRPr="00405479">
      <w:pPr>
        <w:jc w:val="both"/>
      </w:pPr>
      <w:r>
        <w:tab/>
      </w:r>
      <w:r w:rsidR="00EC7A98" w:rsidRPr="00AD3611">
        <w:t xml:space="preserve">Trgovački sud u Rijeci, OIB 88785964957, po sucu pojedincu Danieli Korlević, u prethodnom postupku radi utvrđivanja pretpostavki za otvaranje </w:t>
      </w:r>
      <w:r w:rsidR="00EC7A98">
        <w:t xml:space="preserve">stečajnog postupka nad dužnikom </w:t>
      </w:r>
      <w:r w:rsidR="00EC7A98" w:rsidRPr="00AD3611">
        <w:t>trgovačkim društvom</w:t>
      </w:r>
      <w:r w:rsidR="00EC7A98">
        <w:rPr>
          <w:b/>
        </w:rPr>
        <w:t xml:space="preserve"> </w:t>
      </w:r>
      <w:r w:rsidR="0069250E" w:rsidRPr="00096F8A">
        <w:rPr>
          <w:b/>
        </w:rPr>
        <w:t>CENTAR KERAMIKE KOSTRENA društvo s ograničenom odgovornošću za trgovinu i usluge, Kostrena, Paveki bb, OIB 52809511688</w:t>
      </w:r>
      <w:r w:rsidR="00405479" w:rsidRPr="00405479">
        <w:t xml:space="preserve">, dana </w:t>
      </w:r>
      <w:r>
        <w:t>19. ožujka</w:t>
      </w:r>
      <w:r w:rsidR="00405479">
        <w:t xml:space="preserve"> 2018</w:t>
      </w:r>
      <w:r w:rsidR="00405479" w:rsidRPr="00405479">
        <w:t xml:space="preserve">. </w:t>
      </w:r>
    </w:p>
    <w:p w:rsidRDefault="00FA7CB6" w:rsidP="009B6B23" w:rsidR="00FA7CB6" w:rsidRPr="009B6B23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83329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A8604D" w:rsidRPr="00CC2D6F">
        <w:t>trgovačkim</w:t>
      </w:r>
      <w:r w:rsidR="00A8604D">
        <w:t xml:space="preserve"> </w:t>
      </w:r>
      <w:r w:rsidR="009E2A1E">
        <w:t xml:space="preserve">društvom </w:t>
      </w:r>
      <w:r w:rsidR="0069250E" w:rsidRPr="00096F8A">
        <w:rPr>
          <w:b/>
        </w:rPr>
        <w:t>CENTAR KERAMIKE KOSTRENA društvo s ograničenom odgovornošću za trgovinu i usluge, Kostrena, Paveki bb, OIB 52809511688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68231A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69250E" w:rsidRPr="0069250E">
        <w:rPr>
          <w:b/>
          <w:bCs/>
        </w:rPr>
        <w:t>Gordana Padjen Štefanić iz Rijeke, Ciottina 20, OIB 18837874897</w:t>
      </w:r>
      <w:r w:rsidR="0069250E">
        <w:rPr>
          <w:b/>
          <w:bCs/>
        </w:rPr>
        <w:t>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EC7A98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9E2A1E">
        <w:t xml:space="preserve">društvom </w:t>
      </w:r>
      <w:r w:rsidR="0069250E" w:rsidRPr="00096F8A">
        <w:rPr>
          <w:b/>
        </w:rPr>
        <w:t>CENTAR KERAMIKE KOSTRENA društvo s ograničenom odgovornošću za trgovinu i usluge, Kostrena, Paveki bb, OIB 52809511688</w:t>
      </w:r>
      <w:r w:rsidR="00EC7A98">
        <w:rPr>
          <w:b/>
        </w:rPr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2C613F" w:rsidP="008502FF" w:rsidR="008502FF" w:rsidRPr="00096F8A">
      <w:pPr>
        <w:jc w:val="both"/>
      </w:pPr>
      <w:r>
        <w:tab/>
      </w:r>
      <w:r w:rsidR="008502FF" w:rsidRPr="00096F8A">
        <w:t xml:space="preserve">Predlagatelj je 17. ožujka 2017. godine podnio prijedlog za otvaranje stečajnog postupka nad dužnikom CENTAR KERAMIKE KOSTRENA društvo s ograničenom odgovornošću za trgovinu i usluge, Kostrena, Paveki bb, OIB 52809511688 (dalje: dužnik). </w:t>
      </w:r>
    </w:p>
    <w:p w:rsidRDefault="008502FF" w:rsidP="008502FF" w:rsidR="008502FF" w:rsidRPr="00096F8A">
      <w:pPr>
        <w:jc w:val="both"/>
      </w:pPr>
      <w:r w:rsidRPr="00096F8A">
        <w:tab/>
        <w:t>Predlagatelj je u prijedlogu naveo da ima tražbinu prema dužniku u iznosu 5.241,60 kn, koja se temelji na obračunatoj, a neisplaćenoj plaći za prosinac 2016. i siječanj 2017. godine. Navodi da dužnik nije namirio tražbinu zbog nedostatka sredstava i prestanka obavljanja djelatnosti (zatvaranja trgovine).</w:t>
      </w:r>
    </w:p>
    <w:p w:rsidRDefault="008502FF" w:rsidP="008502FF" w:rsidR="008502FF" w:rsidRPr="00096F8A">
      <w:pPr>
        <w:jc w:val="both"/>
      </w:pPr>
      <w:r w:rsidRPr="00096F8A">
        <w:lastRenderedPageBreak/>
        <w:tab/>
        <w:t xml:space="preserve">Predlagatelj je učinio vjerojatnim postojanje stečajnog razloga nesposobnost za plaćanje iz čl.5. SZ-a. Naime, uvidom u potvrdu Financijske agencije od 11. listopada 2017. godine utvrđeno je da je na računima dužnika evidentirano 216 dana neprekidne blokade zbog nepodmirenih osnova za plaćanje evidentiranih u Očevidniku redoslijeda osnova za plaćanje ima evidentirane neizvršene osnove za plaćanje. Nepodmirene obveze iznose 26.658,97 kn. </w:t>
      </w:r>
    </w:p>
    <w:p w:rsidRDefault="008502FF" w:rsidP="008502FF" w:rsidR="008502FF" w:rsidRPr="00096F8A">
      <w:pPr>
        <w:jc w:val="both"/>
      </w:pPr>
      <w:r w:rsidRPr="00096F8A">
        <w:tab/>
        <w:t xml:space="preserve">Dužnik je dana 27. srpnja 2017. godine zatvorio poslovni račun u banci, ali se dani blokade računa vode i za razdoblje nakon gašenja posljednjeg računa budući dužnik i dalje ima evidentiranih neizvršenih osnova za plaćanje koje će se u slučaju otvaranja novog računa u bilo kojoj banci nastaviti izvršavati istim redoslijedom sukladno čl.18. st.3. Zakona o provedbi ovrhe na novčanim sredstvima. </w:t>
      </w:r>
    </w:p>
    <w:p w:rsidRDefault="008502FF" w:rsidP="008502FF" w:rsidR="008502FF">
      <w:pPr>
        <w:jc w:val="both"/>
        <w:rPr>
          <w:lang w:eastAsia="en-US"/>
        </w:rPr>
      </w:pPr>
      <w:r>
        <w:rPr>
          <w:lang w:eastAsia="en-US"/>
        </w:rPr>
        <w:tab/>
        <w:t xml:space="preserve">Rješenjem posl. broj St-182/17-6 od 09. studenoga 2017. godine pokrenut je prethodni postupak radi </w:t>
      </w:r>
      <w:r w:rsidRPr="008E6661">
        <w:rPr>
          <w:lang w:eastAsia="en-US"/>
        </w:rPr>
        <w:t>utvrđivanja pretpostavki za otvaranje stečajnog postupka nad dužnikom i imenovan privremeni stečajni upravitelj, čija je dužnost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</w:p>
    <w:p w:rsidRDefault="008502FF" w:rsidP="008502FF" w:rsidR="008502FF" w:rsidRPr="00096F8A">
      <w:pPr>
        <w:jc w:val="both"/>
      </w:pPr>
      <w:r w:rsidRPr="00096F8A">
        <w:tab/>
        <w:t xml:space="preserve">Prema podacima FINE od 11. listopada 2017. godine dužnik u Očevidniku redoslijeda osnova za plaćanje ima iskazane nepodmirene obveze u iznosu 26.658,97 kn, a dužnikov račun je u neprekidnoj blokadi ukupno 216 dana, zbog čega je kod dužnika ostvaren stečajni razlog nesposobnost za plaćanje. </w:t>
      </w:r>
    </w:p>
    <w:p w:rsidRDefault="008502FF" w:rsidP="008502FF" w:rsidR="008502FF" w:rsidRPr="00096F8A">
      <w:pPr>
        <w:jc w:val="both"/>
      </w:pPr>
      <w:r w:rsidRPr="00096F8A">
        <w:tab/>
        <w:t xml:space="preserve">Prema bilanci na dan 31. prosinca 2015. godine dužnik ima iskazanu ukupnu imovinu u visini 71.499,00 kn, koja se sastoji od: kratkotrajne imovine u visini 41.253,00 kn, od čega zalihe u visini 39.129,00 kn, potraživanja u visini 306,00 kn i novac, odnosno kratkotrajna imovina u visini 1.818,00 kn. </w:t>
      </w:r>
    </w:p>
    <w:p w:rsidRDefault="008502FF" w:rsidP="008502FF" w:rsidR="008502FF" w:rsidRPr="00096F8A">
      <w:pPr>
        <w:jc w:val="both"/>
      </w:pPr>
      <w:r w:rsidRPr="00096F8A">
        <w:tab/>
      </w:r>
      <w:r>
        <w:t>P</w:t>
      </w:r>
      <w:r w:rsidRPr="00096F8A">
        <w:t xml:space="preserve">rivremeni stečajni upravitelj </w:t>
      </w:r>
      <w:r>
        <w:t>je k</w:t>
      </w:r>
      <w:r w:rsidRPr="00096F8A">
        <w:t xml:space="preserve">ontrolom utvrdio da dužnik nema u blagajni niti na računima nikakvog novca i nema zaliha. </w:t>
      </w:r>
      <w:r w:rsidRPr="00096F8A">
        <w:tab/>
        <w:t xml:space="preserve">Na upit suda zastupnik dužnika po zakonu </w:t>
      </w:r>
      <w:r>
        <w:t>je izjavio</w:t>
      </w:r>
      <w:r w:rsidRPr="00096F8A">
        <w:t xml:space="preserve"> da su zalihe robe unovčene tijekom 2016. godine. </w:t>
      </w:r>
    </w:p>
    <w:p w:rsidRDefault="008502FF" w:rsidP="008502FF" w:rsidR="008502FF" w:rsidRPr="00096F8A">
      <w:pPr>
        <w:jc w:val="both"/>
      </w:pPr>
      <w:r>
        <w:tab/>
      </w:r>
      <w:r w:rsidRPr="00096F8A">
        <w:t>Obveze iskazane u bilanci na dan 31. prosinca 2015. godine u iznosu 135.495,00 kn ne mogu se podmiriti imovinom dužnika, zbog čega je kod dužnika ostvaren</w:t>
      </w:r>
      <w:r>
        <w:t xml:space="preserve"> i</w:t>
      </w:r>
      <w:r w:rsidRPr="00096F8A">
        <w:t xml:space="preserve"> stečajni razlog prezaduženost. </w:t>
      </w:r>
    </w:p>
    <w:p w:rsidRDefault="008502FF" w:rsidP="008502FF" w:rsidR="008502FF" w:rsidRPr="00096F8A">
      <w:pPr>
        <w:jc w:val="both"/>
      </w:pPr>
      <w:r w:rsidRPr="00096F8A">
        <w:tab/>
        <w:t xml:space="preserve">Do završetka prethodnog postupka privremeni stečajni upravitelj zaključio je da imovina dužnika nije dostatna za namirenje troškova stečajnog postupka, te </w:t>
      </w:r>
      <w:r>
        <w:t xml:space="preserve">je </w:t>
      </w:r>
      <w:r w:rsidRPr="00096F8A">
        <w:t>predl</w:t>
      </w:r>
      <w:r>
        <w:t>ožio</w:t>
      </w:r>
      <w:r w:rsidRPr="00096F8A">
        <w:t xml:space="preserve"> sudu </w:t>
      </w:r>
      <w:r>
        <w:t xml:space="preserve">da pozove </w:t>
      </w:r>
      <w:r w:rsidRPr="00096F8A">
        <w:t>osobe koje imaju pravni interes za provedbom stečajnog postupka u roku od 15 dana uplat</w:t>
      </w:r>
      <w:r>
        <w:t>iti</w:t>
      </w:r>
      <w:r w:rsidRPr="00096F8A">
        <w:t xml:space="preserve"> predujam u iznosu 25.000,00 kn za namirenje troškova prethodnog i otvorenoga stečajnog postupka. </w:t>
      </w:r>
    </w:p>
    <w:p w:rsidRDefault="008502FF" w:rsidP="008502FF" w:rsidR="008502FF" w:rsidRPr="00096F8A">
      <w:pPr>
        <w:jc w:val="both"/>
      </w:pPr>
      <w:r w:rsidRPr="00096F8A">
        <w:tab/>
        <w:t>Specifikacija troškova obuhvaća trošak nagrade privremenom stečajnom upravitelju u bruto iznosu 7.000,00 kn, trošak nagrade stečajnom upravitelju u bruto iznosu 10.000,00 kn i troškovi vođenja knjigovodstva, izrada pečata, oglašavanje u iznosu 8.000,00 kn.</w:t>
      </w:r>
    </w:p>
    <w:p w:rsidRDefault="008502FF" w:rsidP="008502FF" w:rsidR="008502FF" w:rsidRPr="00096F8A">
      <w:pPr>
        <w:jc w:val="both"/>
      </w:pPr>
      <w:r w:rsidRPr="00096F8A">
        <w:tab/>
      </w:r>
      <w:r>
        <w:t>Na ročištu radi očitovanja o prijedlogu i rasprave o pretpostavkama za otvaranje stečajnog postupka z</w:t>
      </w:r>
      <w:r w:rsidRPr="00096F8A">
        <w:t xml:space="preserve">astupnik dužnika po zakonu </w:t>
      </w:r>
      <w:r>
        <w:t xml:space="preserve">nije imao </w:t>
      </w:r>
      <w:r w:rsidRPr="00096F8A">
        <w:t xml:space="preserve">primjedbi na izviješće i prijedlog privremenog stečajnog upravitelja. </w:t>
      </w:r>
    </w:p>
    <w:p w:rsidRDefault="0075619D" w:rsidP="008502FF" w:rsidR="00D94E39" w:rsidRPr="00D94E39">
      <w:pPr>
        <w:jc w:val="both"/>
      </w:pPr>
      <w:r>
        <w:lastRenderedPageBreak/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8502FF">
        <w:t>11</w:t>
      </w:r>
      <w:r w:rsidR="00A8604D">
        <w:t>. siječnja 2018.</w:t>
      </w:r>
      <w:r w:rsidRPr="00D94E39">
        <w:t xml:space="preserve"> pozvane su osobe koje imaju pravni interes za provedbom stečajnog postupka da u roku od 15 dana uplate predujam u visini od </w:t>
      </w:r>
      <w:r w:rsidR="008502FF">
        <w:t>25.0</w:t>
      </w:r>
      <w:r w:rsidR="00405479">
        <w:t>00</w:t>
      </w:r>
      <w:r w:rsidR="0075619D">
        <w:t>,00</w:t>
      </w:r>
      <w:r w:rsidRPr="00D94E39">
        <w:t xml:space="preserve"> kn, za namirenje trošk</w:t>
      </w:r>
      <w:r w:rsidR="00D7519E">
        <w:t>ova</w:t>
      </w:r>
      <w:r w:rsidR="00C0549F">
        <w:t xml:space="preserve"> </w:t>
      </w:r>
      <w:r w:rsidR="00A8604D">
        <w:t xml:space="preserve">prethodnog i 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>dana 11</w:t>
      </w:r>
      <w:r w:rsidR="0002490F">
        <w:t xml:space="preserve">. siječnja 2018. </w:t>
      </w:r>
      <w:r w:rsidRPr="00D94E39">
        <w:t>temeljem čl.12. st.1. SZ-a.</w:t>
      </w:r>
    </w:p>
    <w:p w:rsidRDefault="00D94E39" w:rsidP="00D94E39" w:rsidR="00D94E39" w:rsidRPr="00D94E39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8502FF">
        <w:t>11</w:t>
      </w:r>
      <w:r w:rsidR="00A8604D">
        <w:t>. siječnja 2018.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A8604D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2C613F">
        <w:rPr>
          <w:bCs/>
        </w:rPr>
        <w:t>19. ožujka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</w:p>
    <w:p w:rsidRDefault="00BD15F1" w:rsidP="005F6C7A" w:rsidR="00321306" w:rsidRPr="00C86EE1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554F6"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DA775B" w:rsidR="008B0102" w:rsidRPr="00D75197">
      <w:pPr>
        <w:ind w:firstLine="708" w:left="1416"/>
        <w:jc w:val="right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 Daniela Korlević</w:t>
      </w:r>
      <w:r>
        <w:rPr>
          <w:bCs/>
        </w:rPr>
        <w:t xml:space="preserve"> </w:t>
      </w:r>
    </w:p>
    <w:p w:rsidRDefault="00C30FD5" w:rsidP="00675E0A" w:rsidR="00C30FD5" w:rsidRPr="00D75197">
      <w:pPr>
        <w:ind w:firstLine="708" w:left="1416"/>
        <w:jc w:val="right"/>
      </w:pPr>
    </w:p>
    <w:p w:rsidRDefault="000712B8" w:rsidP="00EF2BBF" w:rsidR="00BD15F1">
      <w:pPr>
        <w:ind w:firstLine="708" w:left="1416"/>
        <w:jc w:val="right"/>
        <w:rPr>
          <w:bCs/>
          <w:sz w:val="22"/>
        </w:rPr>
      </w:pPr>
      <w:r>
        <w:rPr>
          <w:bCs/>
        </w:rPr>
        <w:t xml:space="preserve"> </w:t>
      </w:r>
    </w:p>
    <w:p w:rsidRDefault="00571715" w:rsidP="00571715" w:rsidR="00D77DE8" w:rsidRPr="00BF6495">
      <w:pPr>
        <w:ind w:firstLine="708" w:left="1416"/>
        <w:jc w:val="right"/>
        <w:rPr>
          <w:sz w:val="28"/>
        </w:rPr>
      </w:pPr>
      <w:r>
        <w:t xml:space="preserve"> </w:t>
      </w: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 w:rsidRPr="00F10B10">
      <w:pPr>
        <w:jc w:val="both"/>
        <w:rPr>
          <w:bCs/>
        </w:rPr>
      </w:pPr>
      <w:r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02490F" w:rsidR="001474D4" w:rsidRPr="0002490F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A8604D" w:rsidR="001474D4" w:rsidRPr="0002490F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4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F10B10">
    <w:pPr>
      <w:pStyle w:val="Zaglavlje"/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  <w:r w:rsidR="00A8604D">
      <w:t>Poslovni</w:t>
    </w:r>
    <w:r w:rsidR="008220C0" w:rsidRPr="00F10B10">
      <w:t xml:space="preserve"> </w:t>
    </w:r>
    <w:r w:rsidR="00A8604D">
      <w:t>broj</w:t>
    </w:r>
    <w:r w:rsidR="00DA1FFF" w:rsidRPr="00F10B10">
      <w:t xml:space="preserve"> 15 St</w:t>
    </w:r>
    <w:r w:rsidR="0055287B" w:rsidRPr="00F10B10">
      <w:t>-</w:t>
    </w:r>
    <w:r w:rsidR="00DA775B">
      <w:t>182</w:t>
    </w:r>
    <w:r w:rsidR="002A40F4">
      <w:t>/17-</w:t>
    </w:r>
    <w:r w:rsidR="00DA775B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2490F"/>
    <w:rsid w:val="000554F6"/>
    <w:rsid w:val="000606E5"/>
    <w:rsid w:val="00065A06"/>
    <w:rsid w:val="000701F8"/>
    <w:rsid w:val="000712B8"/>
    <w:rsid w:val="00073246"/>
    <w:rsid w:val="00076E17"/>
    <w:rsid w:val="000806E3"/>
    <w:rsid w:val="00082809"/>
    <w:rsid w:val="00096748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05222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67FF1"/>
    <w:rsid w:val="00174B4B"/>
    <w:rsid w:val="001754E7"/>
    <w:rsid w:val="001869F4"/>
    <w:rsid w:val="001972EB"/>
    <w:rsid w:val="001A7568"/>
    <w:rsid w:val="001C20C7"/>
    <w:rsid w:val="001C2269"/>
    <w:rsid w:val="001C73BB"/>
    <w:rsid w:val="001C7A55"/>
    <w:rsid w:val="001E174F"/>
    <w:rsid w:val="001F13A2"/>
    <w:rsid w:val="001F4981"/>
    <w:rsid w:val="001F6B62"/>
    <w:rsid w:val="002114DB"/>
    <w:rsid w:val="00212999"/>
    <w:rsid w:val="00213A81"/>
    <w:rsid w:val="00223778"/>
    <w:rsid w:val="00223CC6"/>
    <w:rsid w:val="0024728A"/>
    <w:rsid w:val="00253B86"/>
    <w:rsid w:val="00254C14"/>
    <w:rsid w:val="002555FE"/>
    <w:rsid w:val="00257566"/>
    <w:rsid w:val="00267A10"/>
    <w:rsid w:val="00284D00"/>
    <w:rsid w:val="00296C99"/>
    <w:rsid w:val="002A40F4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41CA"/>
    <w:rsid w:val="0037434A"/>
    <w:rsid w:val="0038053D"/>
    <w:rsid w:val="003828C9"/>
    <w:rsid w:val="003955C9"/>
    <w:rsid w:val="003A72D4"/>
    <w:rsid w:val="003B540A"/>
    <w:rsid w:val="003C0B7B"/>
    <w:rsid w:val="003C157D"/>
    <w:rsid w:val="003D2870"/>
    <w:rsid w:val="00405479"/>
    <w:rsid w:val="0041378B"/>
    <w:rsid w:val="0042316F"/>
    <w:rsid w:val="0042520D"/>
    <w:rsid w:val="004369E0"/>
    <w:rsid w:val="00440D91"/>
    <w:rsid w:val="0045137C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500B42"/>
    <w:rsid w:val="00535DD4"/>
    <w:rsid w:val="0055287B"/>
    <w:rsid w:val="00552E7C"/>
    <w:rsid w:val="005711C3"/>
    <w:rsid w:val="00571715"/>
    <w:rsid w:val="00573A70"/>
    <w:rsid w:val="00576115"/>
    <w:rsid w:val="00583566"/>
    <w:rsid w:val="005930B2"/>
    <w:rsid w:val="005B0C30"/>
    <w:rsid w:val="005C4A89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7EFE"/>
    <w:rsid w:val="006116FD"/>
    <w:rsid w:val="00613C09"/>
    <w:rsid w:val="00615F42"/>
    <w:rsid w:val="00624CA5"/>
    <w:rsid w:val="00640657"/>
    <w:rsid w:val="00651790"/>
    <w:rsid w:val="0065767A"/>
    <w:rsid w:val="00675E0A"/>
    <w:rsid w:val="00676FBE"/>
    <w:rsid w:val="0068231A"/>
    <w:rsid w:val="0069250E"/>
    <w:rsid w:val="00694F56"/>
    <w:rsid w:val="006A123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60CD6"/>
    <w:rsid w:val="00761920"/>
    <w:rsid w:val="007752A1"/>
    <w:rsid w:val="007756AD"/>
    <w:rsid w:val="00776F61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62B7F"/>
    <w:rsid w:val="00863C45"/>
    <w:rsid w:val="0086662F"/>
    <w:rsid w:val="00867511"/>
    <w:rsid w:val="00876EF2"/>
    <w:rsid w:val="00877D7A"/>
    <w:rsid w:val="008A496D"/>
    <w:rsid w:val="008B0102"/>
    <w:rsid w:val="008B7B42"/>
    <w:rsid w:val="008C188D"/>
    <w:rsid w:val="008C5052"/>
    <w:rsid w:val="008C5FC5"/>
    <w:rsid w:val="008C7EA8"/>
    <w:rsid w:val="008D096B"/>
    <w:rsid w:val="008D1F2A"/>
    <w:rsid w:val="008D4BD6"/>
    <w:rsid w:val="008F364A"/>
    <w:rsid w:val="008F3ADF"/>
    <w:rsid w:val="008F6CE9"/>
    <w:rsid w:val="008F7B91"/>
    <w:rsid w:val="00915172"/>
    <w:rsid w:val="00915A4E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0A"/>
    <w:rsid w:val="009823D9"/>
    <w:rsid w:val="009856D8"/>
    <w:rsid w:val="00990266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E0D85"/>
    <w:rsid w:val="009E0DB4"/>
    <w:rsid w:val="009E2A1E"/>
    <w:rsid w:val="009F41A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8604D"/>
    <w:rsid w:val="00AA031A"/>
    <w:rsid w:val="00AA6992"/>
    <w:rsid w:val="00AB1157"/>
    <w:rsid w:val="00AC3075"/>
    <w:rsid w:val="00AC6DC9"/>
    <w:rsid w:val="00AD089B"/>
    <w:rsid w:val="00AD51C1"/>
    <w:rsid w:val="00AE55E4"/>
    <w:rsid w:val="00AF3704"/>
    <w:rsid w:val="00B02A76"/>
    <w:rsid w:val="00B10E5A"/>
    <w:rsid w:val="00B350EF"/>
    <w:rsid w:val="00B42964"/>
    <w:rsid w:val="00B445B2"/>
    <w:rsid w:val="00B579B0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C3E34"/>
    <w:rsid w:val="00BD15F1"/>
    <w:rsid w:val="00BD1F8A"/>
    <w:rsid w:val="00BE5CEB"/>
    <w:rsid w:val="00BF018D"/>
    <w:rsid w:val="00BF1822"/>
    <w:rsid w:val="00BF6495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80"/>
    <w:rsid w:val="00D46C4F"/>
    <w:rsid w:val="00D5415B"/>
    <w:rsid w:val="00D544E5"/>
    <w:rsid w:val="00D55DB2"/>
    <w:rsid w:val="00D705C3"/>
    <w:rsid w:val="00D7519E"/>
    <w:rsid w:val="00D76D2B"/>
    <w:rsid w:val="00D77DE8"/>
    <w:rsid w:val="00D865E2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A775B"/>
    <w:rsid w:val="00DB39F0"/>
    <w:rsid w:val="00DD586A"/>
    <w:rsid w:val="00DD7334"/>
    <w:rsid w:val="00DE36C9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C7A98"/>
    <w:rsid w:val="00ED138E"/>
    <w:rsid w:val="00ED31AD"/>
    <w:rsid w:val="00ED3538"/>
    <w:rsid w:val="00EF0D70"/>
    <w:rsid w:val="00EF2BBF"/>
    <w:rsid w:val="00EF2CC3"/>
    <w:rsid w:val="00F05704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4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4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4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4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4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4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4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4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St-451/17</izvorni_sadrzaj>
    <derivirana_varijabla naziv="DomainObject.Predmet.PrimjedbaSuca_1">Veza St-451/17</derivirana_varijabla>
  </DomainObject.Predmet.PrimjedbaSuca>
  <DomainObject.Predmet.ProtustrankaFormated>
    <izvorni_sadrzaj>  CENTAR KERAMIKE KOSTRENA d.o.o.</izvorni_sadrzaj>
    <derivirana_varijabla naziv="DomainObject.Predmet.ProtustrankaFormated_1">  CENTAR KERAMIKE KOSTRENA d.o.o.</derivirana_varijabla>
  </DomainObject.Predmet.ProtustrankaFormated>
  <DomainObject.Predmet.ProtustrankaFormatedOIB>
    <izvorni_sadrzaj>  CENTAR KERAMIKE KOSTRENA d.o.o., OIB 52809511688</izvorni_sadrzaj>
    <derivirana_varijabla naziv="DomainObject.Predmet.ProtustrankaFormatedOIB_1">  CENTAR KERAMIKE KOSTRENA d.o.o., OIB 52809511688</derivirana_varijabla>
  </DomainObject.Predmet.ProtustrankaFormatedOIB>
  <DomainObject.Predmet.ProtustrankaFormatedWithAdress>
    <izvorni_sadrzaj> CENTAR KERAMIKE KOSTRENA d.o.o., Paveki bb, 51221 Kostrena</izvorni_sadrzaj>
    <derivirana_varijabla naziv="DomainObject.Predmet.ProtustrankaFormatedWithAdress_1"> CENTAR KERAMIKE KOSTRENA d.o.o., Paveki bb, 51221 Kostrena</derivirana_varijabla>
  </DomainObject.Predmet.ProtustrankaFormatedWithAdress>
  <DomainObject.Predmet.ProtustrankaFormatedWithAdressOIB>
    <izvorni_sadrzaj> CENTAR KERAMIKE KOSTRENA d.o.o., OIB 52809511688, Paveki bb, 51221 Kostrena</izvorni_sadrzaj>
    <derivirana_varijabla naziv="DomainObject.Predmet.ProtustrankaFormatedWithAdressOIB_1"> CENTAR KERAMIKE KOSTRENA d.o.o., OIB 52809511688, Paveki bb, 51221 Kostrena</derivirana_varijabla>
  </DomainObject.Predmet.ProtustrankaFormatedWithAdressOIB>
  <DomainObject.Predmet.ProtustrankaWithAdress>
    <izvorni_sadrzaj>CENTAR KERAMIKE KOSTRENA d.o.o. Paveki bb, 51221 Kostrena</izvorni_sadrzaj>
    <derivirana_varijabla naziv="DomainObject.Predmet.ProtustrankaWithAdress_1">CENTAR KERAMIKE KOSTRENA d.o.o. Paveki bb, 51221 Kostrena</derivirana_varijabla>
  </DomainObject.Predmet.ProtustrankaWithAdress>
  <DomainObject.Predmet.ProtustrankaWithAdressOIB>
    <izvorni_sadrzaj>CENTAR KERAMIKE KOSTRENA d.o.o., OIB 52809511688, Paveki bb, 51221 Kostrena</izvorni_sadrzaj>
    <derivirana_varijabla naziv="DomainObject.Predmet.ProtustrankaWithAdressOIB_1">CENTAR KERAMIKE KOSTRENA d.o.o., OIB 52809511688, Paveki bb, 51221 Kostrena</derivirana_varijabla>
  </DomainObject.Predmet.ProtustrankaWithAdressOIB>
  <DomainObject.Predmet.ProtustrankaNazivFormated>
    <izvorni_sadrzaj>CENTAR KERAMIKE KOSTRENA d.o.o.</izvorni_sadrzaj>
    <derivirana_varijabla naziv="DomainObject.Predmet.ProtustrankaNazivFormated_1">CENTAR KERAMIKE KOSTRENA d.o.o.</derivirana_varijabla>
  </DomainObject.Predmet.ProtustrankaNazivFormated>
  <DomainObject.Predmet.ProtustrankaNazivFormatedOIB>
    <izvorni_sadrzaj>CENTAR KERAMIKE KOSTRENA d.o.o., OIB 52809511688</izvorni_sadrzaj>
    <derivirana_varijabla naziv="DomainObject.Predmet.ProtustrankaNazivFormatedOIB_1">CENTAR KERAMIKE KOSTRENA d.o.o., OIB 52809511688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ĆALIĆ</izvorni_sadrzaj>
    <derivirana_varijabla naziv="DomainObject.Predmet.StrankaFormated_1">  ZORAN ĆALIĆ</derivirana_varijabla>
  </DomainObject.Predmet.StrankaFormated>
  <DomainObject.Predmet.StrankaFormatedOIB>
    <izvorni_sadrzaj>  ZORAN ĆALIĆ, OIB 50096565729</izvorni_sadrzaj>
    <derivirana_varijabla naziv="DomainObject.Predmet.StrankaFormatedOIB_1">  ZORAN ĆALIĆ, OIB 50096565729</derivirana_varijabla>
  </DomainObject.Predmet.StrankaFormatedOIB>
  <DomainObject.Predmet.StrankaFormatedWithAdress>
    <izvorni_sadrzaj> ZORAN ĆALIĆ, Šetalište kostrenskih pomoraca 51, 51221 Kostrena</izvorni_sadrzaj>
    <derivirana_varijabla naziv="DomainObject.Predmet.StrankaFormatedWithAdress_1"> ZORAN ĆALIĆ, Šetalište kostrenskih pomoraca 51, 51221 Kostrena</derivirana_varijabla>
  </DomainObject.Predmet.StrankaFormatedWithAdress>
  <DomainObject.Predmet.StrankaFormatedWithAdressOIB>
    <izvorni_sadrzaj> ZORAN ĆALIĆ, OIB 50096565729, Šetalište kostrenskih pomoraca 51, 51221 Kostrena</izvorni_sadrzaj>
    <derivirana_varijabla naziv="DomainObject.Predmet.StrankaFormatedWithAdressOIB_1"> ZORAN ĆALIĆ, OIB 50096565729, Šetalište kostrenskih pomoraca 51, 51221 Kostrena</derivirana_varijabla>
  </DomainObject.Predmet.StrankaFormatedWithAdressOIB>
  <DomainObject.Predmet.StrankaWithAdress>
    <izvorni_sadrzaj>ZORAN ĆALIĆ Šetalište kostrenskih pomoraca 51,51221 Kostrena</izvorni_sadrzaj>
    <derivirana_varijabla naziv="DomainObject.Predmet.StrankaWithAdress_1">ZORAN ĆALIĆ Šetalište kostrenskih pomoraca 51,51221 Kostrena</derivirana_varijabla>
  </DomainObject.Predmet.StrankaWithAdress>
  <DomainObject.Predmet.StrankaWithAdressOIB>
    <izvorni_sadrzaj>ZORAN ĆALIĆ, OIB 50096565729, Šetalište kostrenskih pomoraca 51,51221 Kostrena</izvorni_sadrzaj>
    <derivirana_varijabla naziv="DomainObject.Predmet.StrankaWithAdressOIB_1">ZORAN ĆALIĆ, OIB 50096565729, Šetalište kostrenskih pomoraca 51,51221 Kostrena</derivirana_varijabla>
  </DomainObject.Predmet.StrankaWithAdressOIB>
  <DomainObject.Predmet.StrankaNazivFormated>
    <izvorni_sadrzaj>ZORAN ĆALIĆ</izvorni_sadrzaj>
    <derivirana_varijabla naziv="DomainObject.Predmet.StrankaNazivFormated_1">ZORAN ĆALIĆ</derivirana_varijabla>
  </DomainObject.Predmet.StrankaNazivFormated>
  <DomainObject.Predmet.StrankaNazivFormatedOIB>
    <izvorni_sadrzaj>ZORAN ĆALIĆ, OIB 50096565729</izvorni_sadrzaj>
    <derivirana_varijabla naziv="DomainObject.Predmet.StrankaNazivFormatedOIB_1">ZORAN ĆALIĆ, OIB 50096565729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ZORAN ĆALIĆ</item>
    </izvorni_sadrzaj>
    <derivirana_varijabla naziv="DomainObject.Predmet.StrankaListFormated_1">
      <item>ZORAN ĆALIĆ</item>
    </derivirana_varijabla>
  </DomainObject.Predmet.StrankaListFormated>
  <DomainObject.Predmet.StrankaListFormatedOIB>
    <izvorni_sadrzaj>
      <item>ZORAN ĆALIĆ, OIB 50096565729</item>
    </izvorni_sadrzaj>
    <derivirana_varijabla naziv="DomainObject.Predmet.StrankaListFormatedOIB_1">
      <item>ZORAN ĆALIĆ, OIB 50096565729</item>
    </derivirana_varijabla>
  </DomainObject.Predmet.StrankaListFormatedOIB>
  <DomainObject.Predmet.StrankaListFormatedWithAdress>
    <izvorni_sadrzaj>
      <item>ZORAN ĆALIĆ, Šetalište kostrenskih pomoraca 51, 51221 Kostrena</item>
    </izvorni_sadrzaj>
    <derivirana_varijabla naziv="DomainObject.Predmet.StrankaListFormatedWithAdress_1">
      <item>ZORAN ĆALIĆ, Šetalište kostrenskih pomoraca 51, 51221 Kostrena</item>
    </derivirana_varijabla>
  </DomainObject.Predmet.StrankaListFormatedWithAdress>
  <DomainObject.Predmet.StrankaListFormatedWithAdressOIB>
    <izvorni_sadrzaj>
      <item>ZORAN ĆALIĆ, OIB 50096565729, Šetalište kostrenskih pomoraca 51, 51221 Kostrena</item>
    </izvorni_sadrzaj>
    <derivirana_varijabla naziv="DomainObject.Predmet.StrankaListFormatedWithAdressOIB_1">
      <item>ZORAN ĆALIĆ, OIB 50096565729, Šetalište kostrenskih pomoraca 51, 51221 Kostrena</item>
    </derivirana_varijabla>
  </DomainObject.Predmet.StrankaListFormatedWithAdressOIB>
  <DomainObject.Predmet.StrankaListNazivFormated>
    <izvorni_sadrzaj>
      <item>ZORAN ĆALIĆ</item>
    </izvorni_sadrzaj>
    <derivirana_varijabla naziv="DomainObject.Predmet.StrankaListNazivFormated_1">
      <item>ZORAN ĆALIĆ</item>
    </derivirana_varijabla>
  </DomainObject.Predmet.StrankaListNazivFormated>
  <DomainObject.Predmet.StrankaListNazivFormatedOIB>
    <izvorni_sadrzaj>
      <item>ZORAN ĆALIĆ, OIB 50096565729</item>
    </izvorni_sadrzaj>
    <derivirana_varijabla naziv="DomainObject.Predmet.StrankaListNazivFormatedOIB_1">
      <item>ZORAN ĆALIĆ, OIB 50096565729</item>
    </derivirana_varijabla>
  </DomainObject.Predmet.StrankaListNazivFormatedOIB>
  <DomainObject.Predmet.ProtuStrankaListFormated>
    <izvorni_sadrzaj>
      <item>CENTAR KERAMIKE KOSTRENA d.o.o.</item>
    </izvorni_sadrzaj>
    <derivirana_varijabla naziv="DomainObject.Predmet.ProtuStrankaListFormated_1">
      <item>CENTAR KERAMIKE KOSTRENA d.o.o.</item>
    </derivirana_varijabla>
  </DomainObject.Predmet.ProtuStrankaListFormated>
  <DomainObject.Predmet.ProtuStrankaListFormatedOIB>
    <izvorni_sadrzaj>
      <item>CENTAR KERAMIKE KOSTRENA d.o.o., OIB 52809511688</item>
    </izvorni_sadrzaj>
    <derivirana_varijabla naziv="DomainObject.Predmet.ProtuStrankaListFormatedOIB_1">
      <item>CENTAR KERAMIKE KOSTRENA d.o.o., OIB 52809511688</item>
    </derivirana_varijabla>
  </DomainObject.Predmet.ProtuStrankaListFormatedOIB>
  <DomainObject.Predmet.ProtuStrankaListFormatedWithAdress>
    <izvorni_sadrzaj>
      <item>CENTAR KERAMIKE KOSTRENA d.o.o., Paveki bb, 51221 Kostrena</item>
    </izvorni_sadrzaj>
    <derivirana_varijabla naziv="DomainObject.Predmet.ProtuStrankaListFormatedWithAdress_1">
      <item>CENTAR KERAMIKE KOSTRENA d.o.o., Paveki bb, 51221 Kostrena</item>
    </derivirana_varijabla>
  </DomainObject.Predmet.ProtuStrankaListFormatedWithAdress>
  <DomainObject.Predmet.ProtuStrankaListFormatedWithAdressOIB>
    <izvorni_sadrzaj>
      <item>CENTAR KERAMIKE KOSTRENA d.o.o., OIB 52809511688, Paveki bb, 51221 Kostrena</item>
    </izvorni_sadrzaj>
    <derivirana_varijabla naziv="DomainObject.Predmet.ProtuStrankaListFormatedWithAdressOIB_1">
      <item>CENTAR KERAMIKE KOSTRENA d.o.o., OIB 52809511688, Paveki bb, 51221 Kostrena</item>
    </derivirana_varijabla>
  </DomainObject.Predmet.ProtuStrankaListFormatedWithAdressOIB>
  <DomainObject.Predmet.ProtuStrankaListNazivFormated>
    <izvorni_sadrzaj>
      <item>CENTAR KERAMIKE KOSTRENA d.o.o.</item>
    </izvorni_sadrzaj>
    <derivirana_varijabla naziv="DomainObject.Predmet.ProtuStrankaListNazivFormated_1">
      <item>CENTAR KERAMIKE KOSTRENA d.o.o.</item>
    </derivirana_varijabla>
  </DomainObject.Predmet.ProtuStrankaListNazivFormated>
  <DomainObject.Predmet.ProtuStrankaListNazivFormatedOIB>
    <izvorni_sadrzaj>
      <item>CENTAR KERAMIKE KOSTRENA d.o.o., OIB 52809511688</item>
    </izvorni_sadrzaj>
    <derivirana_varijabla naziv="DomainObject.Predmet.ProtuStrankaListNazivFormatedOIB_1">
      <item>CENTAR KERAMIKE KOSTRENA d.o.o., OIB 52809511688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ĆALIĆ</izvorni_sadrzaj>
    <derivirana_varijabla naziv="DomainObject.Predmet.StrankaIDrugi_1">ZORAN ĆALIĆ</derivirana_varijabla>
  </DomainObject.Predmet.StrankaIDrugi>
  <DomainObject.Predmet.ProtustrankaIDrugi>
    <izvorni_sadrzaj>CENTAR KERAMIKE KOSTRENA d.o.o.</izvorni_sadrzaj>
    <derivirana_varijabla naziv="DomainObject.Predmet.ProtustrankaIDrugi_1">CENTAR KERAMIKE KOSTRENA d.o.o.</derivirana_varijabla>
  </DomainObject.Predmet.ProtustrankaIDrugi>
  <DomainObject.Predmet.StrankaIDrugiAdressOIB>
    <izvorni_sadrzaj>ZORAN ĆALIĆ, OIB 50096565729, Šetalište kostrenskih pomoraca 51, 51221 Kostrena</izvorni_sadrzaj>
    <derivirana_varijabla naziv="DomainObject.Predmet.StrankaIDrugiAdressOIB_1">ZORAN ĆALIĆ, OIB 50096565729, Šetalište kostrenskih pomoraca 51, 51221 Kostrena</derivirana_varijabla>
  </DomainObject.Predmet.StrankaIDrugiAdressOIB>
  <DomainObject.Predmet.ProtustrankaIDrugiAdressOIB>
    <izvorni_sadrzaj>CENTAR KERAMIKE KOSTRENA d.o.o., OIB 52809511688, Paveki bb, 51221 Kostrena</izvorni_sadrzaj>
    <derivirana_varijabla naziv="DomainObject.Predmet.ProtustrankaIDrugiAdressOIB_1">CENTAR KERAMIKE KOSTRENA d.o.o., OIB 52809511688, Paveki bb,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ĆALIĆ</item>
      <item>CENTAR KERAMIKE KOSTRENA d.o.o.</item>
    </izvorni_sadrzaj>
    <derivirana_varijabla naziv="DomainObject.Predmet.SudioniciListNaziv_1">
      <item>ZORAN ĆALIĆ</item>
      <item>CENTAR KERAMIKE KOSTRENA d.o.o.</item>
    </derivirana_varijabla>
  </DomainObject.Predmet.SudioniciListNaziv>
  <DomainObject.Predmet.SudioniciListAdressOIB>
    <izvorni_sadrzaj>
      <item>ZORAN ĆALIĆ, OIB 50096565729, Šetalište kostrenskih pomoraca 51,51221 Kostrena</item>
      <item>CENTAR KERAMIKE KOSTRENA d.o.o., OIB 52809511688, Paveki bb,51221 Kostrena</item>
    </izvorni_sadrzaj>
    <derivirana_varijabla naziv="DomainObject.Predmet.SudioniciListAdressOIB_1">
      <item>ZORAN ĆALIĆ, OIB 50096565729, Šetalište kostrenskih pomoraca 51,51221 Kostrena</item>
      <item>CENTAR KERAMIKE KOSTRENA d.o.o., OIB 52809511688, Paveki bb,51221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50096565729</item>
      <item>, OIB 52809511688</item>
    </izvorni_sadrzaj>
    <derivirana_varijabla naziv="DomainObject.Predmet.SudioniciListNazivOIB_1">
      <item>, OIB 50096565729</item>
      <item>, OIB 52809511688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C3AB4-E075-4807-ADEB-30BE75D5C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1096</properties:Words>
  <properties:Characters>6270</properties:Characters>
  <properties:Lines>127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2018-03-19T09:36:00Z</dcterms:created>
  <dc:creator>dcmelik</dc:creator>
  <cp:lastModifiedBy>Jasna Radulović</cp:lastModifiedBy>
  <cp:lastPrinted>2018-03-19T09:25:00Z</cp:lastPrinted>
  <dcterms:modified xmlns:xsi="http://www.w3.org/2001/XMLSchema-instance" xsi:type="dcterms:W3CDTF">2018-03-19T09:41:00Z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(182-17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