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618d" w14:paraId="913618d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F73D11">
        <w:rPr>
          <w:rFonts w:hAnsi="Times New Roman" w:ascii="Times New Roman"/>
        </w:rPr>
        <w:t>2670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ED4E98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9F373D">
        <w:rPr>
          <w:rFonts w:hAnsi="Times New Roman" w:ascii="Times New Roman"/>
        </w:rPr>
        <w:t xml:space="preserve">PEK-DOMESTICUS </w:t>
      </w:r>
      <w:r w:rsidR="0043648F">
        <w:rPr>
          <w:rFonts w:hAnsi="Times New Roman" w:ascii="Times New Roman"/>
        </w:rPr>
        <w:t xml:space="preserve">d.o.o., </w:t>
      </w:r>
      <w:r w:rsidR="009F373D">
        <w:rPr>
          <w:rFonts w:hAnsi="Times New Roman" w:ascii="Times New Roman"/>
        </w:rPr>
        <w:t>Zagreb, Ilica 148</w:t>
      </w:r>
      <w:r w:rsidR="0043648F">
        <w:rPr>
          <w:rFonts w:hAnsi="Times New Roman" w:ascii="Times New Roman"/>
        </w:rPr>
        <w:t xml:space="preserve">, OIB </w:t>
      </w:r>
      <w:r w:rsidR="009F373D">
        <w:rPr>
          <w:rFonts w:hAnsi="Times New Roman" w:ascii="Times New Roman"/>
        </w:rPr>
        <w:t>39528461871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9F373D">
        <w:rPr>
          <w:rFonts w:hAnsi="Times New Roman" w:ascii="Times New Roman"/>
        </w:rPr>
        <w:t>7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583C0B">
        <w:rPr>
          <w:rFonts w:hAnsi="Times New Roman" w:ascii="Times New Roman"/>
        </w:rPr>
        <w:t>Robertu Lekaju</w:t>
      </w:r>
      <w:r w:rsidR="0043648F">
        <w:rPr>
          <w:rFonts w:hAnsi="Times New Roman" w:ascii="Times New Roman"/>
        </w:rPr>
        <w:t xml:space="preserve">, Zagreb, </w:t>
      </w:r>
      <w:r w:rsidR="00583C0B">
        <w:rPr>
          <w:rFonts w:hAnsi="Times New Roman" w:ascii="Times New Roman"/>
        </w:rPr>
        <w:t>Krajiška ulica 4</w:t>
      </w:r>
      <w:r w:rsidR="0043648F">
        <w:rPr>
          <w:rFonts w:hAnsi="Times New Roman" w:ascii="Times New Roman"/>
        </w:rPr>
        <w:t xml:space="preserve">, OIB </w:t>
      </w:r>
      <w:r w:rsidR="00583C0B">
        <w:rPr>
          <w:rFonts w:hAnsi="Times New Roman" w:ascii="Times New Roman"/>
        </w:rPr>
        <w:t>26220166739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00000460, pozivom na broj 2001-2670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583C0B">
        <w:rPr>
          <w:rFonts w:hAnsi="Times New Roman" w:ascii="Times New Roman"/>
          <w:color w:val="000000"/>
        </w:rPr>
        <w:t>2001-2670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583C0B" w:rsidRPr="00583C0B">
        <w:rPr>
          <w:rFonts w:hAnsi="Times New Roman" w:ascii="Times New Roman"/>
        </w:rPr>
        <w:t xml:space="preserve"> </w:t>
      </w:r>
      <w:r w:rsidR="00583C0B">
        <w:rPr>
          <w:rFonts w:hAnsi="Times New Roman" w:ascii="Times New Roman"/>
        </w:rPr>
        <w:t>PEK-DOMESTICUS d.o.o., Zagreb, Ilica 148, OIB 39528461871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9F373D">
        <w:rPr>
          <w:rFonts w:hAnsi="Times New Roman" w:ascii="Times New Roman"/>
        </w:rPr>
        <w:t>7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CE" w:rsidP="00481288" w:rsidR="008C50CE">
      <w:r>
        <w:separator/>
      </w:r>
    </w:p>
  </w:endnote>
  <w:endnote w:id="0" w:type="continuationSeparator">
    <w:p w:rsidRDefault="008C50CE" w:rsidP="00481288" w:rsidR="008C5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CE" w:rsidP="00481288" w:rsidR="008C50CE">
      <w:r>
        <w:separator/>
      </w:r>
    </w:p>
  </w:footnote>
  <w:footnote w:id="0" w:type="continuationSeparator">
    <w:p w:rsidRDefault="008C50CE" w:rsidP="00481288" w:rsidR="008C5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E98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9F373D">
      <w:rPr>
        <w:rFonts w:hAnsi="Times New Roman" w:ascii="Times New Roman"/>
      </w:rPr>
      <w:t>2670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965A0"/>
    <w:rsid w:val="000A21CB"/>
    <w:rsid w:val="000A62B5"/>
    <w:rsid w:val="000B2137"/>
    <w:rsid w:val="00110E4F"/>
    <w:rsid w:val="00111060"/>
    <w:rsid w:val="002A2A5D"/>
    <w:rsid w:val="003150EC"/>
    <w:rsid w:val="0043648F"/>
    <w:rsid w:val="00481288"/>
    <w:rsid w:val="004F2939"/>
    <w:rsid w:val="00583C0B"/>
    <w:rsid w:val="005A56DC"/>
    <w:rsid w:val="00725801"/>
    <w:rsid w:val="007342BD"/>
    <w:rsid w:val="00764397"/>
    <w:rsid w:val="007D1D12"/>
    <w:rsid w:val="00811BCB"/>
    <w:rsid w:val="00833262"/>
    <w:rsid w:val="0086652E"/>
    <w:rsid w:val="008A4D94"/>
    <w:rsid w:val="008C50CE"/>
    <w:rsid w:val="0098206A"/>
    <w:rsid w:val="0098261F"/>
    <w:rsid w:val="009B0AD6"/>
    <w:rsid w:val="009F373D"/>
    <w:rsid w:val="00A4307A"/>
    <w:rsid w:val="00A83AA8"/>
    <w:rsid w:val="00B13CF0"/>
    <w:rsid w:val="00B22578"/>
    <w:rsid w:val="00C242A1"/>
    <w:rsid w:val="00C562BF"/>
    <w:rsid w:val="00CA0FFB"/>
    <w:rsid w:val="00CF1A6A"/>
    <w:rsid w:val="00D66B01"/>
    <w:rsid w:val="00DF3CA9"/>
    <w:rsid w:val="00E7613F"/>
    <w:rsid w:val="00EC0460"/>
    <w:rsid w:val="00ED1090"/>
    <w:rsid w:val="00ED4E98"/>
    <w:rsid w:val="00F27C2D"/>
    <w:rsid w:val="00F36F6B"/>
    <w:rsid w:val="00F4154A"/>
    <w:rsid w:val="00F6347A"/>
    <w:rsid w:val="00F7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13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13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St-2670/2016-3</izvorni_sadrzaj>
    <derivirana_varijabla naziv="DomainObject.Oznaka_1">St-2670/2016-3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2670</izvorni_sadrzaj>
    <derivirana_varijabla naziv="DomainObject.Predmet.Broj_1">2670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St-2670/2016</izvorni_sadrzaj>
    <derivirana_varijabla naziv="DomainObject.Predmet.OznakaBroj_1">St-2670/2016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PEK-DOMESTICUS d.o.o. zastupanog po punomoćniku Robert Lekaj</izvorni_sadrzaj>
    <derivirana_varijabla naziv="DomainObject.Predmet.ProtustrankaFormated_1">  PEK-DOMESTICUS d.o.o. zastupanog po punomoćniku Robert Lekaj</derivirana_varijabla>
  </DomainObject.Predmet.ProtustrankaFormated>
  <DomainObject.Predmet.ProtustrankaFormatedOIB>
    <izvorni_sadrzaj>  PEK-DOMESTICUS d.o.o., OIB 39528461871 zastupanog po punomoćniku Robert Lekaj</izvorni_sadrzaj>
    <derivirana_varijabla naziv="DomainObject.Predmet.ProtustrankaFormatedOIB_1">  PEK-DOMESTICUS d.o.o., OIB 39528461871 zastupanog po punomoćniku Robert Lekaj</derivirana_varijabla>
  </DomainObject.Predmet.ProtustrankaFormatedOIB>
  <DomainObject.Predmet.ProtustrankaFormatedWithAdress>
    <izvorni_sadrzaj> PEK-DOMESTICUS d.o.o., Ilica 148, 10000 Zagreb zastupanog po punomoćniku Robert Lekaj</izvorni_sadrzaj>
    <derivirana_varijabla naziv="DomainObject.Predmet.ProtustrankaFormatedWithAdress_1"> PEK-DOMESTICUS d.o.o., Ilica 148, 10000 Zagreb zastupanog po punomoćniku Robert Lekaj</derivirana_varijabla>
  </DomainObject.Predmet.ProtustrankaFormatedWithAdress>
  <DomainObject.Predmet.ProtustrankaFormatedWithAdressOIB>
    <izvorni_sadrzaj> PEK-DOMESTICUS d.o.o., OIB 39528461871, Ilica 148, 10000 Zagreb zastupanog po punomoćniku Robert Lekaj</izvorni_sadrzaj>
    <derivirana_varijabla naziv="DomainObject.Predmet.ProtustrankaFormatedWithAdressOIB_1"> PEK-DOMESTICUS d.o.o., OIB 39528461871, Ilica 148, 10000 Zagreb zastupanog po punomoćniku Robert Lekaj</derivirana_varijabla>
  </DomainObject.Predmet.ProtustrankaFormatedWithAdressOIB>
  <DomainObject.Predmet.ProtustrankaWithAdress>
    <izvorni_sadrzaj>PEK-DOMESTICUS d.o.o. Ilica 148, 10000 Zagreb</izvorni_sadrzaj>
    <derivirana_varijabla naziv="DomainObject.Predmet.ProtustrankaWithAdress_1">PEK-DOMESTICUS d.o.o. Ilica 148, 10000 Zagreb</derivirana_varijabla>
  </DomainObject.Predmet.ProtustrankaWithAdress>
  <DomainObject.Predmet.ProtustrankaWithAdressOIB>
    <izvorni_sadrzaj>PEK-DOMESTICUS d.o.o., OIB 39528461871, Ilica 148, 10000 Zagreb</izvorni_sadrzaj>
    <derivirana_varijabla naziv="DomainObject.Predmet.ProtustrankaWithAdressOIB_1">PEK-DOMESTICUS d.o.o., OIB 39528461871, Ilica 148, 10000 Zagreb</derivirana_varijabla>
  </DomainObject.Predmet.ProtustrankaWithAdressOIB>
  <DomainObject.Predmet.ProtustrankaNazivFormated>
    <izvorni_sadrzaj>PEK-DOMESTICUS d.o.o.</izvorni_sadrzaj>
    <derivirana_varijabla naziv="DomainObject.Predmet.ProtustrankaNazivFormated_1">PEK-DOMESTICUS d.o.o.</derivirana_varijabla>
  </DomainObject.Predmet.ProtustrankaNazivFormated>
  <DomainObject.Predmet.ProtustrankaNazivFormatedOIB>
    <izvorni_sadrzaj>PEK-DOMESTICUS d.o.o., OIB 39528461871</izvorni_sadrzaj>
    <derivirana_varijabla naziv="DomainObject.Predmet.ProtustrankaNazivFormatedOIB_1">PEK-DOMESTICUS d.o.o., OIB 39528461871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PEK-DOMESTICUS d.o.o. zastupanog po punomoćniku Robert Lekaj</item>
    </izvorni_sadrzaj>
    <derivirana_varijabla naziv="DomainObject.Predmet.ProtuStrankaListFormated_1">
      <item>PEK-DOMESTICUS d.o.o. zastupanog po punomoćniku Robert Lekaj</item>
    </derivirana_varijabla>
  </DomainObject.Predmet.ProtuStrankaListFormated>
  <DomainObject.Predmet.ProtuStrankaListFormatedOIB>
    <izvorni_sadrzaj>
      <item>PEK-DOMESTICUS d.o.o., OIB 39528461871 zastupanog po punomoćniku Robert Lekaj</item>
    </izvorni_sadrzaj>
    <derivirana_varijabla naziv="DomainObject.Predmet.ProtuStrankaListFormatedOIB_1">
      <item>PEK-DOMESTICUS d.o.o., OIB 39528461871 zastupanog po punomoćniku Robert Lekaj</item>
    </derivirana_varijabla>
  </DomainObject.Predmet.ProtuStrankaListFormatedOIB>
  <DomainObject.Predmet.ProtuStrankaListFormatedWithAdress>
    <izvorni_sadrzaj>
      <item>PEK-DOMESTICUS d.o.o., Ilica 148, 10000 Zagreb zastupanog po punomoćniku Robert Lekaj</item>
    </izvorni_sadrzaj>
    <derivirana_varijabla naziv="DomainObject.Predmet.ProtuStrankaListFormatedWithAdress_1">
      <item>PEK-DOMESTICUS d.o.o., Ilica 148, 10000 Zagreb zastupanog po punomoćniku Robert Lekaj</item>
    </derivirana_varijabla>
  </DomainObject.Predmet.ProtuStrankaListFormatedWithAdress>
  <DomainObject.Predmet.ProtuStrankaListFormatedWithAdressOIB>
    <izvorni_sadrzaj>
      <item>PEK-DOMESTICUS d.o.o., OIB 39528461871, Ilica 148, 10000 Zagreb zastupanog po punomoćniku Robert Lekaj</item>
    </izvorni_sadrzaj>
    <derivirana_varijabla naziv="DomainObject.Predmet.ProtuStrankaListFormatedWithAdressOIB_1">
      <item>PEK-DOMESTICUS d.o.o., OIB 39528461871, Ilica 148, 10000 Zagreb zastupanog po punomoćniku Robert Lekaj</item>
    </derivirana_varijabla>
  </DomainObject.Predmet.ProtuStrankaListFormatedWithAdressOIB>
  <DomainObject.Predmet.ProtuStrankaListNazivFormated>
    <izvorni_sadrzaj>
      <item>PEK-DOMESTICUS d.o.o.</item>
    </izvorni_sadrzaj>
    <derivirana_varijabla naziv="DomainObject.Predmet.ProtuStrankaListNazivFormated_1">
      <item>PEK-DOMESTICUS d.o.o.</item>
    </derivirana_varijabla>
  </DomainObject.Predmet.ProtuStrankaListNazivFormated>
  <DomainObject.Predmet.ProtuStrankaListNazivFormatedOIB>
    <izvorni_sadrzaj>
      <item>PEK-DOMESTICUS d.o.o., OIB 39528461871</item>
    </izvorni_sadrzaj>
    <derivirana_varijabla naziv="DomainObject.Predmet.ProtuStrankaListNazivFormatedOIB_1">
      <item>PEK-DOMESTICUS d.o.o., OIB 39528461871</item>
    </derivirana_varijabla>
  </DomainObject.Predmet.ProtuStrankaListNazivFormatedOIB>
  <DomainObject.Predmet.OstaliListFormated>
    <izvorni_sadrzaj>
      <item>Robert Lekaj punomoćnik sudionika u postupku PEK-DOMESTICUS d.o.o.</item>
    </izvorni_sadrzaj>
    <derivirana_varijabla naziv="DomainObject.Predmet.OstaliListFormated_1">
      <item>Robert Lekaj punomoćnik sudionika u postupku PEK-DOMESTICUS d.o.o.</item>
    </derivirana_varijabla>
  </DomainObject.Predmet.OstaliListFormated>
  <DomainObject.Predmet.OstaliListFormatedOIB>
    <izvorni_sadrzaj>
      <item>Robert Lekaj, OIB 26220166739 punomoćnik sudionika u postupku PEK-DOMESTICUS d.o.o.</item>
    </izvorni_sadrzaj>
    <derivirana_varijabla naziv="DomainObject.Predmet.OstaliListFormatedOIB_1">
      <item>Robert Lekaj, OIB 26220166739 punomoćnik sudionika u postupku PEK-DOMESTICUS d.o.o.</item>
    </derivirana_varijabla>
  </DomainObject.Predmet.OstaliListFormatedOIB>
  <DomainObject.Predmet.OstaliListFormatedWithAdress>
    <izvorni_sadrzaj>
      <item>Robert Lekaj, Krajiška Ulica 4, 10000 Zagreb punomoćnik sudionika u postupku PEK-DOMESTICUS d.o.o.</item>
    </izvorni_sadrzaj>
    <derivirana_varijabla naziv="DomainObject.Predmet.OstaliListFormatedWithAdress_1">
      <item>Robert Lekaj, Krajiška Ulica 4, 10000 Zagreb punomoćnik sudionika u postupku PEK-DOMESTICUS d.o.o.</item>
    </derivirana_varijabla>
  </DomainObject.Predmet.OstaliListFormatedWithAdress>
  <DomainObject.Predmet.OstaliListFormatedWithAdressOIB>
    <izvorni_sadrzaj>
      <item>Robert Lekaj, OIB 26220166739, Krajiška Ulica 4, 10000 Zagreb punomoćnik sudionika u postupku PEK-DOMESTICUS d.o.o.</item>
    </izvorni_sadrzaj>
    <derivirana_varijabla naziv="DomainObject.Predmet.OstaliListFormatedWithAdressOIB_1">
      <item>Robert Lekaj, OIB 26220166739, Krajiška Ulica 4, 10000 Zagreb punomoćnik sudionika u postupku PEK-DOMESTICUS d.o.o.</item>
    </derivirana_varijabla>
  </DomainObject.Predmet.OstaliListFormatedWithAdressOIB>
  <DomainObject.Predmet.OstaliListNazivFormated>
    <izvorni_sadrzaj>
      <item>Robert Lekaj</item>
    </izvorni_sadrzaj>
    <derivirana_varijabla naziv="DomainObject.Predmet.OstaliListNazivFormated_1">
      <item>Robert Lekaj</item>
    </derivirana_varijabla>
  </DomainObject.Predmet.OstaliListNazivFormated>
  <DomainObject.Predmet.OstaliListNazivFormatedOIB>
    <izvorni_sadrzaj>
      <item>Robert Lekaj, OIB 26220166739</item>
    </izvorni_sadrzaj>
    <derivirana_varijabla naziv="DomainObject.Predmet.OstaliListNazivFormatedOIB_1">
      <item>Robert Lekaj, OIB 26220166739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St-2670/2016-3</izvorni_sadrzaj>
    <derivirana_varijabla naziv="DomainObject.PoslovniBrojDokumenta_1">St-2670/2016-3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PEK-DOMESTICUS d.o.o.</izvorni_sadrzaj>
    <derivirana_varijabla naziv="DomainObject.Predmet.ProtustrankaIDrugi_1">PEK-DOMESTICUS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PEK-DOMESTICUS d.o.o., OIB 39528461871, Ilica 148, 10000 Zagreb</izvorni_sadrzaj>
    <derivirana_varijabla naziv="DomainObject.Predmet.ProtustrankaIDrugiAdressOIB_1">PEK-DOMESTICUS d.o.o., OIB 39528461871,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PEK-DOMESTICUS d.o.o.</item>
      <item>Robert Lekaj</item>
    </izvorni_sadrzaj>
    <derivirana_varijabla naziv="DomainObject.Predmet.SudioniciListNaziv_1">
      <item>FINA Regionalni centar Zagreb</item>
      <item>PEK-DOMESTICUS d.o.o.</item>
      <item>Robert Lekaj</item>
    </derivirana_varijabla>
  </DomainObject.Predmet.SudioniciListNaziv>
  <DomainObject.Predmet.SudioniciListAdressOIB>
    <izvorni_sadrzaj>
      <item>FINA Regionalni centar Zagreb, OIB 85821130368, Trg svibanjskih žrtava 1995. 1,10000 Zagreb</item>
      <item>PEK-DOMESTICUS d.o.o., OIB 39528461871, Ilica 148,10000 Zagreb</item>
      <item>Robert Lekaj, OIB 26220166739, Krajiška Ulica 4,10000 Zagreb</item>
    </izvorni_sadrzaj>
    <derivirana_varijabla naziv="DomainObject.Predmet.SudioniciListAdressOIB_1">
      <item>FINA Regionalni centar Zagreb, OIB 85821130368, Trg svibanjskih žrtava 1995. 1,10000 Zagreb</item>
      <item>PEK-DOMESTICUS d.o.o., OIB 39528461871, Ilica 148,10000 Zagreb</item>
      <item>Robert Lekaj, OIB 26220166739, Krajiška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39528461871</item>
      <item>, OIB 26220166739</item>
    </izvorni_sadrzaj>
    <derivirana_varijabla naziv="DomainObject.Predmet.SudioniciListNazivOIB_1">
      <item>, OIB 85821130368</item>
      <item>, OIB 39528461871</item>
      <item>, OIB 26220166739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C5F3D-2254-47A8-908C-39319671F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3044</properties:Characters>
  <properties:Lines>80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2016-10-17T06:04:00Z</dcterms:created>
  <dc:creator>Žana Livaja</dc:creator>
  <cp:lastModifiedBy>Marina Markić</cp:lastModifiedBy>
  <cp:lastPrinted>2016-10-17T06:07:00Z</cp:lastPrinted>
  <dcterms:modified xmlns:xsi="http://www.w3.org/2001/XMLSchema-instance" xsi:type="dcterms:W3CDTF">2016-10-17T06:08:00Z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St-2670/2016-3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