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2cf1" w14:paraId="6752cf1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3D5001">
        <w:rPr>
          <w:lang w:val="hr-HR"/>
        </w:rPr>
        <w:t>467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3D5001">
        <w:rPr>
          <w:lang w:val="hr-HR"/>
        </w:rPr>
        <w:t>AEROKLUB ZRAKOPLOVNI SPORTOVI HRVATSKA – ZAGREB</w:t>
      </w:r>
      <w:r w:rsidR="00DD36CA">
        <w:rPr>
          <w:lang w:val="hr-HR"/>
        </w:rPr>
        <w:t xml:space="preserve">, Zagreb, </w:t>
      </w:r>
      <w:r w:rsidR="003D5001">
        <w:rPr>
          <w:lang w:val="hr-HR"/>
        </w:rPr>
        <w:t>Cankareva 13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3D5001">
        <w:rPr>
          <w:lang w:val="hr-HR"/>
        </w:rPr>
        <w:t>registarski broj: 2100</w:t>
      </w:r>
      <w:r w:rsidR="006E7D8A">
        <w:rPr>
          <w:lang w:val="hr-HR"/>
        </w:rPr>
        <w:t>8429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3D5001">
        <w:rPr>
          <w:lang w:val="hr-HR"/>
        </w:rPr>
        <w:t>16676746480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A16036">
        <w:rPr>
          <w:lang w:val="hr-HR"/>
        </w:rPr>
        <w:t>4</w:t>
      </w:r>
      <w:r w:rsidR="00FD24AB">
        <w:rPr>
          <w:lang w:val="hr-HR"/>
        </w:rPr>
        <w:t>67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E7D8A">
        <w:rPr>
          <w:lang w:val="hr-HR"/>
        </w:rPr>
        <w:t xml:space="preserve">3.075,91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01D89">
        <w:rPr>
          <w:lang w:val="hr-HR"/>
        </w:rPr>
        <w:t>23.</w:t>
      </w:r>
      <w:r w:rsidR="00627B3E">
        <w:rPr>
          <w:lang w:val="hr-HR"/>
        </w:rPr>
        <w:t xml:space="preserve">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301D89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EF" w:rsidR="004D02EF">
      <w:r>
        <w:separator/>
      </w:r>
    </w:p>
  </w:endnote>
  <w:endnote w:id="0" w:type="continuationSeparator">
    <w:p w:rsidRDefault="004D02EF" w:rsidR="004D0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EF" w:rsidR="004D02EF">
      <w:r>
        <w:separator/>
      </w:r>
    </w:p>
  </w:footnote>
  <w:footnote w:id="0" w:type="continuationSeparator">
    <w:p w:rsidRDefault="004D02EF" w:rsidR="004D02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01D89"/>
    <w:rsid w:val="003207CE"/>
    <w:rsid w:val="00344123"/>
    <w:rsid w:val="00364EED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B349D"/>
    <w:rsid w:val="004D02EF"/>
    <w:rsid w:val="004D5239"/>
    <w:rsid w:val="005318A1"/>
    <w:rsid w:val="00565007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16036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96F18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3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3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ZRAKOPLOVNI SPORTOVI HRVATSKA-ZAGREB</izvorni_sadrzaj>
    <derivirana_varijabla naziv="DomainObject.Predmet.ProtustrankaFormated_1">  AEROKLUB ZRAKOPLOVNI SPORTOVI HRVATSKA-ZAGREB</derivirana_varijabla>
  </DomainObject.Predmet.ProtustrankaFormated>
  <DomainObject.Predmet.ProtustrankaFormatedOIB>
    <izvorni_sadrzaj>  AEROKLUB ZRAKOPLOVNI SPORTOVI HRVATSKA-ZAGREB, OIB 16676746480</izvorni_sadrzaj>
    <derivirana_varijabla naziv="DomainObject.Predmet.ProtustrankaFormatedOIB_1">  AEROKLUB ZRAKOPLOVNI SPORTOVI HRVATSKA-ZAGREB, OIB 16676746480</derivirana_varijabla>
  </DomainObject.Predmet.ProtustrankaFormatedOIB>
  <DomainObject.Predmet.ProtustrankaFormatedWithAdress>
    <izvorni_sadrzaj> AEROKLUB ZRAKOPLOVNI SPORTOVI HRVATSKA-ZAGREB, Cankareva 13, 10000 Zagreb</izvorni_sadrzaj>
    <derivirana_varijabla naziv="DomainObject.Predmet.ProtustrankaFormatedWithAdress_1"> AEROKLUB ZRAKOPLOVNI SPORTOVI HRVATSKA-ZAGREB, Cankareva 13, 10000 Zagreb</derivirana_varijabla>
  </DomainObject.Predmet.ProtustrankaFormatedWithAdress>
  <DomainObject.Predmet.ProtustrankaFormatedWithAdressOIB>
    <izvorni_sadrzaj> AEROKLUB ZRAKOPLOVNI SPORTOVI HRVATSKA-ZAGREB, OIB 16676746480, Cankareva 13, 10000 Zagreb</izvorni_sadrzaj>
    <derivirana_varijabla naziv="DomainObject.Predmet.ProtustrankaFormatedWithAdressOIB_1"> AEROKLUB ZRAKOPLOVNI SPORTOVI HRVATSKA-ZAGREB, OIB 16676746480, Cankareva 13, 10000 Zagreb</derivirana_varijabla>
  </DomainObject.Predmet.ProtustrankaFormatedWithAdressOIB>
  <DomainObject.Predmet.ProtustrankaWithAdress>
    <izvorni_sadrzaj>AEROKLUB ZRAKOPLOVNI SPORTOVI HRVATSKA-ZAGREB Cankareva 13, 10000 Zagreb</izvorni_sadrzaj>
    <derivirana_varijabla naziv="DomainObject.Predmet.ProtustrankaWithAdress_1">AEROKLUB ZRAKOPLOVNI SPORTOVI HRVATSKA-ZAGREB Cankareva 13, 10000 Zagreb</derivirana_varijabla>
  </DomainObject.Predmet.ProtustrankaWithAdress>
  <DomainObject.Predmet.ProtustrankaWithAdressOIB>
    <izvorni_sadrzaj>AEROKLUB ZRAKOPLOVNI SPORTOVI HRVATSKA-ZAGREB, OIB 16676746480, Cankareva 13, 10000 Zagreb</izvorni_sadrzaj>
    <derivirana_varijabla naziv="DomainObject.Predmet.ProtustrankaWithAdressOIB_1">AEROKLUB ZRAKOPLOVNI SPORTOVI HRVATSKA-ZAGREB, OIB 16676746480, Cankareva 13, 10000 Zagreb</derivirana_varijabla>
  </DomainObject.Predmet.ProtustrankaWithAdressOIB>
  <DomainObject.Predmet.ProtustrankaNazivFormated>
    <izvorni_sadrzaj>AEROKLUB ZRAKOPLOVNI SPORTOVI HRVATSKA-ZAGREB</izvorni_sadrzaj>
    <derivirana_varijabla naziv="DomainObject.Predmet.ProtustrankaNazivFormated_1">AEROKLUB ZRAKOPLOVNI SPORTOVI HRVATSKA-ZAGREB</derivirana_varijabla>
  </DomainObject.Predmet.ProtustrankaNazivFormated>
  <DomainObject.Predmet.ProtustrankaNazivFormatedOIB>
    <izvorni_sadrzaj>AEROKLUB ZRAKOPLOVNI SPORTOVI HRVATSKA-ZAGREB, OIB 16676746480</izvorni_sadrzaj>
    <derivirana_varijabla naziv="DomainObject.Predmet.ProtustrankaNazivFormatedOIB_1">AEROKLUB ZRAKOPLOVNI SPORTOVI HRVATSKA-ZAGREB, OIB 16676746480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AEROKLUB ZRAKOPLOVNI SPORTOVI HRVATSKA-ZAGREB</item>
    </izvorni_sadrzaj>
    <derivirana_varijabla naziv="DomainObject.Predmet.ProtuStrankaListFormated_1">
      <item>AEROKLUB ZRAKOPLOVNI SPORTOVI HRVATSKA-ZAGREB</item>
    </derivirana_varijabla>
  </DomainObject.Predmet.ProtuStrankaListFormated>
  <DomainObject.Predmet.ProtuStrankaListFormatedOIB>
    <izvorni_sadrzaj>
      <item>AEROKLUB ZRAKOPLOVNI SPORTOVI HRVATSKA-ZAGREB, OIB 16676746480</item>
    </izvorni_sadrzaj>
    <derivirana_varijabla naziv="DomainObject.Predmet.ProtuStrankaListFormatedOIB_1">
      <item>AEROKLUB ZRAKOPLOVNI SPORTOVI HRVATSKA-ZAGREB, OIB 16676746480</item>
    </derivirana_varijabla>
  </DomainObject.Predmet.ProtuStrankaListFormatedOIB>
  <DomainObject.Predmet.ProtuStrankaListFormatedWithAdress>
    <izvorni_sadrzaj>
      <item>AEROKLUB ZRAKOPLOVNI SPORTOVI HRVATSKA-ZAGREB, Cankareva 13, 10000 Zagreb</item>
    </izvorni_sadrzaj>
    <derivirana_varijabla naziv="DomainObject.Predmet.ProtuStrankaListFormatedWithAdress_1">
      <item>AEROKLUB ZRAKOPLOVNI SPORTOVI HRVATSKA-ZAGREB, Cankareva 13, 10000 Zagreb</item>
    </derivirana_varijabla>
  </DomainObject.Predmet.ProtuStrankaListFormatedWithAdress>
  <DomainObject.Predmet.ProtuStrankaListFormatedWithAdressOIB>
    <izvorni_sadrzaj>
      <item>AEROKLUB ZRAKOPLOVNI SPORTOVI HRVATSKA-ZAGREB, OIB 16676746480, Cankareva 13, 10000 Zagreb</item>
    </izvorni_sadrzaj>
    <derivirana_varijabla naziv="DomainObject.Predmet.ProtuStrankaListFormatedWithAdressOIB_1">
      <item>AEROKLUB ZRAKOPLOVNI SPORTOVI HRVATSKA-ZAGREB, OIB 16676746480, Cankareva 13, 10000 Zagreb</item>
    </derivirana_varijabla>
  </DomainObject.Predmet.ProtuStrankaListFormatedWithAdressOIB>
  <DomainObject.Predmet.ProtuStrankaListNazivFormated>
    <izvorni_sadrzaj>
      <item>AEROKLUB ZRAKOPLOVNI SPORTOVI HRVATSKA-ZAGREB</item>
    </izvorni_sadrzaj>
    <derivirana_varijabla naziv="DomainObject.Predmet.ProtuStrankaListNazivFormated_1">
      <item>AEROKLUB ZRAKOPLOVNI SPORTOVI HRVATSKA-ZAGREB</item>
    </derivirana_varijabla>
  </DomainObject.Predmet.ProtuStrankaListNazivFormated>
  <DomainObject.Predmet.ProtuStrankaListNazivFormatedOIB>
    <izvorni_sadrzaj>
      <item>AEROKLUB ZRAKOPLOVNI SPORTOVI HRVATSKA-ZAGREB, OIB 16676746480</item>
    </izvorni_sadrzaj>
    <derivirana_varijabla naziv="DomainObject.Predmet.ProtuStrankaListNazivFormatedOIB_1">
      <item>AEROKLUB ZRAKOPLOVNI SPORTOVI HRVATSKA-ZAGREB, OIB 16676746480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AEROKLUB ZRAKOPLOVNI SPORTOVI HRVATSKA-ZAGREB</izvorni_sadrzaj>
    <derivirana_varijabla naziv="DomainObject.Predmet.ProtustrankaIDrugi_1">AEROKLUB ZRAKOPLOVNI SPORTOVI HRVATSKA-ZAGREB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AEROKLUB ZRAKOPLOVNI SPORTOVI HRVATSKA-ZAGREB, OIB 16676746480, Cankareva 13, 10000 Zagreb</izvorni_sadrzaj>
    <derivirana_varijabla naziv="DomainObject.Predmet.ProtustrankaIDrugiAdressOIB_1">AEROKLUB ZRAKOPLOVNI SPORTOVI HRVATSKA-ZAGREB, OIB 16676746480, Cankareva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AEROKLUB ZRAKOPLOVNI SPORTOVI HRVATSKA-ZAGREB</item>
      <item>FINA Regionalni centar Zagreb</item>
    </izvorni_sadrzaj>
    <derivirana_varijabla naziv="DomainObject.Predmet.SudioniciListNaziv_1">
      <item>AEROKLUB ZRAKOPLOVNI SPORTOVI HRVATSKA-ZAGREB</item>
      <item>FINA Regionalni centar Zagreb</item>
    </derivirana_varijabla>
  </DomainObject.Predmet.SudioniciListNaziv>
  <DomainObject.Predmet.SudioniciListAdressOIB>
    <izvorni_sadrzaj>
      <item>AEROKLUB ZRAKOPLOVNI SPORTOVI HRVATSKA-ZAGREB, OIB 16676746480, Cankareva 13,10000 Zagreb</item>
      <item>FINA Regionalni centar Zagreb, OIB 85821130368, Trg svibanjskih žrtava 1995. 1,10000 Zagreb</item>
    </izvorni_sadrzaj>
    <derivirana_varijabla naziv="DomainObject.Predmet.SudioniciListAdressOIB_1">
      <item>AEROKLUB ZRAKOPLOVNI SPORTOVI HRVATSKA-ZAGREB, OIB 16676746480, Cankareva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16676746480</item>
      <item>, OIB 85821130368</item>
    </izvorni_sadrzaj>
    <derivirana_varijabla naziv="DomainObject.Predmet.SudioniciListNazivOIB_1">
      <item>, OIB 16676746480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5EB8D-EE8F-4253-9541-7E4C5A3B4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1639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2016-05-18T09:23:00Z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2016-05-23T05:31:00Z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