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5c8c" w14:paraId="ac55c8c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3A5B75" w:rsidRPr="003A5B75">
        <w:t>6524</w:t>
      </w:r>
      <w:r w:rsidR="005965DB">
        <w:t>/</w:t>
      </w:r>
      <w:r w:rsidR="005965DB" w:rsidRPr="005965DB">
        <w:t>15</w:t>
      </w:r>
      <w:r w:rsidR="003A5B75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3A5B75" w:rsidRPr="003A5B75">
        <w:t>OZANA FIX d.o.o.</w:t>
      </w:r>
      <w:r w:rsidR="003A5B75">
        <w:t>,</w:t>
      </w:r>
      <w:r w:rsidR="003A5B75" w:rsidRPr="003A5B75">
        <w:t xml:space="preserve"> Zagreb, 8. Pobrežje 25 d, OIB</w:t>
      </w:r>
      <w:r w:rsidR="003A5B75">
        <w:t>:</w:t>
      </w:r>
      <w:r w:rsidR="003A5B75" w:rsidRPr="003A5B75">
        <w:t xml:space="preserve"> 28583414244</w:t>
      </w:r>
      <w:r w:rsidR="00DA0753" w:rsidRPr="00DA0753">
        <w:t xml:space="preserve">, </w:t>
      </w:r>
      <w:r w:rsidR="003A5B75">
        <w:t>21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3A5B75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3A5B75" w:rsidRPr="003A5B75">
        <w:t>OZANA FIX d.o.o.</w:t>
      </w:r>
      <w:r w:rsidR="003A5B75">
        <w:t>,</w:t>
      </w:r>
      <w:r w:rsidR="003A5B75" w:rsidRPr="003A5B75">
        <w:t xml:space="preserve"> Zagreb, 8. Pobrežje 25 d, OIB</w:t>
      </w:r>
      <w:r w:rsidR="003A5B75">
        <w:t>:</w:t>
      </w:r>
      <w:r w:rsidR="003A5B75" w:rsidRPr="003A5B75">
        <w:t xml:space="preserve"> 28583414244</w:t>
      </w:r>
      <w:r w:rsidR="00DA0753">
        <w:t>, MBS:</w:t>
      </w:r>
      <w:r w:rsidR="00DA0753" w:rsidRPr="00DA0753">
        <w:t xml:space="preserve"> </w:t>
      </w:r>
      <w:r w:rsidR="003A5B75" w:rsidRPr="003A5B75">
        <w:t>080797286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3A5B75">
        <w:rPr>
          <w:rFonts w:eastAsia="Times New Roman"/>
          <w:szCs w:val="24"/>
          <w:lang w:eastAsia="hr-HR"/>
        </w:rPr>
        <w:t>21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DA0753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DA0753">
        <w:rPr>
          <w:rFonts w:eastAsia="Times New Roman"/>
          <w:szCs w:val="24"/>
          <w:lang w:eastAsia="hr-HR"/>
        </w:rPr>
        <w:t>3</w:t>
      </w:r>
      <w:r w:rsidR="00C6634D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3A5B75">
        <w:rPr>
          <w:rFonts w:eastAsia="Times New Roman"/>
          <w:szCs w:val="24"/>
          <w:lang w:eastAsia="hr-HR"/>
        </w:rPr>
        <w:t>Jugoslav Puran iz Bjelovara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3A5B75">
        <w:rPr>
          <w:rFonts w:eastAsia="Times New Roman"/>
          <w:szCs w:val="24"/>
          <w:lang w:eastAsia="hr-HR"/>
        </w:rPr>
        <w:t xml:space="preserve"> Josipa Jelačića 12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3A5B75">
        <w:rPr>
          <w:rFonts w:eastAsia="Times New Roman"/>
          <w:szCs w:val="24"/>
          <w:lang w:eastAsia="hr-HR"/>
        </w:rPr>
        <w:t xml:space="preserve"> 70582689973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3A5B75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3A5B75" w:rsidRPr="003A5B75">
        <w:t>OZANA FIX d.o.o.</w:t>
      </w:r>
      <w:r w:rsidR="003A5B75">
        <w:t>,</w:t>
      </w:r>
      <w:r w:rsidR="003A5B75" w:rsidRPr="003A5B75">
        <w:t xml:space="preserve"> Zagreb, 8. Pobrežje 25 d, OIB</w:t>
      </w:r>
      <w:r w:rsidR="003A5B75">
        <w:t>:</w:t>
      </w:r>
      <w:r w:rsidR="003A5B75" w:rsidRPr="003A5B75">
        <w:t xml:space="preserve"> 28583414244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3A5B75">
        <w:rPr>
          <w:rFonts w:eastAsia="Times New Roman"/>
          <w:szCs w:val="24"/>
          <w:lang w:eastAsia="hr-HR"/>
        </w:rPr>
        <w:t>18</w:t>
      </w:r>
      <w:r w:rsidR="00DD040B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3A5B75" w:rsidRPr="003A5B75">
        <w:rPr>
          <w:rFonts w:eastAsia="Times New Roman"/>
          <w:szCs w:val="20"/>
          <w:lang w:eastAsia="hr-HR"/>
        </w:rPr>
        <w:t xml:space="preserve">20. lipnja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3A5B75" w:rsidRPr="003A5B75">
        <w:rPr>
          <w:rFonts w:eastAsia="Times New Roman"/>
          <w:szCs w:val="20"/>
          <w:lang w:eastAsia="hr-HR"/>
        </w:rPr>
        <w:t xml:space="preserve">20.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BA7184">
        <w:rPr>
          <w:rFonts w:eastAsia="Times New Roman"/>
          <w:szCs w:val="20"/>
          <w:lang w:eastAsia="hr-HR"/>
        </w:rPr>
        <w:t xml:space="preserve"> Zakonska zastupnica</w:t>
      </w:r>
      <w:r w:rsidR="00FD4C72">
        <w:rPr>
          <w:rFonts w:eastAsia="Times New Roman"/>
          <w:szCs w:val="20"/>
          <w:lang w:eastAsia="hr-HR"/>
        </w:rPr>
        <w:t xml:space="preserve"> dužnika </w:t>
      </w:r>
      <w:r w:rsidR="003A5B75">
        <w:rPr>
          <w:rFonts w:eastAsia="Times New Roman"/>
          <w:szCs w:val="20"/>
          <w:lang w:eastAsia="hr-HR"/>
        </w:rPr>
        <w:t>Marica Vidiček</w:t>
      </w:r>
      <w:r w:rsidR="00FD4C72">
        <w:rPr>
          <w:rFonts w:eastAsia="Times New Roman"/>
          <w:szCs w:val="20"/>
          <w:lang w:eastAsia="hr-HR"/>
        </w:rPr>
        <w:t xml:space="preserve"> </w:t>
      </w:r>
      <w:r w:rsidR="00845B08">
        <w:rPr>
          <w:rFonts w:eastAsia="Times New Roman"/>
          <w:szCs w:val="20"/>
          <w:lang w:eastAsia="hr-HR"/>
        </w:rPr>
        <w:t>je</w:t>
      </w:r>
      <w:r w:rsidR="003A5B75">
        <w:rPr>
          <w:rFonts w:eastAsia="Times New Roman"/>
          <w:szCs w:val="20"/>
          <w:lang w:eastAsia="hr-HR"/>
        </w:rPr>
        <w:t xml:space="preserve"> 6. srpnja 2016. dostavila prokazni popis imovine iz kojeg </w:t>
      </w:r>
      <w:r w:rsidR="00FA3105">
        <w:rPr>
          <w:rFonts w:eastAsia="Times New Roman"/>
          <w:szCs w:val="20"/>
          <w:lang w:eastAsia="hr-HR"/>
        </w:rPr>
        <w:t xml:space="preserve">je razvidno </w:t>
      </w:r>
      <w:r w:rsidR="003A5B75" w:rsidRPr="003A5B75">
        <w:rPr>
          <w:rFonts w:eastAsia="Times New Roman"/>
          <w:szCs w:val="20"/>
          <w:lang w:eastAsia="hr-HR"/>
        </w:rPr>
        <w:t xml:space="preserve">da </w:t>
      </w:r>
      <w:r w:rsidR="00FA3105">
        <w:rPr>
          <w:rFonts w:eastAsia="Times New Roman"/>
          <w:szCs w:val="20"/>
          <w:lang w:eastAsia="hr-HR"/>
        </w:rPr>
        <w:t>dužnik nema imovinu dostatnu za</w:t>
      </w:r>
      <w:r w:rsidR="003A5B75" w:rsidRPr="003A5B75">
        <w:rPr>
          <w:rFonts w:eastAsia="Times New Roman"/>
          <w:szCs w:val="20"/>
          <w:lang w:eastAsia="hr-HR"/>
        </w:rPr>
        <w:t xml:space="preserve"> namirenje troškova postupka</w:t>
      </w:r>
      <w:r w:rsidR="00FA3105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3A5B75">
        <w:rPr>
          <w:rFonts w:eastAsia="Times New Roman"/>
          <w:szCs w:val="20"/>
          <w:lang w:eastAsia="hr-HR"/>
        </w:rPr>
        <w:t xml:space="preserve">20.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3A5B75">
        <w:rPr>
          <w:rFonts w:eastAsia="Times New Roman"/>
          <w:szCs w:val="20"/>
          <w:lang w:eastAsia="hr-HR"/>
        </w:rPr>
        <w:t>21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6F7B49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6F7B49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6F7B49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B49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3A5B75" w:rsidRPr="003A5B75">
          <w:t>6524/15-10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1543D"/>
    <w:rsid w:val="00220941"/>
    <w:rsid w:val="00235163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86FE0"/>
    <w:rsid w:val="002B6EEE"/>
    <w:rsid w:val="002C24ED"/>
    <w:rsid w:val="002E0AA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25FBD"/>
    <w:rsid w:val="00535A41"/>
    <w:rsid w:val="00554EB4"/>
    <w:rsid w:val="00564FC6"/>
    <w:rsid w:val="00583C3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6F7B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2C7E"/>
    <w:rsid w:val="00845B08"/>
    <w:rsid w:val="00854874"/>
    <w:rsid w:val="0086214E"/>
    <w:rsid w:val="00892899"/>
    <w:rsid w:val="008B3498"/>
    <w:rsid w:val="008C5CAB"/>
    <w:rsid w:val="008D5BE9"/>
    <w:rsid w:val="00902751"/>
    <w:rsid w:val="00920217"/>
    <w:rsid w:val="00944133"/>
    <w:rsid w:val="00950F54"/>
    <w:rsid w:val="00974A5E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5FC3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5335A"/>
    <w:rsid w:val="00C621E1"/>
    <w:rsid w:val="00C6634D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A0753"/>
    <w:rsid w:val="00DD040B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3DA9"/>
    <w:rsid w:val="00F04B1E"/>
    <w:rsid w:val="00F119FD"/>
    <w:rsid w:val="00F1572E"/>
    <w:rsid w:val="00F22132"/>
    <w:rsid w:val="00F36322"/>
    <w:rsid w:val="00F40459"/>
    <w:rsid w:val="00F8719B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5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St-6524/2015-10</izvorni_sadrzaj>
    <derivirana_varijabla naziv="DomainObject.Oznaka_1">St-6524/2015-10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6524</izvorni_sadrzaj>
    <derivirana_varijabla naziv="DomainObject.Predmet.Broj_1">6524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St-6524/2015</izvorni_sadrzaj>
    <derivirana_varijabla naziv="DomainObject.Predmet.OznakaBroj_1">St-6524/2015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OZANA FIX d.o.o. zastupanog po punomoćniku MARICA VIDIČEK</izvorni_sadrzaj>
    <derivirana_varijabla naziv="DomainObject.Predmet.ProtustrankaFormated_1">  OZANA FIX d.o.o. zastupanog po punomoćniku MARICA VIDIČEK</derivirana_varijabla>
  </DomainObject.Predmet.ProtustrankaFormated>
  <DomainObject.Predmet.ProtustrankaFormatedOIB>
    <izvorni_sadrzaj>  OZANA FIX d.o.o., OIB 28583414244 zastupanog po punomoćniku MARICA VIDIČEK</izvorni_sadrzaj>
    <derivirana_varijabla naziv="DomainObject.Predmet.ProtustrankaFormatedOIB_1">  OZANA FIX d.o.o., OIB 28583414244 zastupanog po punomoćniku MARICA VIDIČEK</derivirana_varijabla>
  </DomainObject.Predmet.ProtustrankaFormatedOIB>
  <DomainObject.Predmet.ProtustrankaFormatedWithAdress>
    <izvorni_sadrzaj> OZANA FIX d.o.o., 8. Pobrežje 25 d, 10000 Zagreb zastupanog po punomoćniku MARICA VIDIČEK</izvorni_sadrzaj>
    <derivirana_varijabla naziv="DomainObject.Predmet.ProtustrankaFormatedWithAdress_1"> OZANA FIX d.o.o., 8. Pobrežje 25 d, 10000 Zagreb zastupanog po punomoćniku MARICA VIDIČEK</derivirana_varijabla>
  </DomainObject.Predmet.ProtustrankaFormatedWithAdress>
  <DomainObject.Predmet.ProtustrankaFormatedWithAdressOIB>
    <izvorni_sadrzaj> OZANA FIX d.o.o., OIB 28583414244, 8. Pobrežje 25 d, 10000 Zagreb zastupanog po punomoćniku MARICA VIDIČEK</izvorni_sadrzaj>
    <derivirana_varijabla naziv="DomainObject.Predmet.ProtustrankaFormatedWithAdressOIB_1"> OZANA FIX d.o.o., OIB 28583414244, 8. Pobrežje 25 d, 10000 Zagreb zastupanog po punomoćniku MARICA VIDIČEK</derivirana_varijabla>
  </DomainObject.Predmet.ProtustrankaFormatedWithAdressOIB>
  <DomainObject.Predmet.ProtustrankaWithAdress>
    <izvorni_sadrzaj>OZANA FIX d.o.o. 8. Pobrežje 25 d, 10000 Zagreb</izvorni_sadrzaj>
    <derivirana_varijabla naziv="DomainObject.Predmet.ProtustrankaWithAdress_1">OZANA FIX d.o.o. 8. Pobrežje 25 d, 10000 Zagreb</derivirana_varijabla>
  </DomainObject.Predmet.ProtustrankaWithAdress>
  <DomainObject.Predmet.ProtustrankaWithAdressOIB>
    <izvorni_sadrzaj>OZANA FIX d.o.o., OIB 28583414244, 8. Pobrežje 25 d, 10000 Zagreb</izvorni_sadrzaj>
    <derivirana_varijabla naziv="DomainObject.Predmet.ProtustrankaWithAdressOIB_1">OZANA FIX d.o.o., OIB 28583414244, 8. Pobrežje 25 d, 10000 Zagreb</derivirana_varijabla>
  </DomainObject.Predmet.ProtustrankaWithAdressOIB>
  <DomainObject.Predmet.ProtustrankaNazivFormated>
    <izvorni_sadrzaj>OZANA FIX d.o.o.</izvorni_sadrzaj>
    <derivirana_varijabla naziv="DomainObject.Predmet.ProtustrankaNazivFormated_1">OZANA FIX d.o.o.</derivirana_varijabla>
  </DomainObject.Predmet.ProtustrankaNazivFormated>
  <DomainObject.Predmet.ProtustrankaNazivFormatedOIB>
    <izvorni_sadrzaj>OZANA FIX d.o.o., OIB 28583414244</izvorni_sadrzaj>
    <derivirana_varijabla naziv="DomainObject.Predmet.ProtustrankaNazivFormatedOIB_1">OZANA FIX d.o.o., OIB 28583414244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OZANA FIX d.o.o. zastupanog po punomoćniku MARICA VIDIČEK</item>
    </izvorni_sadrzaj>
    <derivirana_varijabla naziv="DomainObject.Predmet.ProtuStrankaListFormated_1">
      <item>OZANA FIX d.o.o. zastupanog po punomoćniku MARICA VIDIČEK</item>
    </derivirana_varijabla>
  </DomainObject.Predmet.ProtuStrankaListFormated>
  <DomainObject.Predmet.ProtuStrankaListFormatedOIB>
    <izvorni_sadrzaj>
      <item>OZANA FIX d.o.o., OIB 28583414244 zastupanog po punomoćniku MARICA VIDIČEK</item>
    </izvorni_sadrzaj>
    <derivirana_varijabla naziv="DomainObject.Predmet.ProtuStrankaListFormatedOIB_1">
      <item>OZANA FIX d.o.o., OIB 28583414244 zastupanog po punomoćniku MARICA VIDIČEK</item>
    </derivirana_varijabla>
  </DomainObject.Predmet.ProtuStrankaListFormatedOIB>
  <DomainObject.Predmet.ProtuStrankaListFormatedWithAdress>
    <izvorni_sadrzaj>
      <item>OZANA FIX d.o.o., 8. Pobrežje 25 d, 10000 Zagreb zastupanog po punomoćniku MARICA VIDIČEK</item>
    </izvorni_sadrzaj>
    <derivirana_varijabla naziv="DomainObject.Predmet.ProtuStrankaListFormatedWithAdress_1">
      <item>OZANA FIX d.o.o., 8. Pobrežje 25 d, 10000 Zagreb zastupanog po punomoćniku MARICA VIDIČEK</item>
    </derivirana_varijabla>
  </DomainObject.Predmet.ProtuStrankaListFormatedWithAdress>
  <DomainObject.Predmet.ProtuStrankaListFormatedWithAdressOIB>
    <izvorni_sadrzaj>
      <item>OZANA FIX d.o.o., OIB 28583414244, 8. Pobrežje 25 d, 10000 Zagreb zastupanog po punomoćniku MARICA VIDIČEK</item>
    </izvorni_sadrzaj>
    <derivirana_varijabla naziv="DomainObject.Predmet.ProtuStrankaListFormatedWithAdressOIB_1">
      <item>OZANA FIX d.o.o., OIB 28583414244, 8. Pobrežje 25 d, 10000 Zagreb zastupanog po punomoćniku MARICA VIDIČEK</item>
    </derivirana_varijabla>
  </DomainObject.Predmet.ProtuStrankaListFormatedWithAdressOIB>
  <DomainObject.Predmet.ProtuStrankaListNazivFormated>
    <izvorni_sadrzaj>
      <item>OZANA FIX d.o.o.</item>
    </izvorni_sadrzaj>
    <derivirana_varijabla naziv="DomainObject.Predmet.ProtuStrankaListNazivFormated_1">
      <item>OZANA FIX d.o.o.</item>
    </derivirana_varijabla>
  </DomainObject.Predmet.ProtuStrankaListNazivFormated>
  <DomainObject.Predmet.ProtuStrankaListNazivFormatedOIB>
    <izvorni_sadrzaj>
      <item>OZANA FIX d.o.o., OIB 28583414244</item>
    </izvorni_sadrzaj>
    <derivirana_varijabla naziv="DomainObject.Predmet.ProtuStrankaListNazivFormatedOIB_1">
      <item>OZANA FIX d.o.o., OIB 28583414244</item>
    </derivirana_varijabla>
  </DomainObject.Predmet.ProtuStrankaListNazivFormatedOIB>
  <DomainObject.Predmet.OstaliListFormated>
    <izvorni_sadrzaj>
      <item>MARICA VIDIČEK punomoćnik sudionika u postupku OZANA FIX d.o.o.</item>
    </izvorni_sadrzaj>
    <derivirana_varijabla naziv="DomainObject.Predmet.OstaliListFormated_1">
      <item>MARICA VIDIČEK punomoćnik sudionika u postupku OZANA FIX d.o.o.</item>
    </derivirana_varijabla>
  </DomainObject.Predmet.OstaliListFormated>
  <DomainObject.Predmet.OstaliListFormatedOIB>
    <izvorni_sadrzaj>
      <item>MARICA VIDIČEK, OIB 46000856644 punomoćnik sudionika u postupku OZANA FIX d.o.o.</item>
    </izvorni_sadrzaj>
    <derivirana_varijabla naziv="DomainObject.Predmet.OstaliListFormatedOIB_1">
      <item>MARICA VIDIČEK, OIB 46000856644 punomoćnik sudionika u postupku OZANA FIX d.o.o.</item>
    </derivirana_varijabla>
  </DomainObject.Predmet.OstaliListFormatedOIB>
  <DomainObject.Predmet.OstaliListFormatedWithAdress>
    <izvorni_sadrzaj>
      <item>MARICA VIDIČEK, ŽUPANA VRATISLAVA 6, 49240 Donja Stubica punomoćnik sudionika u postupku OZANA FIX d.o.o.</item>
    </izvorni_sadrzaj>
    <derivirana_varijabla naziv="DomainObject.Predmet.OstaliListFormatedWithAdress_1">
      <item>MARICA VIDIČEK, ŽUPANA VRATISLAVA 6, 49240 Donja Stubica punomoćnik sudionika u postupku OZANA FIX d.o.o.</item>
    </derivirana_varijabla>
  </DomainObject.Predmet.OstaliListFormatedWithAdress>
  <DomainObject.Predmet.OstaliListFormatedWithAdressOIB>
    <izvorni_sadrzaj>
      <item>MARICA VIDIČEK, OIB 46000856644, ŽUPANA VRATISLAVA 6, 49240 Donja Stubica punomoćnik sudionika u postupku OZANA FIX d.o.o.</item>
    </izvorni_sadrzaj>
    <derivirana_varijabla naziv="DomainObject.Predmet.OstaliListFormatedWithAdressOIB_1">
      <item>MARICA VIDIČEK, OIB 46000856644, ŽUPANA VRATISLAVA 6, 49240 Donja Stubica punomoćnik sudionika u postupku OZANA FIX d.o.o.</item>
    </derivirana_varijabla>
  </DomainObject.Predmet.OstaliListFormatedWithAdressOIB>
  <DomainObject.Predmet.OstaliListNazivFormated>
    <izvorni_sadrzaj>
      <item>MARICA VIDIČEK</item>
    </izvorni_sadrzaj>
    <derivirana_varijabla naziv="DomainObject.Predmet.OstaliListNazivFormated_1">
      <item>MARICA VIDIČEK</item>
    </derivirana_varijabla>
  </DomainObject.Predmet.OstaliListNazivFormated>
  <DomainObject.Predmet.OstaliListNazivFormatedOIB>
    <izvorni_sadrzaj>
      <item>MARICA VIDIČEK, OIB 46000856644</item>
    </izvorni_sadrzaj>
    <derivirana_varijabla naziv="DomainObject.Predmet.OstaliListNazivFormatedOIB_1">
      <item>MARICA VIDIČEK, OIB 46000856644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St-6524/2015-10</izvorni_sadrzaj>
    <derivirana_varijabla naziv="DomainObject.PoslovniBrojDokumenta_1">St-6524/2015-10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OZANA FIX d.o.o.</izvorni_sadrzaj>
    <derivirana_varijabla naziv="DomainObject.Predmet.ProtustrankaIDrugi_1">OZANA FIX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OZANA FIX d.o.o., OIB 28583414244, 8. Pobrežje 25 d, 10000 Zagreb</izvorni_sadrzaj>
    <derivirana_varijabla naziv="DomainObject.Predmet.ProtustrankaIDrugiAdressOIB_1">OZANA FIX d.o.o., OIB 28583414244, 8. Pobrežje 25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OZANA FIX d.o.o.</item>
      <item>MARICA VIDIČEK</item>
    </izvorni_sadrzaj>
    <derivirana_varijabla naziv="DomainObject.Predmet.SudioniciListNaziv_1">
      <item>FINA Regionalni centar Zagreb</item>
      <item>OZANA FIX d.o.o.</item>
      <item>MARICA VIDIČEK</item>
    </derivirana_varijabla>
  </DomainObject.Predmet.SudioniciListNaziv>
  <DomainObject.Predmet.SudioniciListAdressOIB>
    <izvorni_sadrzaj>
      <item>FINA Regionalni centar Zagreb, OIB 85821130368, Trg svibanjskih žrtava 1995. br.1,10000 Zagreb</item>
      <item>OZANA FIX d.o.o., OIB 28583414244, 8. Pobrežje 25 d,10000 Zagreb</item>
      <item>MARICA VIDIČEK, OIB 46000856644, ŽUPANA VRATISLAVA 6,49240 Donja Stubica</item>
    </izvorni_sadrzaj>
    <derivirana_varijabla naziv="DomainObject.Predmet.SudioniciListAdressOIB_1">
      <item>FINA Regionalni centar Zagreb, OIB 85821130368, Trg svibanjskih žrtava 1995. br.1,10000 Zagreb</item>
      <item>OZANA FIX d.o.o., OIB 28583414244, 8. Pobrežje 25 d,10000 Zagreb</item>
      <item>MARICA VIDIČEK, OIB 46000856644, ŽUPANA VRATISLAVA 6,49240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28583414244</item>
      <item>, OIB 46000856644</item>
    </izvorni_sadrzaj>
    <derivirana_varijabla naziv="DomainObject.Predmet.SudioniciListNazivOIB_1">
      <item>, OIB 85821130368</item>
      <item>, OIB 28583414244</item>
      <item>, OIB 46000856644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2345</properties:Characters>
  <properties:Lines>84</properties:Lines>
  <properties:Paragraphs>27</properties:Paragraphs>
  <properties:TotalTime>1107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2016-11-21T10:29:00Z</cp:lastPrinted>
  <dcterms:modified xmlns:xsi="http://www.w3.org/2001/XMLSchema-instance" xsi:type="dcterms:W3CDTF">2016-11-21T10:29:00Z</dcterms:modified>
  <cp:revision>172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St-6524/2015-10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