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1942" w14:paraId="e371942" w:rsidRDefault="00A2667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1701165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6673" w:rsidP="00A26673" w:rsidR="00A26673">
      <w:pPr>
        <w:pStyle w:val="NormaleSPIS"/>
        <w:spacing w:after="0"/>
      </w:pPr>
      <w:r>
        <w:t xml:space="preserve">     Republika Hrvatska</w:t>
      </w:r>
    </w:p>
    <w:p w:rsidRDefault="00A26673" w:rsidP="00A26673" w:rsidR="00A26673">
      <w:pPr>
        <w:pStyle w:val="NormaleSPIS"/>
        <w:spacing w:after="0"/>
      </w:pPr>
      <w:r>
        <w:t>Trgovački sud u Bjelovaru</w:t>
      </w:r>
    </w:p>
    <w:p w:rsidRDefault="00A26673" w:rsidP="00A26673" w:rsidR="00A26673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A26673" w:rsidP="00A26673" w:rsidR="00A26673">
      <w:pPr>
        <w:ind w:firstLine="5245"/>
        <w:jc w:val="right"/>
        <w:rPr>
          <w:b/>
        </w:rPr>
      </w:pPr>
      <w:r>
        <w:t>Poslovni broj:7 St-767/2017-4</w:t>
      </w:r>
    </w:p>
    <w:p w:rsidRDefault="00A26673" w:rsidP="00A26673" w:rsidR="00A26673">
      <w:pPr>
        <w:jc w:val="center"/>
      </w:pPr>
      <w:r>
        <w:t>U  I M E   R E P U B L I K E   H R V A T S K E</w:t>
      </w:r>
    </w:p>
    <w:p w:rsidRDefault="00A26673" w:rsidP="00A26673" w:rsidR="00A26673">
      <w:pPr>
        <w:jc w:val="center"/>
      </w:pPr>
      <w:r>
        <w:t>R J E Š E N J E</w:t>
      </w:r>
    </w:p>
    <w:p w:rsidRDefault="00A26673" w:rsidP="00A26673" w:rsidR="00A2667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skraćenom stečajnom postupku nad dužnikom ZLATNI ŠTAPIĆI d.o.o. za trgovinu i usluge iz Bjelovara, Augusta Šenoe 10, MBS 080745010, OIB 33973878108, 14. studenog 2017.  </w:t>
      </w:r>
    </w:p>
    <w:p w:rsidRDefault="00A26673" w:rsidP="00A26673" w:rsidR="00A26673">
      <w:pPr>
        <w:jc w:val="center"/>
      </w:pPr>
      <w:r>
        <w:t>r i j e š i o   j e</w:t>
      </w:r>
    </w:p>
    <w:p w:rsidRDefault="00A26673" w:rsidP="00A26673" w:rsidR="00A26673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ZLATNI ŠTAPIĆI d.o.o. za trgovinu i usluge iz Bjelovara, Augusta Šenoe 10, MBS 080745010, OIB 33973878108.</w:t>
      </w:r>
    </w:p>
    <w:p w:rsidRDefault="00A26673" w:rsidP="00A26673" w:rsidR="00A26673">
      <w:pPr>
        <w:ind w:firstLine="851"/>
        <w:jc w:val="both"/>
      </w:pPr>
      <w:r>
        <w:t xml:space="preserve">II.Za stečajnu upraviteljicu imenuje se Sanela </w:t>
      </w:r>
      <w:proofErr w:type="spellStart"/>
      <w:r>
        <w:t>Kučar</w:t>
      </w:r>
      <w:proofErr w:type="spellEnd"/>
      <w:r>
        <w:t xml:space="preserve"> iz Osijeka, J.J.Strossmayera 37, OIB 97473612486.</w:t>
      </w:r>
    </w:p>
    <w:p w:rsidRDefault="00A26673" w:rsidP="00A26673" w:rsidR="00A26673">
      <w:pPr>
        <w:ind w:firstLine="851"/>
        <w:jc w:val="both"/>
      </w:pPr>
      <w:r>
        <w:t xml:space="preserve">III. Zaključuje se skraćeni stečajni postupak nad dužnikom ZLATNI ŠTAPIĆI d.o.o. za trgovinu i usluge iz Bjelovara, Augusta Šenoe 10, MBS 080745010, OIB 33973878108. </w:t>
      </w:r>
    </w:p>
    <w:p w:rsidRDefault="00A26673" w:rsidP="00A26673" w:rsidR="00A26673">
      <w:pPr>
        <w:pStyle w:val="Bezproreda"/>
        <w:ind w:firstLine="851"/>
        <w:jc w:val="both"/>
      </w:pPr>
      <w:r>
        <w:t>IV. Skraćeni stečajni postupak je otvoren i zaključen s danom 14. studenog</w:t>
      </w:r>
      <w:r>
        <w:rPr>
          <w:b/>
        </w:rPr>
        <w:t xml:space="preserve"> </w:t>
      </w:r>
      <w:r>
        <w:t>2017. godine u 12,20 sati, kada je ovo rješenje objavljeno na e-oglasnoj ploči ovoga suda.</w:t>
      </w:r>
    </w:p>
    <w:p w:rsidRDefault="00A26673" w:rsidP="00A26673" w:rsidR="00A26673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A26673" w:rsidP="00A26673" w:rsidR="00A26673">
      <w:pPr>
        <w:pStyle w:val="Bezproreda"/>
        <w:ind w:firstLine="851"/>
        <w:jc w:val="both"/>
      </w:pPr>
      <w: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6673" w:rsidP="00A26673" w:rsidR="00A26673">
      <w:pPr>
        <w:ind w:firstLine="851"/>
        <w:jc w:val="both"/>
      </w:pPr>
      <w:r>
        <w:t>VI. Nakon pravomoćnosti ovoga rješenja stečajni dužnik će se brisati iz  sudskog registra Trgovačkog suda u Bjelovaru.</w:t>
      </w:r>
    </w:p>
    <w:p w:rsidRDefault="00A26673" w:rsidP="00A26673" w:rsidR="00A26673">
      <w:pPr>
        <w:jc w:val="center"/>
      </w:pPr>
      <w:r>
        <w:t>Obrazloženje</w:t>
      </w:r>
    </w:p>
    <w:p w:rsidRDefault="00A26673" w:rsidP="00A26673" w:rsidR="00A26673">
      <w:pPr>
        <w:ind w:firstLine="851"/>
        <w:jc w:val="both"/>
      </w:pPr>
      <w:r>
        <w:t>Po zahtjevu FINE za provedbu skraćenog stečajnog postupka nad dužnikom, sud je temeljem odredbe čl.429. Stečajnog zakona ("Narodne novine" broj 71/15 – dalje: SZ) oglasom poslovni broj St-767/2017-2., koji je objavljen na mrežnoj stranici e-oglasna ploča Trgovačkog suda u Bjelovaru 06. rujna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26673" w:rsidP="00A26673" w:rsidR="00A26673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A26673" w:rsidP="00A26673" w:rsidR="00A26673">
      <w:pPr>
        <w:ind w:firstLine="851"/>
        <w:jc w:val="center"/>
      </w:pPr>
      <w:r>
        <w:lastRenderedPageBreak/>
        <w:t>2</w:t>
      </w:r>
    </w:p>
    <w:p w:rsidRDefault="00A26673" w:rsidP="00A26673" w:rsidR="00A26673">
      <w:pPr>
        <w:ind w:firstLine="851"/>
        <w:jc w:val="right"/>
      </w:pPr>
      <w:r>
        <w:t>Poslovni broj:7 St-767/2017-4</w:t>
      </w:r>
    </w:p>
    <w:p w:rsidRDefault="00A26673" w:rsidP="00A26673" w:rsidR="00A26673">
      <w:pPr>
        <w:jc w:val="both"/>
      </w:pPr>
      <w:r>
        <w:t>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6673" w:rsidP="00A26673" w:rsidR="00A26673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26673" w:rsidP="00A26673" w:rsidR="00A26673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26673" w:rsidP="00A26673" w:rsidR="00A26673">
      <w:pPr>
        <w:pStyle w:val="Bezproreda"/>
        <w:ind w:firstLine="851"/>
        <w:jc w:val="both"/>
      </w:pPr>
      <w: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6673" w:rsidP="00A26673" w:rsidR="00A26673">
      <w:pPr>
        <w:ind w:firstLine="851"/>
        <w:jc w:val="both"/>
      </w:pPr>
      <w: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A26673" w:rsidP="00A26673" w:rsidR="00A26673">
      <w:pPr>
        <w:jc w:val="center"/>
        <w:rPr>
          <w:b/>
        </w:rPr>
      </w:pPr>
      <w:r>
        <w:t xml:space="preserve">U Bjelovaru 14. studenog 2017. </w:t>
      </w:r>
    </w:p>
    <w:p w:rsidRDefault="00A26673" w:rsidP="00A26673" w:rsidR="00A26673">
      <w:pPr>
        <w:spacing w:after="0"/>
        <w:ind w:firstLine="720" w:left="4320"/>
      </w:pPr>
      <w:r>
        <w:t xml:space="preserve">                 Sudac</w:t>
      </w:r>
    </w:p>
    <w:p w:rsidRDefault="00A26673" w:rsidP="00A26673" w:rsidR="00A26673">
      <w:pPr>
        <w:ind w:firstLine="4111"/>
        <w:jc w:val="both"/>
      </w:pPr>
      <w:r>
        <w:t xml:space="preserve">                     Tomislav Mrazović,v.r.</w:t>
      </w:r>
    </w:p>
    <w:p w:rsidRDefault="00A26673" w:rsidP="00A26673" w:rsidR="00A26673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A26673" w:rsidP="00A26673" w:rsidR="00A26673">
      <w:pPr>
        <w:ind w:firstLine="4111"/>
        <w:jc w:val="both"/>
      </w:pPr>
      <w:r>
        <w:t xml:space="preserve">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A26673" w:rsidP="00A26673" w:rsidR="00A26673">
      <w:pPr>
        <w:jc w:val="both"/>
      </w:pPr>
      <w:r>
        <w:t xml:space="preserve">                                                              </w:t>
      </w:r>
      <w:r>
        <w:tab/>
      </w:r>
      <w:r>
        <w:tab/>
        <w:t xml:space="preserve">         </w:t>
      </w:r>
    </w:p>
    <w:p w:rsidRDefault="00A26673" w:rsidP="00A26673" w:rsidR="00A26673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26673" w:rsidP="00A26673" w:rsidR="00A26673">
      <w:pPr>
        <w:jc w:val="both"/>
      </w:pPr>
    </w:p>
    <w:p w:rsidRDefault="00A26673" w:rsidP="00A26673" w:rsidR="00A26673">
      <w:pPr>
        <w:jc w:val="both"/>
      </w:pPr>
    </w:p>
    <w:p w:rsidRDefault="00A26673" w:rsidP="00A26673" w:rsidR="00A26673">
      <w:pPr>
        <w:jc w:val="both"/>
      </w:pPr>
    </w:p>
    <w:p w:rsidRDefault="00A26673" w:rsidP="00A26673" w:rsidR="00A26673">
      <w:pPr>
        <w:jc w:val="both"/>
      </w:pPr>
    </w:p>
    <w:p w:rsidRDefault="00A26673" w:rsidP="00A26673" w:rsidR="00A2667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673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4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St-767/2017-4</izvorni_sadrzaj>
    <derivirana_varijabla naziv="DomainObject.Oznaka_1">St-767/2017-4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ŠTAPIĆI d.o.o. za trgovinu i usluge zastupanog po punomoćniku Cuizhu Wang</izvorni_sadrzaj>
    <derivirana_varijabla naziv="DomainObject.Predmet.ProtustrankaFormated_1">  ZLATNI ŠTAPIĆI d.o.o. za trgovinu i usluge zastupanog po punomoćniku Cuizhu Wang</derivirana_varijabla>
  </DomainObject.Predmet.ProtustrankaFormated>
  <DomainObject.Predmet.ProtustrankaFormatedOIB>
    <izvorni_sadrzaj>  ZLATNI ŠTAPIĆI d.o.o. za trgovinu i usluge, OIB 33973878108 zastupanog po punomoćniku Cuizhu Wang</izvorni_sadrzaj>
    <derivirana_varijabla naziv="DomainObject.Predmet.ProtustrankaFormatedOIB_1">  ZLATNI ŠTAPIĆI d.o.o. za trgovinu i usluge, OIB 33973878108 zastupanog po punomoćniku Cuizhu Wang</derivirana_varijabla>
  </DomainObject.Predmet.ProtustrankaFormatedOIB>
  <DomainObject.Predmet.ProtustrankaFormatedWithAdress>
    <izvorni_sadrzaj> ZLATNI ŠTAPIĆI d.o.o. za trgovinu i usluge, Augusta Šenoe 10, 43000 Bjelovar zastupanog po punomoćniku Cuizhu Wang</izvorni_sadrzaj>
    <derivirana_varijabla naziv="DomainObject.Predmet.ProtustrankaFormatedWithAdress_1"> ZLATNI ŠTAPIĆI d.o.o. za trgovinu i usluge, Augusta Šenoe 10, 43000 Bjelovar zastupanog po punomoćniku Cuizhu Wang</derivirana_varijabla>
  </DomainObject.Predmet.ProtustrankaFormatedWithAdress>
  <DomainObject.Predmet.ProtustrankaFormatedWithAdressOIB>
    <izvorni_sadrzaj> ZLATNI ŠTAPIĆI d.o.o. za trgovinu i usluge, OIB 33973878108, Augusta Šenoe 10, 43000 Bjelovar zastupanog po punomoćniku Cuizhu Wang</izvorni_sadrzaj>
    <derivirana_varijabla naziv="DomainObject.Predmet.ProtustrankaFormatedWithAdressOIB_1"> ZLATNI ŠTAPIĆI d.o.o. za trgovinu i usluge, OIB 33973878108, Augusta Šenoe 10, 43000 Bjelovar zastupanog po punomoćniku Cuizhu Wang</derivirana_varijabla>
  </DomainObject.Predmet.ProtustrankaFormatedWithAdressOIB>
  <DomainObject.Predmet.ProtustrankaWithAdress>
    <izvorni_sadrzaj>ZLATNI ŠTAPIĆI d.o.o. za trgovinu i usluge Augusta Šenoe 10, 43000 Bjelovar</izvorni_sadrzaj>
    <derivirana_varijabla naziv="DomainObject.Predmet.ProtustrankaWithAdress_1">ZLATNI ŠTAPIĆI d.o.o. za trgovinu i usluge Augusta Šenoe 10, 43000 Bjelovar</derivirana_varijabla>
  </DomainObject.Predmet.ProtustrankaWithAdress>
  <DomainObject.Predmet.ProtustrankaWithAdressOIB>
    <izvorni_sadrzaj>ZLATNI ŠTAPIĆI d.o.o. za trgovinu i usluge, OIB 33973878108, Augusta Šenoe 10, 43000 Bjelovar</izvorni_sadrzaj>
    <derivirana_varijabla naziv="DomainObject.Predmet.ProtustrankaWithAdressOIB_1">ZLATNI ŠTAPIĆI d.o.o. za trgovinu i usluge, OIB 33973878108, Augusta Šenoe 10, 43000 Bjelovar</derivirana_varijabla>
  </DomainObject.Predmet.ProtustrankaWithAdressOIB>
  <DomainObject.Predmet.ProtustrankaNazivFormated>
    <izvorni_sadrzaj>ZLATNI ŠTAPIĆI d.o.o. za trgovinu i usluge</izvorni_sadrzaj>
    <derivirana_varijabla naziv="DomainObject.Predmet.ProtustrankaNazivFormated_1">ZLATNI ŠTAPIĆI d.o.o. za trgovinu i usluge</derivirana_varijabla>
  </DomainObject.Predmet.ProtustrankaNazivFormated>
  <DomainObject.Predmet.ProtustrankaNazivFormatedOIB>
    <izvorni_sadrzaj>ZLATNI ŠTAPIĆI d.o.o. za trgovinu i usluge, OIB 33973878108</izvorni_sadrzaj>
    <derivirana_varijabla naziv="DomainObject.Predmet.ProtustrankaNazivFormatedOIB_1">ZLATNI ŠTAPIĆI d.o.o. za trgovinu i usluge, OIB 33973878108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33973878108</izvorni_sadrzaj>
    <derivirana_varijabla naziv="DomainObject.Predmet.StrankaFormatedOIB_1">  FINANCIJSKA AGENCIJA, RC ZAGREB, Podružnica Bjelovar, OIB 33973878108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33973878108, F. Supila 4, 43000 Bjelovar</izvorni_sadrzaj>
    <derivirana_varijabla naziv="DomainObject.Predmet.StrankaFormatedWithAdressOIB_1"> FINANCIJSKA AGENCIJA, RC ZAGREB, Podružnica Bjelovar, OIB 33973878108,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33973878108, F. Supila 4,43000 Bjelovar</izvorni_sadrzaj>
    <derivirana_varijabla naziv="DomainObject.Predmet.StrankaWithAdressOIB_1">FINANCIJSKA AGENCIJA, RC ZAGREB, Podružnica Bjelovar, OIB 33973878108,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33973878108</izvorni_sadrzaj>
    <derivirana_varijabla naziv="DomainObject.Predmet.StrankaNazivFormatedOIB_1">FINANCIJSKA AGENCIJA, RC ZAGREB, Podružnica Bjelovar, OIB 33973878108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33973878108</item>
    </izvorni_sadrzaj>
    <derivirana_varijabla naziv="DomainObject.Predmet.StrankaListFormatedOIB_1">
      <item>FINANCIJSKA AGENCIJA, RC ZAGREB, Podružnica Bjelovar, OIB 33973878108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33973878108, F. Supila 4, 43000 Bjelovar</item>
    </izvorni_sadrzaj>
    <derivirana_varijabla naziv="DomainObject.Predmet.StrankaListFormatedWithAdressOIB_1">
      <item>FINANCIJSKA AGENCIJA, RC ZAGREB, Podružnica Bjelovar, OIB 33973878108,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33973878108</item>
    </izvorni_sadrzaj>
    <derivirana_varijabla naziv="DomainObject.Predmet.StrankaListNazivFormatedOIB_1">
      <item>FINANCIJSKA AGENCIJA, RC ZAGREB, Podružnica Bjelovar, OIB 33973878108</item>
    </derivirana_varijabla>
  </DomainObject.Predmet.StrankaListNazivFormatedOIB>
  <DomainObject.Predmet.ProtuStrankaListFormated>
    <izvorni_sadrzaj>
      <item>ZLATNI ŠTAPIĆI d.o.o. za trgovinu i usluge zastupanog po punomoćniku Cuizhu Wang</item>
    </izvorni_sadrzaj>
    <derivirana_varijabla naziv="DomainObject.Predmet.ProtuStrankaListFormated_1">
      <item>ZLATNI ŠTAPIĆI d.o.o. za trgovinu i usluge zastupanog po punomoćniku Cuizhu Wang</item>
    </derivirana_varijabla>
  </DomainObject.Predmet.ProtuStrankaListFormated>
  <DomainObject.Predmet.ProtuStrankaListFormatedOIB>
    <izvorni_sadrzaj>
      <item>ZLATNI ŠTAPIĆI d.o.o. za trgovinu i usluge, OIB 33973878108 zastupanog po punomoćniku Cuizhu Wang</item>
    </izvorni_sadrzaj>
    <derivirana_varijabla naziv="DomainObject.Predmet.ProtuStrankaListFormatedOIB_1">
      <item>ZLATNI ŠTAPIĆI d.o.o. za trgovinu i usluge, OIB 33973878108 zastupanog po punomoćniku Cuizhu Wang</item>
    </derivirana_varijabla>
  </DomainObject.Predmet.ProtuStrankaListFormatedOIB>
  <DomainObject.Predmet.ProtuStrankaListFormatedWithAdress>
    <izvorni_sadrzaj>
      <item>ZLATNI ŠTAPIĆI d.o.o. za trgovinu i usluge, Augusta Šenoe 10, 43000 Bjelovar zastupanog po punomoćniku Cuizhu Wang</item>
    </izvorni_sadrzaj>
    <derivirana_varijabla naziv="DomainObject.Predmet.ProtuStrankaListFormatedWithAdress_1">
      <item>ZLATNI ŠTAPIĆI d.o.o. za trgovinu i usluge, Augusta Šenoe 10, 43000 Bjelovar zastupanog po punomoćniku Cuizhu Wang</item>
    </derivirana_varijabla>
  </DomainObject.Predmet.ProtuStrankaListFormatedWithAdress>
  <DomainObject.Predmet.ProtuStrankaListFormatedWithAdressOIB>
    <izvorni_sadrzaj>
      <item>ZLATNI ŠTAPIĆI d.o.o. za trgovinu i usluge, OIB 33973878108, Augusta Šenoe 10, 43000 Bjelovar zastupanog po punomoćniku Cuizhu Wang</item>
    </izvorni_sadrzaj>
    <derivirana_varijabla naziv="DomainObject.Predmet.ProtuStrankaListFormatedWithAdressOIB_1">
      <item>ZLATNI ŠTAPIĆI d.o.o. za trgovinu i usluge, OIB 33973878108, Augusta Šenoe 10, 43000 Bjelovar zastupanog po punomoćniku Cuizhu Wang</item>
    </derivirana_varijabla>
  </DomainObject.Predmet.ProtuStrankaListFormatedWithAdressOIB>
  <DomainObject.Predmet.ProtuStrankaListNazivFormated>
    <izvorni_sadrzaj>
      <item>ZLATNI ŠTAPIĆI d.o.o. za trgovinu i usluge</item>
    </izvorni_sadrzaj>
    <derivirana_varijabla naziv="DomainObject.Predmet.ProtuStrankaListNazivFormated_1">
      <item>ZLATNI ŠTAPIĆI d.o.o. za trgovinu i usluge</item>
    </derivirana_varijabla>
  </DomainObject.Predmet.ProtuStrankaListNazivFormated>
  <DomainObject.Predmet.ProtuStrankaListNazivFormatedOIB>
    <izvorni_sadrzaj>
      <item>ZLATNI ŠTAPIĆI d.o.o. za trgovinu i usluge, OIB 33973878108</item>
    </izvorni_sadrzaj>
    <derivirana_varijabla naziv="DomainObject.Predmet.ProtuStrankaListNazivFormatedOIB_1">
      <item>ZLATNI ŠTAPIĆI d.o.o. za trgovinu i usluge, OIB 33973878108</item>
    </derivirana_varijabla>
  </DomainObject.Predmet.ProtuStrankaListNazivFormatedOIB>
  <DomainObject.Predmet.OstaliListFormated>
    <izvorni_sadrzaj>
      <item>Cuizhu Wang punomoćnik sudionika u postupku ZLATNI ŠTAPIĆI d.o.o. za trgovinu i usluge</item>
    </izvorni_sadrzaj>
    <derivirana_varijabla naziv="DomainObject.Predmet.OstaliListFormated_1">
      <item>Cuizhu Wang punomoćnik sudionika u postupku ZLATNI ŠTAPIĆI d.o.o. za trgovinu i usluge</item>
    </derivirana_varijabla>
  </DomainObject.Predmet.OstaliListFormated>
  <DomainObject.Predmet.OstaliListFormatedOIB>
    <izvorni_sadrzaj>
      <item>Cuizhu Wang, OIB 48704390444 punomoćnik sudionika u postupku ZLATNI ŠTAPIĆI d.o.o. za trgovinu i usluge</item>
    </izvorni_sadrzaj>
    <derivirana_varijabla naziv="DomainObject.Predmet.OstaliListFormatedOIB_1">
      <item>Cuizhu Wang, OIB 48704390444 punomoćnik sudionika u postupku ZLATNI ŠTAPIĆI d.o.o. za trgovinu i usluge</item>
    </derivirana_varijabla>
  </DomainObject.Predmet.OstaliListFormatedOIB>
  <DomainObject.Predmet.OstaliListFormatedWithAdress>
    <izvorni_sadrzaj>
      <item>Cuizhu Wang, Jurja Haulika 15, 43000 Bjelovar punomoćnik sudionika u postupku ZLATNI ŠTAPIĆI d.o.o. za trgovinu i usluge</item>
    </izvorni_sadrzaj>
    <derivirana_varijabla naziv="DomainObject.Predmet.OstaliListFormatedWithAdress_1">
      <item>Cuizhu Wang, Jurja Haulika 15, 43000 Bjelovar punomoćnik sudionika u postupku ZLATNI ŠTAPIĆI d.o.o. za trgovinu i usluge</item>
    </derivirana_varijabla>
  </DomainObject.Predmet.OstaliListFormatedWithAdress>
  <DomainObject.Predmet.OstaliListFormatedWithAdressOIB>
    <izvorni_sadrzaj>
      <item>Cuizhu Wang, OIB 48704390444, Jurja Haulika 15, 43000 Bjelovar punomoćnik sudionika u postupku ZLATNI ŠTAPIĆI d.o.o. za trgovinu i usluge</item>
    </izvorni_sadrzaj>
    <derivirana_varijabla naziv="DomainObject.Predmet.OstaliListFormatedWithAdressOIB_1">
      <item>Cuizhu Wang, OIB 48704390444, Jurja Haulika 15, 43000 Bjelovar punomoćnik sudionika u postupku ZLATNI ŠTAPIĆI d.o.o. za trgovinu i usluge</item>
    </derivirana_varijabla>
  </DomainObject.Predmet.OstaliListFormatedWithAdressOIB>
  <DomainObject.Predmet.OstaliListNazivFormated>
    <izvorni_sadrzaj>
      <item>Cuizhu Wang</item>
    </izvorni_sadrzaj>
    <derivirana_varijabla naziv="DomainObject.Predmet.OstaliListNazivFormated_1">
      <item>Cuizhu Wang</item>
    </derivirana_varijabla>
  </DomainObject.Predmet.OstaliListNazivFormated>
  <DomainObject.Predmet.OstaliListNazivFormatedOIB>
    <izvorni_sadrzaj>
      <item>Cuizhu Wang, OIB 48704390444</item>
    </izvorni_sadrzaj>
    <derivirana_varijabla naziv="DomainObject.Predmet.OstaliListNazivFormatedOIB_1">
      <item>Cuizhu Wang, OIB 48704390444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St-767/2017-4</izvorni_sadrzaj>
    <derivirana_varijabla naziv="DomainObject.PoslovniBrojDokumenta_1">St-767/2017-4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ZLATNI ŠTAPIĆI d.o.o. za trgovinu i usluge</izvorni_sadrzaj>
    <derivirana_varijabla naziv="DomainObject.Predmet.ProtustrankaIDrugi_1">ZLATNI ŠTAPIĆI d.o.o. za trgovinu i usluge</derivirana_varijabla>
  </DomainObject.Predmet.ProtustrankaIDrugi>
  <DomainObject.Predmet.StrankaIDrugiAdressOIB>
    <izvorni_sadrzaj>FINANCIJSKA AGENCIJA, RC ZAGREB, Podružnica Bjelovar, OIB 33973878108, F. Supila 4, 43000 Bjelovar</izvorni_sadrzaj>
    <derivirana_varijabla naziv="DomainObject.Predmet.StrankaIDrugiAdressOIB_1">FINANCIJSKA AGENCIJA, RC ZAGREB, Podružnica Bjelovar, OIB 33973878108, F. Supila 4, 43000 Bjelovar</derivirana_varijabla>
  </DomainObject.Predmet.StrankaIDrugiAdressOIB>
  <DomainObject.Predmet.ProtustrankaIDrugiAdressOIB>
    <izvorni_sadrzaj>ZLATNI ŠTAPIĆI d.o.o. za trgovinu i usluge, OIB 33973878108, Augusta Šenoe 10, 43000 Bjelovar</izvorni_sadrzaj>
    <derivirana_varijabla naziv="DomainObject.Predmet.ProtustrankaIDrugiAdressOIB_1">ZLATNI ŠTAPIĆI d.o.o. za trgovinu i usluge, OIB 33973878108, Augusta Šenoe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ZLATNI ŠTAPIĆI d.o.o. za trgovinu i usluge</item>
      <item>Cuizhu Wang</item>
    </izvorni_sadrzaj>
    <derivirana_varijabla naziv="DomainObject.Predmet.SudioniciListNaziv_1">
      <item>FINANCIJSKA AGENCIJA, RC ZAGREB, Podružnica Bjelovar</item>
      <item>ZLATNI ŠTAPIĆI d.o.o. za trgovinu i usluge</item>
      <item>Cuizhu Wang</item>
    </derivirana_varijabla>
  </DomainObject.Predmet.SudioniciListNaziv>
  <DomainObject.Predmet.SudioniciListAdressOIB>
    <izvorni_sadrzaj>
      <item>FINANCIJSKA AGENCIJA, RC ZAGREB, Podružnica Bjelovar, OIB 33973878108, F. Supila 4,43000 Bjelovar</item>
      <item>ZLATNI ŠTAPIĆI d.o.o. za trgovinu i usluge, OIB 33973878108, Augusta Šenoe 10,43000 Bjelovar</item>
      <item>Cuizhu Wang, OIB 48704390444, Jurja Haulika 15,43000 Bjelovar</item>
    </izvorni_sadrzaj>
    <derivirana_varijabla naziv="DomainObject.Predmet.SudioniciListAdressOIB_1">
      <item>FINANCIJSKA AGENCIJA, RC ZAGREB, Podružnica Bjelovar, OIB 33973878108, F. Supila 4,43000 Bjelovar</item>
      <item>ZLATNI ŠTAPIĆI d.o.o. za trgovinu i usluge, OIB 33973878108, Augusta Šenoe 10,43000 Bjelovar</item>
      <item>Cuizhu Wang, OIB 48704390444, Jurja Haulika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6FEDA-69F4-478C-9D34-7DAF4B126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3584</properties:Characters>
  <properties:Lines>73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St-767/2017-4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