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4ad3" w14:paraId="3c84ad3" w:rsidRDefault="00314663" w:rsidP="00325398" w:rsidR="00314663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</w:t>
      </w:r>
    </w:p>
    <w:p w:rsidRDefault="005632E0" w:rsidP="00325398" w:rsidR="00325398" w:rsidRPr="00B50DD3">
      <w:r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314663" w:rsidP="00314663" w:rsidR="00314663">
      <w:pPr>
        <w:tabs>
          <w:tab w:pos="7020" w:val="left"/>
        </w:tabs>
      </w:pPr>
      <w:r>
        <w:t xml:space="preserve">REPUBLIKA HRVATSKA </w:t>
      </w:r>
    </w:p>
    <w:p w:rsidRDefault="00314663" w:rsidP="00314663" w:rsidR="00314663">
      <w:r>
        <w:t>Trgovački sud u Zagrebu</w:t>
      </w:r>
    </w:p>
    <w:p w:rsidRDefault="00314663" w:rsidP="00314663" w:rsidR="00314663">
      <w:r>
        <w:t>Zagreb, Amruševa 2/II desno p.p. 455</w:t>
      </w:r>
    </w:p>
    <w:p w:rsidRDefault="00ED6AA8" w:rsidP="00325398" w:rsidR="00ED6AA8" w:rsidRPr="00B50DD3"/>
    <w:p w:rsidRDefault="00314663" w:rsidP="009419D8" w:rsidR="00314663">
      <w:pPr>
        <w:jc w:val="both"/>
      </w:pPr>
    </w:p>
    <w:p w:rsidRDefault="00325398" w:rsidP="00314663" w:rsidR="00325398" w:rsidRPr="00B50DD3">
      <w:pPr>
        <w:ind w:firstLine="708"/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021BF4">
        <w:t>5354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ED413D">
        <w:rPr>
          <w:b/>
        </w:rPr>
        <w:t>FLEMONT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ED413D">
        <w:t>Velika Mlaka, Školska 6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ED413D">
        <w:t>06244750187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ED413D">
        <w:t>505.444,21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21BF4">
      <w:rPr>
        <w:b/>
      </w:rPr>
      <w:t>5354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1017E3"/>
    <w:rsid w:val="00114EAD"/>
    <w:rsid w:val="0012380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14663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07D71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D7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D7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D7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D7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D7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D7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D7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D7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27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5354</izvorni_sadrzaj>
    <derivirana_varijabla naziv="DomainObject.Predmet.Broj_1">5354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St-5354/2015</izvorni_sadrzaj>
    <derivirana_varijabla naziv="DomainObject.Predmet.OznakaBroj_1">St-5354/2015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FLEMONT d.o.o. zastupanog po punomoćniku Krunoslav Flegar</izvorni_sadrzaj>
    <derivirana_varijabla naziv="DomainObject.Predmet.ProtustrankaFormated_1">  FLEMONT d.o.o. zastupanog po punomoćniku Krunoslav Flegar</derivirana_varijabla>
  </DomainObject.Predmet.ProtustrankaFormated>
  <DomainObject.Predmet.ProtustrankaFormatedOIB>
    <izvorni_sadrzaj>  FLEMONT d.o.o., OIB 06244750187 zastupanog po punomoćniku Krunoslav Flegar</izvorni_sadrzaj>
    <derivirana_varijabla naziv="DomainObject.Predmet.ProtustrankaFormatedOIB_1">  FLEMONT d.o.o., OIB 06244750187 zastupanog po punomoćniku Krunoslav Flegar</derivirana_varijabla>
  </DomainObject.Predmet.ProtustrankaFormatedOIB>
  <DomainObject.Predmet.ProtustrankaFormatedWithAdress>
    <izvorni_sadrzaj> FLEMONT d.o.o., Školska 6, 10010 Velika Mlaka zastupanog po punomoćniku Krunoslav Flegar</izvorni_sadrzaj>
    <derivirana_varijabla naziv="DomainObject.Predmet.ProtustrankaFormatedWithAdress_1"> FLEMONT d.o.o., Školska 6, 10010 Velika Mlaka zastupanog po punomoćniku Krunoslav Flegar</derivirana_varijabla>
  </DomainObject.Predmet.ProtustrankaFormatedWithAdress>
  <DomainObject.Predmet.ProtustrankaFormatedWithAdressOIB>
    <izvorni_sadrzaj> FLEMONT d.o.o., OIB 06244750187, Školska 6, 10010 Velika Mlaka zastupanog po punomoćniku Krunoslav Flegar</izvorni_sadrzaj>
    <derivirana_varijabla naziv="DomainObject.Predmet.ProtustrankaFormatedWithAdressOIB_1"> FLEMONT d.o.o., OIB 06244750187, Školska 6, 10010 Velika Mlaka zastupanog po punomoćniku Krunoslav Flegar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FLEMONT d.o.o. zastupanog po punomoćniku Krunoslav Flegar</item>
    </izvorni_sadrzaj>
    <derivirana_varijabla naziv="DomainObject.Predmet.ProtuStrankaListFormated_1">
      <item>FLEMONT d.o.o. zastupanog po punomoćniku Krunoslav Flegar</item>
    </derivirana_varijabla>
  </DomainObject.Predmet.ProtuStrankaListFormated>
  <DomainObject.Predmet.ProtuStrankaListFormatedOIB>
    <izvorni_sadrzaj>
      <item>FLEMONT d.o.o., OIB 06244750187 zastupanog po punomoćniku Krunoslav Flegar</item>
    </izvorni_sadrzaj>
    <derivirana_varijabla naziv="DomainObject.Predmet.ProtuStrankaListFormatedOIB_1">
      <item>FLEMONT d.o.o., OIB 06244750187 zastupanog po punomoćniku Krunoslav Flegar</item>
    </derivirana_varijabla>
  </DomainObject.Predmet.ProtuStrankaListFormatedOIB>
  <DomainObject.Predmet.ProtuStrankaListFormatedWithAdress>
    <izvorni_sadrzaj>
      <item>FLEMONT d.o.o., Školska 6, 10010 Velika Mlaka zastupanog po punomoćniku Krunoslav Flegar</item>
    </izvorni_sadrzaj>
    <derivirana_varijabla naziv="DomainObject.Predmet.ProtuStrankaListFormatedWithAdress_1">
      <item>FLEMONT d.o.o., Školska 6, 10010 Velika Mlaka zastupanog po punomoćniku Krunoslav Flegar</item>
    </derivirana_varijabla>
  </DomainObject.Predmet.ProtuStrankaListFormatedWithAdress>
  <DomainObject.Predmet.ProtuStrankaListFormatedWithAdressOIB>
    <izvorni_sadrzaj>
      <item>FLEMONT d.o.o., OIB 06244750187, Školska 6, 10010 Velika Mlaka zastupanog po punomoćniku Krunoslav Flegar</item>
    </izvorni_sadrzaj>
    <derivirana_varijabla naziv="DomainObject.Predmet.ProtuStrankaListFormatedWithAdressOIB_1">
      <item>FLEMONT d.o.o., OIB 06244750187, Školska 6, 10010 Velika Mlaka zastupanog po punomoćniku Krunoslav Flegar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 punomoćnik sudionika u postupku FLEMONT d.o.o.</item>
    </izvorni_sadrzaj>
    <derivirana_varijabla naziv="DomainObject.Predmet.OstaliListFormated_1">
      <item>Krunoslav Flegar punomoćnik sudionika u postupku FLEMONT d.o.o.</item>
    </derivirana_varijabla>
  </DomainObject.Predmet.OstaliListFormated>
  <DomainObject.Predmet.OstaliListFormatedOIB>
    <izvorni_sadrzaj>
      <item>Krunoslav Flegar, OIB 20738198290 punomoćnik sudionika u postupku FLEMONT d.o.o.</item>
    </izvorni_sadrzaj>
    <derivirana_varijabla naziv="DomainObject.Predmet.OstaliListFormatedOIB_1">
      <item>Krunoslav Flegar, OIB 20738198290 punomoćnik sudionika u postupku FLEMONT d.o.o.</item>
    </derivirana_varijabla>
  </DomainObject.Predmet.OstaliListFormatedOIB>
  <DomainObject.Predmet.OstaliListFormatedWithAdress>
    <izvorni_sadrzaj>
      <item>Krunoslav Flegar, Školska 6, 10010 Velika Mlaka punomoćnik sudionika u postupku FLEMONT d.o.o.</item>
    </izvorni_sadrzaj>
    <derivirana_varijabla naziv="DomainObject.Predmet.OstaliListFormatedWithAdress_1">
      <item>Krunoslav Flegar, Školska 6, 10010 Velika Mlaka punomoćnik sudionika u postupku FLEMONT d.o.o.</item>
    </derivirana_varijabla>
  </DomainObject.Predmet.OstaliListFormatedWithAdress>
  <DomainObject.Predmet.OstaliListFormatedWithAdressOIB>
    <izvorni_sadrzaj>
      <item>Krunoslav Flegar, OIB 20738198290, Školska 6, 10010 Velika Mlaka punomoćnik sudionika u postupku FLEMONT d.o.o.</item>
    </izvorni_sadrzaj>
    <derivirana_varijabla naziv="DomainObject.Predmet.OstaliListFormatedWithAdressOIB_1">
      <item>Krunoslav Flegar, OIB 20738198290, Školska 6, 10010 Velika Mlaka punomoćnik sudionika u postupku FLEMONT d.o.o.</item>
    </derivirana_varijabla>
  </DomainObject.Predmet.OstaliListFormatedWithAdressOIB>
  <DomainObject.Predmet.OstaliListNazivFormated>
    <izvorni_sadrzaj>
      <item>Krunoslav Flegar</item>
    </izvorni_sadrzaj>
    <derivirana_varijabla naziv="DomainObject.Predmet.OstaliListNazivFormated_1">
      <item>Krunoslav Flegar</item>
    </derivirana_varijabla>
  </DomainObject.Predmet.OstaliListNazivFormated>
  <DomainObject.Predmet.OstaliListNazivFormatedOIB>
    <izvorni_sadrzaj>
      <item>Krunoslav Flegar, OIB 20738198290</item>
    </izvorni_sadrzaj>
    <derivirana_varijabla naziv="DomainObject.Predmet.OstaliListNazivFormatedOIB_1">
      <item>Krunoslav Flegar, OIB 20738198290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FLEMONT d.o.o.</item>
      <item>Krunoslav Flegar</item>
    </izvorni_sadrzaj>
    <derivirana_varijabla naziv="DomainObject.Predmet.SudioniciListNaziv_1">
      <item>FINA Regionalni centar Zagreb</item>
      <item>FLEMONT d.o.o.</item>
      <item>Krunoslav Flegar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FLEMONT d.o.o., OIB 06244750187, Školska 6,10010 Velika Mlaka</item>
      <item>Krunoslav Flegar, OIB 20738198290, Školska 6,10010 Velika Mlaka</item>
    </izvorni_sadrzaj>
    <derivirana_varijabla naziv="DomainObject.Predmet.SudioniciListAdressOIB_1">
      <item>FINA Regionalni centar Zagreb, OIB 85821130368, Trg svibanjskih žrtava 1995. Br. 1,10000 Zagreb</item>
      <item>FLEMONT d.o.o., OIB 06244750187, Školska 6,10010 Velika Mlaka</item>
      <item>Krunoslav Flegar, OIB 20738198290, Školska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06244750187</item>
      <item>, OIB 20738198290</item>
    </izvorni_sadrzaj>
    <derivirana_varijabla naziv="DomainObject.Predmet.SudioniciListNazivOIB_1">
      <item>, OIB 85821130368</item>
      <item>, OIB 06244750187</item>
      <item>, OIB 20738198290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2016-03-07T12:09:00Z</dcterms:created>
  <dc:creator>ilukac</dc:creator>
  <cp:lastModifiedBy>Irena Benko</cp:lastModifiedBy>
  <cp:lastPrinted>2016-03-07T12:09:00Z</cp:lastPrinted>
  <dcterms:modified xmlns:xsi="http://www.w3.org/2001/XMLSchema-instance" xsi:type="dcterms:W3CDTF">2016-03-15T10:12:00Z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