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e5816" w14:paraId="4ce5816"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5D7204">
        <w:rPr>
          <w:rFonts w:cs="Times New Roman" w:eastAsia="Times New Roman"/>
          <w:szCs w:val="24"/>
          <w:lang w:eastAsia="hr-HR"/>
        </w:rPr>
        <w:t>4711/16</w:t>
      </w:r>
      <w:r w:rsidR="0041016D">
        <w:rPr>
          <w:rFonts w:cs="Times New Roman" w:eastAsia="Times New Roman"/>
          <w:szCs w:val="24"/>
          <w:lang w:eastAsia="hr-HR"/>
        </w:rPr>
        <w:t>-35</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5D7204">
        <w:rPr>
          <w:szCs w:val="24"/>
        </w:rPr>
        <w:t xml:space="preserve">nakon obustavljenog skraćenog stečajnog postupka nad dužnikom </w:t>
      </w:r>
      <w:r w:rsidR="005D7204">
        <w:rPr>
          <w:szCs w:val="24"/>
          <w:lang w:val="pt-BR"/>
        </w:rPr>
        <w:t>MANDUŠA unutarnja i vanjska trgovina d.o.o. Zagreb (Grad Zagreb), Karažnik 13, OIB  18444813207</w:t>
      </w:r>
      <w:r w:rsidR="005D7204">
        <w:rPr>
          <w:szCs w:val="24"/>
        </w:rPr>
        <w:t>, povodom prijedloga vjerovnika 1. RH, MINISTARSTVO FINANCIJA, POREZNA UPRAVA, PODRUČNI URED ZAGREB, OIB: 18683136487, zastupano po Županijskom državnom odvjetništvom u Zagrebu, 2.</w:t>
      </w:r>
      <w:r w:rsidR="005D7204">
        <w:t xml:space="preserve"> </w:t>
      </w:r>
      <w:r w:rsidR="005D7204">
        <w:rPr>
          <w:szCs w:val="24"/>
        </w:rPr>
        <w:t xml:space="preserve">ERSTE&amp;STEIERMARKISCHE BANK d.d., Rijeka, Jadranski trg 3a, OIB 23057039320, koje zastupa punomoćnik Ivan Gjurašić, odvjetnik iz OD Gjurašić, Fak &amp; partneri, Zagreb, Đorđićeva 28, za otvaranje  stečajnog postupka nad dužnikom </w:t>
      </w:r>
      <w:r w:rsidR="005D7204">
        <w:rPr>
          <w:szCs w:val="24"/>
          <w:lang w:val="pt-BR"/>
        </w:rPr>
        <w:t>MANDUŠA unutarnja i vanjska trgovina d.o.o. Zagreb (Grad Zagreb), Karažnik 13,OIB  18444813207,</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5D7204">
        <w:rPr>
          <w:rFonts w:cs="Times New Roman" w:eastAsia="Times New Roman"/>
          <w:szCs w:val="24"/>
          <w:lang w:eastAsia="hr-HR"/>
        </w:rPr>
        <w:t>25</w:t>
      </w:r>
      <w:r w:rsidR="006C1DA1" w:rsidRPr="008C0AEF">
        <w:rPr>
          <w:rFonts w:cs="Times New Roman" w:eastAsia="Times New Roman"/>
          <w:szCs w:val="24"/>
          <w:lang w:eastAsia="hr-HR"/>
        </w:rPr>
        <w:t xml:space="preserve">. </w:t>
      </w:r>
      <w:r w:rsidR="005D7204">
        <w:rPr>
          <w:rFonts w:cs="Times New Roman" w:eastAsia="Times New Roman"/>
          <w:szCs w:val="24"/>
          <w:lang w:eastAsia="hr-HR"/>
        </w:rPr>
        <w:t>travnja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5D7204">
        <w:rPr>
          <w:szCs w:val="24"/>
          <w:lang w:val="pt-BR"/>
        </w:rPr>
        <w:t>MANDUŠA unutarnja i vanjska trgovina d.o.o. Zagreb (Grad Zagreb), Karažnik 13,OIB  18444813207</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5D7204">
        <w:rPr>
          <w:rFonts w:cs="Times New Roman" w:eastAsia="Times New Roman"/>
          <w:szCs w:val="24"/>
          <w:lang w:eastAsia="hr-HR"/>
        </w:rPr>
        <w:t>Nikola Remenar, Bolnička cesta 76, OIB 48313195864.</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w:t>
      </w:r>
      <w:r w:rsidR="00F37146">
        <w:rPr>
          <w:rFonts w:cs="Times New Roman" w:eastAsia="Times New Roman"/>
          <w:szCs w:val="24"/>
          <w:lang w:eastAsia="hr-HR"/>
        </w:rPr>
        <w:t xml:space="preserve"> i koju,a što bi sve činilo stečajnu masu</w:t>
      </w:r>
      <w:r w:rsidRPr="008511A6">
        <w:rPr>
          <w:rFonts w:cs="Times New Roman" w:eastAsia="Times New Roman"/>
          <w:szCs w:val="24"/>
          <w:lang w:eastAsia="hr-HR"/>
        </w:rPr>
        <w:t>,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A52917" w:rsidP="00BC6A94" w:rsidR="00BC6A94" w:rsidRPr="002D024E">
      <w:pPr>
        <w:ind w:firstLine="720"/>
        <w:jc w:val="center"/>
        <w:rPr>
          <w:b/>
          <w:color w:val="000000"/>
          <w:szCs w:val="24"/>
          <w:u w:val="single"/>
        </w:rPr>
      </w:pPr>
      <w:r>
        <w:rPr>
          <w:b/>
          <w:color w:val="000000"/>
          <w:szCs w:val="24"/>
          <w:u w:val="single"/>
        </w:rPr>
        <w:t>3</w:t>
      </w:r>
      <w:r w:rsidR="00DA51B6" w:rsidRPr="002D024E">
        <w:rPr>
          <w:b/>
          <w:color w:val="000000"/>
          <w:szCs w:val="24"/>
          <w:u w:val="single"/>
        </w:rPr>
        <w:t xml:space="preserve">. </w:t>
      </w:r>
      <w:r>
        <w:rPr>
          <w:b/>
          <w:color w:val="000000"/>
          <w:szCs w:val="24"/>
          <w:u w:val="single"/>
        </w:rPr>
        <w:t>listopada</w:t>
      </w:r>
      <w:r w:rsidR="0032103A">
        <w:rPr>
          <w:b/>
          <w:color w:val="000000"/>
          <w:szCs w:val="24"/>
          <w:u w:val="single"/>
        </w:rPr>
        <w:t xml:space="preserve"> 2018. u 09,30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lastRenderedPageBreak/>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A52917" w:rsidR="00A52917">
      <w:pPr>
        <w:tabs>
          <w:tab w:pos="864" w:val="left"/>
        </w:tabs>
        <w:jc w:val="both"/>
        <w:rPr>
          <w:szCs w:val="24"/>
        </w:rPr>
      </w:pPr>
      <w:r>
        <w:rPr>
          <w:szCs w:val="24"/>
        </w:rPr>
        <w:tab/>
      </w:r>
      <w:r w:rsidR="00A52917">
        <w:rPr>
          <w:szCs w:val="24"/>
        </w:rPr>
        <w:t>Rješenjem ovog suda br. St-4944/15 od 13. travnja 2016.g., a koje je postalo pravomoćno dana  30. svibnja 2016., obustavljen je skraćeni stečajni postupak. To iz razloga, jer je odredbom  čl. 433. Stečajnog zakona (NN 71/15,104/17,dalje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A52917" w:rsidP="00A52917" w:rsidR="00A52917">
      <w:pPr>
        <w:tabs>
          <w:tab w:pos="864" w:val="left"/>
        </w:tabs>
        <w:jc w:val="both"/>
        <w:rPr>
          <w:szCs w:val="24"/>
        </w:rPr>
      </w:pPr>
    </w:p>
    <w:p w:rsidRDefault="00A52917" w:rsidP="00A52917" w:rsidR="00A52917">
      <w:pPr>
        <w:ind w:firstLine="720"/>
        <w:jc w:val="both"/>
        <w:rPr>
          <w:szCs w:val="24"/>
        </w:rPr>
      </w:pPr>
      <w:r>
        <w:rPr>
          <w:szCs w:val="24"/>
        </w:rPr>
        <w:t>Tijekom skraćenog postupka, po pozivu suda sukladno odredbi čl. 430. SZ-a dužnikovi vjerovnici su predložili otvaranje redovnog stečajnog postupka nad dužnikom, čime su se ostvarili uvjeti iz čl. 433. SZ-a.</w:t>
      </w:r>
    </w:p>
    <w:p w:rsidRDefault="00A52917" w:rsidP="00A52917" w:rsidR="00A52917">
      <w:pPr>
        <w:ind w:firstLine="720"/>
        <w:jc w:val="both"/>
        <w:rPr>
          <w:szCs w:val="24"/>
        </w:rPr>
      </w:pPr>
    </w:p>
    <w:p w:rsidRDefault="00A52917" w:rsidP="00A52917" w:rsidR="00A52917">
      <w:pPr>
        <w:ind w:firstLine="720"/>
        <w:jc w:val="both"/>
        <w:rPr>
          <w:szCs w:val="24"/>
        </w:rPr>
      </w:pPr>
      <w:r>
        <w:rPr>
          <w:szCs w:val="24"/>
        </w:rPr>
        <w:t>Konkretno, prijedlog za otvaranje stečajnog postupka podnijeli su vjerovnici RH, Ministarstvo financija, Porezna uprava, Područni ured Zagreb, OIB:18683136487 i ERSTE&amp;STEIERMARKISCHE BANK d.d., Rijeka, Jadranski trg 3a, OIB 23057039320.</w:t>
      </w:r>
    </w:p>
    <w:p w:rsidRDefault="00A52917" w:rsidP="00A52917" w:rsidR="00A52917">
      <w:pPr>
        <w:ind w:firstLine="720"/>
        <w:jc w:val="both"/>
        <w:rPr>
          <w:szCs w:val="24"/>
        </w:rPr>
      </w:pPr>
      <w:r>
        <w:rPr>
          <w:szCs w:val="24"/>
        </w:rPr>
        <w:t>Vjerovnik  RH, Ministarstvo financija, Porezna uprava, Područni ured Zagreb OIB:18683136487 u svom prijedlogu za otvaranje stečajnog postupka, podnesenim temeljem čl. 109. st.1. i 2. SZ-a, navodi da ima tražbine prema dužniku u iznosu od 3.711.669,74 kn, a koji dug se temelji na porezima, doprinosima i drugim javnim davanjima, te da kod dužnika postoji stečajni razlog jer da je isti u neprekidnoj blokadi preko 60 dana, odnosno prema podacima FINA-e da je isti u blokadi 2904 dana.</w:t>
      </w:r>
    </w:p>
    <w:p w:rsidRDefault="00A52917" w:rsidP="00A52917" w:rsidR="00A52917">
      <w:pPr>
        <w:ind w:firstLine="720"/>
        <w:jc w:val="both"/>
        <w:rPr>
          <w:szCs w:val="24"/>
        </w:rPr>
      </w:pPr>
      <w:r>
        <w:rPr>
          <w:szCs w:val="24"/>
        </w:rPr>
        <w:t>Vjerovnik ERSTE&amp;STEIERMARKISCHE BANK d.d., Rijeka, Jadranski trg 3a, OIB 23057039320 u svom prijedlogu za otvaranje stečajnog postupka, podnesenim temeljem čl. 109. st. 1., st. 2. i st. 3.  SZ-a, navodi da ima tražbine prema dužniku u iznosu od 7.863.076,55 kn, a koja se temelji na ovršnim ispravama.</w:t>
      </w:r>
    </w:p>
    <w:p w:rsidRDefault="00CF6474" w:rsidP="00A52917"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Na ročištu radi očitovanja o prijedlogu, podnositelj</w:t>
      </w:r>
      <w:r w:rsidR="00A52917">
        <w:rPr>
          <w:szCs w:val="24"/>
        </w:rPr>
        <w:t>i</w:t>
      </w:r>
      <w:r>
        <w:rPr>
          <w:szCs w:val="24"/>
        </w:rPr>
        <w:t xml:space="preserve"> prijedlog</w:t>
      </w:r>
      <w:r w:rsidR="00A43D07">
        <w:rPr>
          <w:szCs w:val="24"/>
        </w:rPr>
        <w:t>a</w:t>
      </w:r>
      <w:r w:rsidR="00A52917">
        <w:rPr>
          <w:szCs w:val="24"/>
        </w:rPr>
        <w:t xml:space="preserve"> u cijelosti su ostali</w:t>
      </w:r>
      <w:r>
        <w:rPr>
          <w:szCs w:val="24"/>
        </w:rPr>
        <w:t xml:space="preserve"> kao u po</w:t>
      </w:r>
      <w:r w:rsidR="00A43D07">
        <w:rPr>
          <w:szCs w:val="24"/>
        </w:rPr>
        <w:t>dnesenom prijedlogu za otvaranje</w:t>
      </w:r>
      <w:r>
        <w:rPr>
          <w:szCs w:val="24"/>
        </w:rPr>
        <w:t xml:space="preserve"> stečajnog postupka nad </w:t>
      </w:r>
      <w:r w:rsidR="00A52917">
        <w:rPr>
          <w:szCs w:val="24"/>
        </w:rPr>
        <w:t>ovim dužnikom, odnosno predložili su</w:t>
      </w:r>
      <w:r>
        <w:rPr>
          <w:szCs w:val="24"/>
        </w:rPr>
        <w:t xml:space="preserve"> da se  ovaj stečajni postupak otvori i provede.</w:t>
      </w:r>
      <w:r w:rsidR="00A52917">
        <w:rPr>
          <w:szCs w:val="24"/>
        </w:rPr>
        <w:t xml:space="preserve"> Zakonski zastupnici</w:t>
      </w:r>
      <w:r w:rsidR="00A43D07">
        <w:rPr>
          <w:szCs w:val="24"/>
        </w:rPr>
        <w:t xml:space="preserve"> dužnika</w:t>
      </w:r>
      <w:r w:rsidR="00A52917">
        <w:rPr>
          <w:szCs w:val="24"/>
        </w:rPr>
        <w:t xml:space="preserve"> po punomoćniku</w:t>
      </w:r>
      <w:r w:rsidR="00A43D07">
        <w:rPr>
          <w:szCs w:val="24"/>
        </w:rPr>
        <w:t xml:space="preserve"> </w:t>
      </w:r>
      <w:r w:rsidR="00A52917">
        <w:rPr>
          <w:szCs w:val="24"/>
        </w:rPr>
        <w:t>očitovali su se da je djelatnost dužnika bila trgovina, da se ista ne obavlja još od 2011.g., da je zadnje financijsko izvješće predano za 2009.g.</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lastRenderedPageBreak/>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A52917">
        <w:rPr>
          <w:rFonts w:cs="Times New Roman" w:eastAsia="Times New Roman"/>
          <w:szCs w:val="24"/>
          <w:lang w:eastAsia="hr-HR"/>
        </w:rPr>
        <w:t>25</w:t>
      </w:r>
      <w:r w:rsidRPr="008C0AEF">
        <w:rPr>
          <w:rFonts w:cs="Times New Roman" w:eastAsia="Times New Roman"/>
          <w:szCs w:val="24"/>
          <w:lang w:eastAsia="hr-HR"/>
        </w:rPr>
        <w:t xml:space="preserve">. </w:t>
      </w:r>
      <w:r w:rsidR="00A52917">
        <w:rPr>
          <w:rFonts w:cs="Times New Roman" w:eastAsia="Times New Roman"/>
          <w:szCs w:val="24"/>
          <w:lang w:eastAsia="hr-HR"/>
        </w:rPr>
        <w:t>travnja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41016D">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41016D" w:rsidP="0041016D" w:rsidR="0041016D">
      <w:pPr>
        <w:ind w:left="5664"/>
      </w:pPr>
      <w:r>
        <w:t>Za točnost otpravka-ovlašteni službenik</w:t>
      </w:r>
    </w:p>
    <w:p w:rsidRDefault="0041016D" w:rsidP="0041016D" w:rsidR="0041016D">
      <w:pPr>
        <w:ind w:left="5664"/>
      </w:pPr>
      <w:r>
        <w:tab/>
        <w:t xml:space="preserve">   Monika Grbac</w:t>
      </w:r>
    </w:p>
    <w:p w:rsidRDefault="003A2717" w:rsidP="0041016D" w:rsidR="003A271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41016D">
          <w:rPr>
            <w:noProof/>
          </w:rPr>
          <w:t>3</w:t>
        </w:r>
        <w:r>
          <w:fldChar w:fldCharType="end"/>
        </w:r>
        <w:r>
          <w:t xml:space="preserve">  </w:t>
        </w:r>
        <w:r>
          <w:tab/>
        </w:r>
        <w:r>
          <w:tab/>
        </w:r>
        <w:r w:rsidRPr="008511A6">
          <w:rPr>
            <w:rFonts w:cs="Times New Roman" w:eastAsia="Times New Roman"/>
            <w:szCs w:val="24"/>
            <w:lang w:eastAsia="hr-HR"/>
          </w:rPr>
          <w:t>20.St-</w:t>
        </w:r>
        <w:r w:rsidR="00F37146">
          <w:rPr>
            <w:rFonts w:cs="Times New Roman" w:eastAsia="Times New Roman"/>
            <w:szCs w:val="24"/>
            <w:lang w:eastAsia="hr-HR"/>
          </w:rPr>
          <w:t>4711/16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7DE4"/>
    <w:rsid w:val="000F7F29"/>
    <w:rsid w:val="00106626"/>
    <w:rsid w:val="001208ED"/>
    <w:rsid w:val="002100EC"/>
    <w:rsid w:val="002B6CD2"/>
    <w:rsid w:val="002D024E"/>
    <w:rsid w:val="0032103A"/>
    <w:rsid w:val="003978BA"/>
    <w:rsid w:val="003A2717"/>
    <w:rsid w:val="003E4675"/>
    <w:rsid w:val="003E4C0F"/>
    <w:rsid w:val="0041016D"/>
    <w:rsid w:val="00455F85"/>
    <w:rsid w:val="00486C86"/>
    <w:rsid w:val="004B5305"/>
    <w:rsid w:val="004C19E9"/>
    <w:rsid w:val="00515E53"/>
    <w:rsid w:val="005A5CBF"/>
    <w:rsid w:val="005A7882"/>
    <w:rsid w:val="005D7204"/>
    <w:rsid w:val="005E658E"/>
    <w:rsid w:val="005F6085"/>
    <w:rsid w:val="00622743"/>
    <w:rsid w:val="00651219"/>
    <w:rsid w:val="00653010"/>
    <w:rsid w:val="006C1DA1"/>
    <w:rsid w:val="006F7AB7"/>
    <w:rsid w:val="007845C4"/>
    <w:rsid w:val="007B34A4"/>
    <w:rsid w:val="007E28E1"/>
    <w:rsid w:val="007F5B29"/>
    <w:rsid w:val="00823BB0"/>
    <w:rsid w:val="00830DE8"/>
    <w:rsid w:val="008511A6"/>
    <w:rsid w:val="00871A6C"/>
    <w:rsid w:val="0087353B"/>
    <w:rsid w:val="00877939"/>
    <w:rsid w:val="008A2F08"/>
    <w:rsid w:val="008C0AEF"/>
    <w:rsid w:val="0090388E"/>
    <w:rsid w:val="00906AFD"/>
    <w:rsid w:val="009129BE"/>
    <w:rsid w:val="009236E0"/>
    <w:rsid w:val="00937559"/>
    <w:rsid w:val="0095378F"/>
    <w:rsid w:val="009A14BE"/>
    <w:rsid w:val="009B765D"/>
    <w:rsid w:val="009F2125"/>
    <w:rsid w:val="00A424AF"/>
    <w:rsid w:val="00A43D07"/>
    <w:rsid w:val="00A52917"/>
    <w:rsid w:val="00A52C3C"/>
    <w:rsid w:val="00A54882"/>
    <w:rsid w:val="00A86A4D"/>
    <w:rsid w:val="00AC6C38"/>
    <w:rsid w:val="00AD5BB7"/>
    <w:rsid w:val="00B0322D"/>
    <w:rsid w:val="00B32B90"/>
    <w:rsid w:val="00B349C0"/>
    <w:rsid w:val="00B4061A"/>
    <w:rsid w:val="00B80866"/>
    <w:rsid w:val="00B819CE"/>
    <w:rsid w:val="00B8481C"/>
    <w:rsid w:val="00B9604C"/>
    <w:rsid w:val="00B97F3C"/>
    <w:rsid w:val="00BC2227"/>
    <w:rsid w:val="00BC4125"/>
    <w:rsid w:val="00BC6A94"/>
    <w:rsid w:val="00BD3F91"/>
    <w:rsid w:val="00BE3772"/>
    <w:rsid w:val="00C2107D"/>
    <w:rsid w:val="00C45772"/>
    <w:rsid w:val="00C45F90"/>
    <w:rsid w:val="00C76B34"/>
    <w:rsid w:val="00C818B3"/>
    <w:rsid w:val="00C85CF6"/>
    <w:rsid w:val="00CA2CD0"/>
    <w:rsid w:val="00CE001D"/>
    <w:rsid w:val="00CE19CB"/>
    <w:rsid w:val="00CF6474"/>
    <w:rsid w:val="00D40224"/>
    <w:rsid w:val="00D67FDF"/>
    <w:rsid w:val="00D950D6"/>
    <w:rsid w:val="00DA51B6"/>
    <w:rsid w:val="00DA6BB4"/>
    <w:rsid w:val="00E1555D"/>
    <w:rsid w:val="00E23577"/>
    <w:rsid w:val="00E33188"/>
    <w:rsid w:val="00E43D8A"/>
    <w:rsid w:val="00E6529E"/>
    <w:rsid w:val="00E82ED8"/>
    <w:rsid w:val="00EB314F"/>
    <w:rsid w:val="00F366C1"/>
    <w:rsid w:val="00F37146"/>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41016D"/>
    <w:rPr>
      <w:color w:val="808080"/>
      <w:bdr w:space="0" w:sz="0" w:color="auto" w:val="none"/>
      <w:shd w:fill="auto" w:color="auto" w:val="clear"/>
    </w:rPr>
  </w:style>
  <w:style w:customStyle="true" w:styleId="eSPISCCParagraphDefaultFont" w:type="character">
    <w:name w:val="eSPIS_CC_Paragraph Default Font"/>
    <w:basedOn w:val="Zadanifontodlomka"/>
    <w:rsid w:val="0041016D"/>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1016D"/>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1016D"/>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1016D"/>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41016D"/>
    <w:rPr>
      <w:color w:val="808080"/>
      <w:bdr w:color="auto" w:space="0" w:sz="0" w:val="none"/>
      <w:shd w:color="auto" w:fill="auto" w:val="clear"/>
    </w:rPr>
  </w:style>
  <w:style w:customStyle="1" w:styleId="eSPISCCParagraphDefaultFont" w:type="character">
    <w:name w:val="eSPIS_CC_Paragraph Default Font"/>
    <w:basedOn w:val="Zadanifontodlomka"/>
    <w:rsid w:val="0041016D"/>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1016D"/>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1016D"/>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1016D"/>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392343297">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St-4711/2016-35</izvorni_sadrzaj>
    <derivirana_varijabla naziv="DomainObject.Oznaka_1">St-4711/2016-35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4711</izvorni_sadrzaj>
    <derivirana_varijabla naziv="DomainObject.Predmet.Broj_1">4711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2016.</izvorni_sadrzaj>
    <derivirana_varijabla naziv="DomainObject.Predmet.DatumOsnivanja_1">2.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St-4711/2016</izvorni_sadrzaj>
    <derivirana_varijabla naziv="DomainObject.Predmet.OznakaBroj_1">St-4711/2016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MANDUŠA d.o.o. zastupanog po punomoćniku KATARINA MIKULIĆ; BETTY ANNA MIKULIĆ; LJUBO MIKULIĆ</izvorni_sadrzaj>
    <derivirana_varijabla naziv="DomainObject.Predmet.ProtustrankaFormated_1">  MANDUŠA d.o.o. zastupanog po punomoćniku KATARINA MIKULIĆ; BETTY ANNA MIKULIĆ; LJUBO MIKULIĆ</derivirana_varijabla>
  </DomainObject.Predmet.ProtustrankaFormated>
  <DomainObject.Predmet.ProtustrankaFormatedOIB>
    <izvorni_sadrzaj>  MANDUŠA d.o.o., OIB 18444813207 zastupanog po punomoćniku KATARINA MIKULIĆ; BETTY ANNA MIKULIĆ; LJUBO MIKULIĆ</izvorni_sadrzaj>
    <derivirana_varijabla naziv="DomainObject.Predmet.ProtustrankaFormatedOIB_1">  MANDUŠA d.o.o., OIB 18444813207 zastupanog po punomoćniku KATARINA MIKULIĆ; BETTY ANNA MIKULIĆ; LJUBO MIKULIĆ</derivirana_varijabla>
  </DomainObject.Predmet.ProtustrankaFormatedOIB>
  <DomainObject.Predmet.ProtustrankaFormatedWithAdress>
    <izvorni_sadrzaj> MANDUŠA d.o.o., Karažnik 13, 10000 Zagreb zastupanog po punomoćniku KATARINA MIKULIĆ; BETTY ANNA MIKULIĆ; LJUBO MIKULIĆ</izvorni_sadrzaj>
    <derivirana_varijabla naziv="DomainObject.Predmet.ProtustrankaFormatedWithAdress_1"> MANDUŠA d.o.o., Karažnik 13, 10000 Zagreb zastupanog po punomoćniku KATARINA MIKULIĆ; BETTY ANNA MIKULIĆ; LJUBO MIKULIĆ</derivirana_varijabla>
  </DomainObject.Predmet.ProtustrankaFormatedWithAdress>
  <DomainObject.Predmet.ProtustrankaFormatedWithAdressOIB>
    <izvorni_sadrzaj> MANDUŠA d.o.o., OIB 18444813207, Karažnik 13, 10000 Zagreb zastupanog po punomoćniku KATARINA MIKULIĆ; BETTY ANNA MIKULIĆ; LJUBO MIKULIĆ</izvorni_sadrzaj>
    <derivirana_varijabla naziv="DomainObject.Predmet.ProtustrankaFormatedWithAdressOIB_1"> MANDUŠA d.o.o., OIB 18444813207, Karažnik 13, 10000 Zagreb zastupanog po punomoćniku KATARINA MIKULIĆ; BETTY ANNA MIKULIĆ; LJUBO MIKULIĆ</derivirana_varijabla>
  </DomainObject.Predmet.ProtustrankaFormatedWithAdressOIB>
  <DomainObject.Predmet.ProtustrankaWithAdress>
    <izvorni_sadrzaj>MANDUŠA d.o.o. Karažnik 13, 10000 Zagreb</izvorni_sadrzaj>
    <derivirana_varijabla naziv="DomainObject.Predmet.ProtustrankaWithAdress_1">MANDUŠA d.o.o. Karažnik 13, 10000 Zagreb</derivirana_varijabla>
  </DomainObject.Predmet.ProtustrankaWithAdress>
  <DomainObject.Predmet.ProtustrankaWithAdressOIB>
    <izvorni_sadrzaj>MANDUŠA d.o.o., OIB 18444813207, Karažnik 13, 10000 Zagreb</izvorni_sadrzaj>
    <derivirana_varijabla naziv="DomainObject.Predmet.ProtustrankaWithAdressOIB_1">MANDUŠA d.o.o., OIB 18444813207, Karažnik 13, 10000 Zagreb</derivirana_varijabla>
  </DomainObject.Predmet.ProtustrankaWithAdressOIB>
  <DomainObject.Predmet.ProtustrankaNazivFormated>
    <izvorni_sadrzaj>MANDUŠA d.o.o.</izvorni_sadrzaj>
    <derivirana_varijabla naziv="DomainObject.Predmet.ProtustrankaNazivFormated_1">MANDUŠA d.o.o.</derivirana_varijabla>
  </DomainObject.Predmet.ProtustrankaNazivFormated>
  <DomainObject.Predmet.ProtustrankaNazivFormatedOIB>
    <izvorni_sadrzaj>MANDUŠA d.o.o., OIB 18444813207</izvorni_sadrzaj>
    <derivirana_varijabla naziv="DomainObject.Predmet.ProtustrankaNazivFormatedOIB_1">MANDUŠA d.o.o., OIB 18444813207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 zastupanog po punomoćniku ODVJETNIČKO DRUŠTVO GJURAŠIĆ, FAK &amp; PARTNERI društvo s ograničenom odgovornošću; RH MINISTARSTVO FINANCIJA POREZNA UPRAVA zastupanog po punomoćniku ŽDO ZAGREB</izvorni_sadrzaj>
    <derivirana_varijabla naziv="DomainObject.Predmet.StrankaFormated_1">  FINA Regionalni centar Zagreb; ERSTE&amp;STEIERMÄRKISCHE BANKA dioničko društvo zastupanog po punomoćniku ODVJETNIČKO DRUŠTVO GJURAŠIĆ, FAK &amp; PARTNERI društvo s ograničenom odgovornošću; RH MINISTARSTVO FINANCIJA POREZNA UPRAVA zastupanog po punomoćniku ŽDO ZAGREB</derivirana_varijabla>
  </DomainObject.Predmet.StrankaFormated>
  <DomainObject.Predmet.StrankaFormatedOIB>
    <izvorni_sadrzaj>  FINA Regionalni centar Zagreb, OIB 85821130368; ERSTE&amp;STEIERMÄRKISCHE BANKA dioničko društvo, OIB 23057039320 zastupanog po punomoćniku ODVJETNIČKO DRUŠTVO GJURAŠIĆ, FAK &amp; PARTNERI društvo s ograničenom odgovornošću; RH MINISTARSTVO FINANCIJA POREZNA UPRAVA zastupanog po punomoćniku ŽDO ZAGREB</izvorni_sadrzaj>
    <derivirana_varijabla naziv="DomainObject.Predmet.StrankaFormatedOIB_1">  FINA Regionalni centar Zagreb, OIB 85821130368; ERSTE&amp;STEIERMÄRKISCHE BANKA dioničko društvo, OIB 23057039320 zastupanog po punomoćniku ODVJETNIČKO DRUŠTVO GJURAŠIĆ, FAK &amp; PARTNERI društvo s ograničenom odgovornošću; RH MINISTARSTVO FINANCIJA POREZNA UPRAVA zastupanog po punomoćniku ŽDO ZAGREB</derivirana_varijabla>
  </DomainObject.Predmet.StrankaFormatedOIB>
  <DomainObject.Predmet.StrankaFormatedWithAdress>
    <izvorni_sadrzaj> FINA Regionalni centar Zagreb, Trg svibanjskih žrtava 1995. br.1, 10000 Zagreb; ERSTE&amp;STEIERMÄRKISCHE BANKA dioničko društvo, Jadranski Trg 3a, 51000 Rijeka zastupanog po punomoćniku ODVJETNIČKO DRUŠTVO GJURAŠIĆ, FAK &amp; PARTNERI društvo s ograničenom odgovornošću; RH MINISTARSTVO FINANCIJA POREZNA UPRAVA zastupanog po punomoćniku ŽDO ZAGREB</izvorni_sadrzaj>
    <derivirana_varijabla naziv="DomainObject.Predmet.StrankaFormatedWithAdress_1"> FINA Regionalni centar Zagreb, Trg svibanjskih žrtava 1995. br.1, 10000 Zagreb; ERSTE&amp;STEIERMÄRKISCHE BANKA dioničko društvo, Jadranski Trg 3a, 51000 Rijeka zastupanog po punomoćniku ODVJETNIČKO DRUŠTVO GJURAŠIĆ, FAK &amp; PARTNERI društvo s ograničenom odgovornošću; RH MINISTARSTVO FINANCIJA POREZNA UPRAVA zastupanog po punomoćniku ŽDO ZAGREB</derivirana_varijabla>
  </DomainObject.Predmet.StrankaFormatedWithAdress>
  <DomainObject.Predmet.StrankaFormatedWithAdressOIB>
    <izvorni_sadrzaj> FINA Regionalni centar Zagreb, OIB 85821130368, Trg svibanjskih žrtava 1995. br.1, 10000 Zagreb; ERSTE&amp;STEIERMÄRKISCHE BANKA dioničko društvo, OIB 23057039320, Jadranski Trg 3a, 51000 Rijeka zastupanog po punomoćniku ODVJETNIČKO DRUŠTVO GJURAŠIĆ, FAK &amp; PARTNERI društvo s ograničenom odgovornošću; RH MINISTARSTVO FINANCIJA POREZNA UPRAVA zastupanog po punomoćniku ŽDO ZAGREB</izvorni_sadrzaj>
    <derivirana_varijabla naziv="DomainObject.Predmet.StrankaFormatedWithAdressOIB_1"> FINA Regionalni centar Zagreb, OIB 85821130368, Trg svibanjskih žrtava 1995. br.1, 10000 Zagreb; ERSTE&amp;STEIERMÄRKISCHE BANKA dioničko društvo, OIB 23057039320, Jadranski Trg 3a, 51000 Rijeka zastupanog po punomoćniku ODVJETNIČKO DRUŠTVO GJURAŠIĆ, FAK &amp; PARTNERI društvo s ograničenom odgovornošću; RH MINISTARSTVO FINANCIJA POREZNA UPRAVA zastupanog po punomoćniku ŽDO ZAGREB</derivirana_varijabla>
  </DomainObject.Predmet.StrankaFormatedWithAdressOIB>
  <DomainObject.Predmet.StrankaWithAdress>
    <izvorni_sadrzaj>FINA Regionalni centar Zagreb Trg svibanjskih žrtava 1995. br.1,10000 Zagreb,ERSTE&amp;STEIERMÄRKISCHE BANKA dioničko društvo Jadranski Trg 3a,51000 Rijeka,RH MINISTARSTVO FINANCIJA POREZNA UPRAVA </izvorni_sadrzaj>
    <derivirana_varijabla naziv="DomainObject.Predmet.StrankaWithAdress_1">FINA Regionalni centar Zagreb Trg svibanjskih žrtava 1995. br.1,10000 Zagreb,ERSTE&amp;STEIERMÄRKISCHE BANKA dioničko društvo Jadranski Trg 3a,51000 Rijeka,RH MINISTARSTVO FINANCIJA POREZNA UPRAVA </derivirana_varijabla>
  </DomainObject.Predmet.StrankaWithAdress>
  <DomainObject.Predmet.StrankaWithAdressOIB>
    <izvorni_sadrzaj>FINA Regionalni centar Zagreb, OIB 85821130368, Trg svibanjskih žrtava 1995. br.1,10000 Zagreb,ERSTE&amp;STEIERMÄRKISCHE BANKA dioničko društvo, OIB 23057039320, Jadranski Trg 3a,51000 Rijeka,RH MINISTARSTVO FINANCIJA POREZNA UPRAVA</izvorni_sadrzaj>
    <derivirana_varijabla naziv="DomainObject.Predmet.StrankaWithAdressOIB_1">FINA Regionalni centar Zagreb, OIB 85821130368, Trg svibanjskih žrtava 1995. br.1,10000 Zagreb,ERSTE&amp;STEIERMÄRKISCHE BANKA dioničko društvo, OIB 23057039320, Jadranski Trg 3a,51000 Rijeka,RH MINISTARSTVO FINANCIJA POREZNA UPRAVA</derivirana_varijabla>
  </DomainObject.Predmet.StrankaWithAdressOIB>
  <DomainObject.Predmet.StrankaNazivFormated>
    <izvorni_sadrzaj>FINA Regionalni centar Zagreb,ERSTE&amp;STEIERMÄRKISCHE BANKA dioničko društvo,RH MINISTARSTVO FINANCIJA POREZNA UPRAVA</izvorni_sadrzaj>
    <derivirana_varijabla naziv="DomainObject.Predmet.StrankaNazivFormated_1">FINA Regionalni centar Zagreb,ERSTE&amp;STEIERMÄRKISCHE BANKA dioničko društvo,RH MINISTARSTVO FINANCIJA POREZNA UPRAVA</derivirana_varijabla>
  </DomainObject.Predmet.StrankaNazivFormated>
  <DomainObject.Predmet.StrankaNazivFormatedOIB>
    <izvorni_sadrzaj>FINA Regionalni centar Zagreb, OIB 85821130368,ERSTE&amp;STEIERMÄRKISCHE BANKA dioničko društvo, OIB 23057039320,RH MINISTARSTVO FINANCIJA POREZNA UPRAVA</izvorni_sadrzaj>
    <derivirana_varijabla naziv="DomainObject.Predmet.StrankaNazivFormatedOIB_1">FINA Regionalni centar Zagreb, OIB 85821130368,ERSTE&amp;STEIERMÄRKISCHE BANKA dioničko društvo, OIB 23057039320,RH MINISTARSTVO FINANCIJA POREZNA UPRAVA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ERSTE&amp;STEIERMÄRKISCHE BANKA dioničko društvo zastupanog po punomoćniku ODVJETNIČKO DRUŠTVO GJURAŠIĆ, FAK &amp; PARTNERI društvo s ograničenom odgovornošću</item>
      <item>RH MINISTARSTVO FINANCIJA POREZNA UPRAVA zastupanog po punomoćniku ŽDO ZAGREB</item>
    </izvorni_sadrzaj>
    <derivirana_varijabla naziv="DomainObject.Predmet.StrankaListFormated_1">
      <item>FINA Regionalni centar Zagreb</item>
      <item>ERSTE&amp;STEIERMÄRKISCHE BANKA dioničko društvo zastupanog po punomoćniku ODVJETNIČKO DRUŠTVO GJURAŠIĆ, FAK &amp; PARTNERI društvo s ograničenom odgovornošću</item>
      <item>RH MINISTARSTVO FINANCIJA POREZNA UPRAVA zastupanog po punomoćniku ŽDO ZAGREB</item>
    </derivirana_varijabla>
  </DomainObject.Predmet.StrankaListFormated>
  <DomainObject.Predmet.StrankaListFormatedOIB>
    <izvorni_sadrzaj>
      <item>FINA Regionalni centar Zagreb, OIB 85821130368</item>
      <item>ERSTE&amp;STEIERMÄRKISCHE BANKA dioničko društvo, OIB 23057039320 zastupanog po punomoćniku ODVJETNIČKO DRUŠTVO GJURAŠIĆ, FAK &amp; PARTNERI društvo s ograničenom odgovornošću</item>
      <item>RH MINISTARSTVO FINANCIJA POREZNA UPRAVA zastupanog po punomoćniku ŽDO ZAGREB</item>
    </izvorni_sadrzaj>
    <derivirana_varijabla naziv="DomainObject.Predmet.StrankaListFormatedOIB_1">
      <item>FINA Regionalni centar Zagreb, OIB 85821130368</item>
      <item>ERSTE&amp;STEIERMÄRKISCHE BANKA dioničko društvo, OIB 23057039320 zastupanog po punomoćniku ODVJETNIČKO DRUŠTVO GJURAŠIĆ, FAK &amp; PARTNERI društvo s ograničenom odgovornošću</item>
      <item>RH MINISTARSTVO FINANCIJA POREZNA UPRAVA zastupanog po punomoćniku ŽDO ZAGREB</item>
    </derivirana_varijabla>
  </DomainObject.Predmet.StrankaListFormatedOIB>
  <DomainObject.Predmet.StrankaListFormatedWithAdress>
    <izvorni_sadrzaj>
      <item>FINA Regionalni centar Zagreb, Trg svibanjskih žrtava 1995. br.1, 10000 Zagreb</item>
      <item>ERSTE&amp;STEIERMÄRKISCHE BANKA dioničko društvo, Jadranski Trg 3a, 51000 Rijeka zastupanog po punomoćniku ODVJETNIČKO DRUŠTVO GJURAŠIĆ, FAK &amp; PARTNERI društvo s ograničenom odgovornošću</item>
      <item>RH MINISTARSTVO FINANCIJA POREZNA UPRAVA zastupanog po punomoćniku ŽDO ZAGREB</item>
    </izvorni_sadrzaj>
    <derivirana_varijabla naziv="DomainObject.Predmet.StrankaListFormatedWithAdress_1">
      <item>FINA Regionalni centar Zagreb, Trg svibanjskih žrtava 1995. br.1, 10000 Zagreb</item>
      <item>ERSTE&amp;STEIERMÄRKISCHE BANKA dioničko društvo, Jadranski Trg 3a, 51000 Rijeka zastupanog po punomoćniku ODVJETNIČKO DRUŠTVO GJURAŠIĆ, FAK &amp; PARTNERI društvo s ograničenom odgovornošću</item>
      <item>RH MINISTARSTVO FINANCIJA POREZNA UPRAVA zastupanog po punomoćniku ŽDO ZAGREB</item>
    </derivirana_varijabla>
  </DomainObject.Predmet.StrankaListFormatedWithAdress>
  <DomainObject.Predmet.StrankaListFormatedWithAdressOIB>
    <izvorni_sadrzaj>
      <item>FINA Regionalni centar Zagreb, OIB 85821130368, Trg svibanjskih žrtava 1995. br.1, 10000 Zagreb</item>
      <item>ERSTE&amp;STEIERMÄRKISCHE BANKA dioničko društvo, OIB 23057039320, Jadranski Trg 3a, 51000 Rijeka zastupanog po punomoćniku ODVJETNIČKO DRUŠTVO GJURAŠIĆ, FAK &amp; PARTNERI društvo s ograničenom odgovornošću</item>
      <item>RH MINISTARSTVO FINANCIJA POREZNA UPRAVA zastupanog po punomoćniku ŽDO ZAGREB</item>
    </izvorni_sadrzaj>
    <derivirana_varijabla naziv="DomainObject.Predmet.StrankaListFormatedWithAdressOIB_1">
      <item>FINA Regionalni centar Zagreb, OIB 85821130368, Trg svibanjskih žrtava 1995. br.1, 10000 Zagreb</item>
      <item>ERSTE&amp;STEIERMÄRKISCHE BANKA dioničko društvo, OIB 23057039320, Jadranski Trg 3a, 51000 Rijeka zastupanog po punomoćniku ODVJETNIČKO DRUŠTVO GJURAŠIĆ, FAK &amp; PARTNERI društvo s ograničenom odgovornošću</item>
      <item>RH MINISTARSTVO FINANCIJA POREZNA UPRAVA zastupanog po punomoćniku ŽDO ZAGREB</item>
    </derivirana_varijabla>
  </DomainObject.Predmet.StrankaListFormatedWithAdressOIB>
  <DomainObject.Predmet.StrankaListNazivFormated>
    <izvorni_sadrzaj>
      <item>FINA Regionalni centar Zagreb</item>
      <item>ERSTE&amp;STEIERMÄRKISCHE BANKA dioničko društvo</item>
      <item>RH MINISTARSTVO FINANCIJA POREZNA UPRAVA</item>
    </izvorni_sadrzaj>
    <derivirana_varijabla naziv="DomainObject.Predmet.StrankaListNazivFormated_1">
      <item>FINA Regionalni centar Zagreb</item>
      <item>ERSTE&amp;STEIERMÄRKISCHE BANKA dioničko društvo</item>
      <item>RH MINISTARSTVO FINANCIJA POREZNA UPRAVA</item>
    </derivirana_varijabla>
  </DomainObject.Predmet.StrankaListNazivFormated>
  <DomainObject.Predmet.StrankaListNazivFormatedOIB>
    <izvorni_sadrzaj>
      <item>FINA Regionalni centar Zagreb, OIB 85821130368</item>
      <item>ERSTE&amp;STEIERMÄRKISCHE BANKA dioničko društvo, OIB 23057039320</item>
      <item>RH MINISTARSTVO FINANCIJA POREZNA UPRAVA</item>
    </izvorni_sadrzaj>
    <derivirana_varijabla naziv="DomainObject.Predmet.StrankaListNazivFormatedOIB_1">
      <item>FINA Regionalni centar Zagreb, OIB 85821130368</item>
      <item>ERSTE&amp;STEIERMÄRKISCHE BANKA dioničko društvo, OIB 23057039320</item>
      <item>RH MINISTARSTVO FINANCIJA POREZNA UPRAVA</item>
    </derivirana_varijabla>
  </DomainObject.Predmet.StrankaListNazivFormatedOIB>
  <DomainObject.Predmet.ProtuStrankaListFormated>
    <izvorni_sadrzaj>
      <item>MANDUŠA d.o.o. zastupanog po punomoćniku KATARINA MIKULIĆ; BETTY ANNA MIKULIĆ; LJUBO MIKULIĆ</item>
    </izvorni_sadrzaj>
    <derivirana_varijabla naziv="DomainObject.Predmet.ProtuStrankaListFormated_1">
      <item>MANDUŠA d.o.o. zastupanog po punomoćniku KATARINA MIKULIĆ; BETTY ANNA MIKULIĆ; LJUBO MIKULIĆ</item>
    </derivirana_varijabla>
  </DomainObject.Predmet.ProtuStrankaListFormated>
  <DomainObject.Predmet.ProtuStrankaListFormatedOIB>
    <izvorni_sadrzaj>
      <item>MANDUŠA d.o.o., OIB 18444813207 zastupanog po punomoćniku KATARINA MIKULIĆ; BETTY ANNA MIKULIĆ; LJUBO MIKULIĆ</item>
    </izvorni_sadrzaj>
    <derivirana_varijabla naziv="DomainObject.Predmet.ProtuStrankaListFormatedOIB_1">
      <item>MANDUŠA d.o.o., OIB 18444813207 zastupanog po punomoćniku KATARINA MIKULIĆ; BETTY ANNA MIKULIĆ; LJUBO MIKULIĆ</item>
    </derivirana_varijabla>
  </DomainObject.Predmet.ProtuStrankaListFormatedOIB>
  <DomainObject.Predmet.ProtuStrankaListFormatedWithAdress>
    <izvorni_sadrzaj>
      <item>MANDUŠA d.o.o., Karažnik 13, 10000 Zagreb zastupanog po punomoćniku KATARINA MIKULIĆ; BETTY ANNA MIKULIĆ; LJUBO MIKULIĆ</item>
    </izvorni_sadrzaj>
    <derivirana_varijabla naziv="DomainObject.Predmet.ProtuStrankaListFormatedWithAdress_1">
      <item>MANDUŠA d.o.o., Karažnik 13, 10000 Zagreb zastupanog po punomoćniku KATARINA MIKULIĆ; BETTY ANNA MIKULIĆ; LJUBO MIKULIĆ</item>
    </derivirana_varijabla>
  </DomainObject.Predmet.ProtuStrankaListFormatedWithAdress>
  <DomainObject.Predmet.ProtuStrankaListFormatedWithAdressOIB>
    <izvorni_sadrzaj>
      <item>MANDUŠA d.o.o., OIB 18444813207, Karažnik 13, 10000 Zagreb zastupanog po punomoćniku KATARINA MIKULIĆ; BETTY ANNA MIKULIĆ; LJUBO MIKULIĆ</item>
    </izvorni_sadrzaj>
    <derivirana_varijabla naziv="DomainObject.Predmet.ProtuStrankaListFormatedWithAdressOIB_1">
      <item>MANDUŠA d.o.o., OIB 18444813207, Karažnik 13, 10000 Zagreb zastupanog po punomoćniku KATARINA MIKULIĆ; BETTY ANNA MIKULIĆ; LJUBO MIKULIĆ</item>
    </derivirana_varijabla>
  </DomainObject.Predmet.ProtuStrankaListFormatedWithAdressOIB>
  <DomainObject.Predmet.ProtuStrankaListNazivFormated>
    <izvorni_sadrzaj>
      <item>MANDUŠA d.o.o.</item>
    </izvorni_sadrzaj>
    <derivirana_varijabla naziv="DomainObject.Predmet.ProtuStrankaListNazivFormated_1">
      <item>MANDUŠA d.o.o.</item>
    </derivirana_varijabla>
  </DomainObject.Predmet.ProtuStrankaListNazivFormated>
  <DomainObject.Predmet.ProtuStrankaListNazivFormatedOIB>
    <izvorni_sadrzaj>
      <item>MANDUŠA d.o.o., OIB 18444813207</item>
    </izvorni_sadrzaj>
    <derivirana_varijabla naziv="DomainObject.Predmet.ProtuStrankaListNazivFormatedOIB_1">
      <item>MANDUŠA d.o.o., OIB 18444813207</item>
    </derivirana_varijabla>
  </DomainObject.Predmet.ProtuStrankaListNazivFormatedOIB>
  <DomainObject.Predmet.OstaliListFormated>
    <izvorni_sadrzaj>
      <item>LJUBO MIKULIĆ punomoćnik sudionika u postupku MANDUŠA d.o.o.</item>
      <item>BETTY ANNA MIKULIĆ punomoćnik sudionika u postupku MANDUŠA d.o.o.</item>
      <item>KATARINA MIKULIĆ punomoćnik sudionika u postupku MANDUŠA d.o.o.</item>
      <item>ODVJETNIČKO DRUŠTVO GJURAŠIĆ, FAK &amp; PARTNERI društvo s ograničenom odgovornošću punomoćnik sudionika u postupku ERSTE&amp;STEIERMÄRKISCHE BANKA dioničko društvo</item>
      <item>ŽDO ZAGREB punomoćnik sudionika u postupku RH MINISTARSTVO FINANCIJA POREZNA UPRAVA</item>
    </izvorni_sadrzaj>
    <derivirana_varijabla naziv="DomainObject.Predmet.OstaliListFormated_1">
      <item>LJUBO MIKULIĆ punomoćnik sudionika u postupku MANDUŠA d.o.o.</item>
      <item>BETTY ANNA MIKULIĆ punomoćnik sudionika u postupku MANDUŠA d.o.o.</item>
      <item>KATARINA MIKULIĆ punomoćnik sudionika u postupku MANDUŠA d.o.o.</item>
      <item>ODVJETNIČKO DRUŠTVO GJURAŠIĆ, FAK &amp; PARTNERI društvo s ograničenom odgovornošću punomoćnik sudionika u postupku ERSTE&amp;STEIERMÄRKISCHE BANKA dioničko društvo</item>
      <item>ŽDO ZAGREB punomoćnik sudionika u postupku RH MINISTARSTVO FINANCIJA POREZNA UPRAVA</item>
    </derivirana_varijabla>
  </DomainObject.Predmet.OstaliListFormated>
  <DomainObject.Predmet.OstaliListFormatedOIB>
    <izvorni_sadrzaj>
      <item>LJUBO MIKULIĆ, OIB 88922791064 punomoćnik sudionika u postupku MANDUŠA d.o.o.</item>
      <item>BETTY ANNA MIKULIĆ, OIB 87519481730 punomoćnik sudionika u postupku MANDUŠA d.o.o.</item>
      <item>KATARINA MIKULIĆ punomoćnik sudionika u postupku MANDUŠA d.o.o.</item>
      <item>ODVJETNIČKO DRUŠTVO GJURAŠIĆ, FAK &amp; PARTNERI društvo s ograničenom odgovornošću, OIB 62906554948 punomoćnik sudionika u postupku ERSTE&amp;STEIERMÄRKISCHE BANKA dioničko društvo</item>
      <item>ŽDO ZAGREB punomoćnik sudionika u postupku RH MINISTARSTVO FINANCIJA POREZNA UPRAVA</item>
    </izvorni_sadrzaj>
    <derivirana_varijabla naziv="DomainObject.Predmet.OstaliListFormatedOIB_1">
      <item>LJUBO MIKULIĆ, OIB 88922791064 punomoćnik sudionika u postupku MANDUŠA d.o.o.</item>
      <item>BETTY ANNA MIKULIĆ, OIB 87519481730 punomoćnik sudionika u postupku MANDUŠA d.o.o.</item>
      <item>KATARINA MIKULIĆ punomoćnik sudionika u postupku MANDUŠA d.o.o.</item>
      <item>ODVJETNIČKO DRUŠTVO GJURAŠIĆ, FAK &amp; PARTNERI društvo s ograničenom odgovornošću, OIB 62906554948 punomoćnik sudionika u postupku ERSTE&amp;STEIERMÄRKISCHE BANKA dioničko društvo</item>
      <item>ŽDO ZAGREB punomoćnik sudionika u postupku RH MINISTARSTVO FINANCIJA POREZNA UPRAVA</item>
    </derivirana_varijabla>
  </DomainObject.Predmet.OstaliListFormatedOIB>
  <DomainObject.Predmet.OstaliListFormatedWithAdress>
    <izvorni_sadrzaj>
      <item>LJUBO MIKULIĆ, Ilica 124, 10000 Zagreb punomoćnik sudionika u postupku MANDUŠA d.o.o.</item>
      <item>BETTY ANNA MIKULIĆ, Ilica 124, 10000 Zagreb punomoćnik sudionika u postupku MANDUŠA d.o.o.</item>
      <item>KATARINA MIKULIĆ, Hercegovačka 105, 10000 Zagreb punomoćnik sudionika u postupku MANDUŠA d.o.o.</item>
      <item>ODVJETNIČKO DRUŠTVO GJURAŠIĆ, FAK &amp; PARTNERI društvo s ograničenom odgovornošću, Đorđićeva 18, 10000 Zagreb punomoćnik sudionika u postupku ERSTE&amp;STEIERMÄRKISCHE BANKA dioničko društvo</item>
      <item>ŽDO ZAGREB punomoćnik sudionika u postupku RH MINISTARSTVO FINANCIJA POREZNA UPRAVA</item>
    </izvorni_sadrzaj>
    <derivirana_varijabla naziv="DomainObject.Predmet.OstaliListFormatedWithAdress_1">
      <item>LJUBO MIKULIĆ, Ilica 124, 10000 Zagreb punomoćnik sudionika u postupku MANDUŠA d.o.o.</item>
      <item>BETTY ANNA MIKULIĆ, Ilica 124, 10000 Zagreb punomoćnik sudionika u postupku MANDUŠA d.o.o.</item>
      <item>KATARINA MIKULIĆ, Hercegovačka 105, 10000 Zagreb punomoćnik sudionika u postupku MANDUŠA d.o.o.</item>
      <item>ODVJETNIČKO DRUŠTVO GJURAŠIĆ, FAK &amp; PARTNERI društvo s ograničenom odgovornošću, Đorđićeva 18, 10000 Zagreb punomoćnik sudionika u postupku ERSTE&amp;STEIERMÄRKISCHE BANKA dioničko društvo</item>
      <item>ŽDO ZAGREB punomoćnik sudionika u postupku RH MINISTARSTVO FINANCIJA POREZNA UPRAVA</item>
    </derivirana_varijabla>
  </DomainObject.Predmet.OstaliListFormatedWithAdress>
  <DomainObject.Predmet.OstaliListFormatedWithAdressOIB>
    <izvorni_sadrzaj>
      <item>LJUBO MIKULIĆ, OIB 88922791064, Ilica 124, 10000 Zagreb punomoćnik sudionika u postupku MANDUŠA d.o.o.</item>
      <item>BETTY ANNA MIKULIĆ, OIB 87519481730, Ilica 124, 10000 Zagreb punomoćnik sudionika u postupku MANDUŠA d.o.o.</item>
      <item>KATARINA MIKULIĆ, Hercegovačka 105, 10000 Zagreb punomoćnik sudionika u postupku MANDUŠA d.o.o.</item>
      <item>ODVJETNIČKO DRUŠTVO GJURAŠIĆ, FAK &amp; PARTNERI društvo s ograničenom odgovornošću, OIB 62906554948, Đorđićeva 18, 10000 Zagreb punomoćnik sudionika u postupku ERSTE&amp;STEIERMÄRKISCHE BANKA dioničko društvo</item>
      <item>ŽDO ZAGREB punomoćnik sudionika u postupku RH MINISTARSTVO FINANCIJA POREZNA UPRAVA</item>
    </izvorni_sadrzaj>
    <derivirana_varijabla naziv="DomainObject.Predmet.OstaliListFormatedWithAdressOIB_1">
      <item>LJUBO MIKULIĆ, OIB 88922791064, Ilica 124, 10000 Zagreb punomoćnik sudionika u postupku MANDUŠA d.o.o.</item>
      <item>BETTY ANNA MIKULIĆ, OIB 87519481730, Ilica 124, 10000 Zagreb punomoćnik sudionika u postupku MANDUŠA d.o.o.</item>
      <item>KATARINA MIKULIĆ, Hercegovačka 105, 10000 Zagreb punomoćnik sudionika u postupku MANDUŠA d.o.o.</item>
      <item>ODVJETNIČKO DRUŠTVO GJURAŠIĆ, FAK &amp; PARTNERI društvo s ograničenom odgovornošću, OIB 62906554948, Đorđićeva 18, 10000 Zagreb punomoćnik sudionika u postupku ERSTE&amp;STEIERMÄRKISCHE BANKA dioničko društvo</item>
      <item>ŽDO ZAGREB punomoćnik sudionika u postupku RH MINISTARSTVO FINANCIJA POREZNA UPRAVA</item>
    </derivirana_varijabla>
  </DomainObject.Predmet.OstaliListFormatedWithAdressOIB>
  <DomainObject.Predmet.OstaliListNazivFormated>
    <izvorni_sadrzaj>
      <item>LJUBO MIKULIĆ</item>
      <item>BETTY ANNA MIKULIĆ</item>
      <item>KATARINA MIKULIĆ</item>
      <item>ODVJETNIČKO DRUŠTVO GJURAŠIĆ, FAK &amp; PARTNERI društvo s ograničenom odgovornošću</item>
      <item>ŽDO ZAGREB</item>
    </izvorni_sadrzaj>
    <derivirana_varijabla naziv="DomainObject.Predmet.OstaliListNazivFormated_1">
      <item>LJUBO MIKULIĆ</item>
      <item>BETTY ANNA MIKULIĆ</item>
      <item>KATARINA MIKULIĆ</item>
      <item>ODVJETNIČKO DRUŠTVO GJURAŠIĆ, FAK &amp; PARTNERI društvo s ograničenom odgovornošću</item>
      <item>ŽDO ZAGREB</item>
    </derivirana_varijabla>
  </DomainObject.Predmet.OstaliListNazivFormated>
  <DomainObject.Predmet.OstaliListNazivFormatedOIB>
    <izvorni_sadrzaj>
      <item>LJUBO MIKULIĆ, OIB 88922791064</item>
      <item>BETTY ANNA MIKULIĆ, OIB 87519481730</item>
      <item>KATARINA MIKULIĆ</item>
      <item>ODVJETNIČKO DRUŠTVO GJURAŠIĆ, FAK &amp; PARTNERI društvo s ograničenom odgovornošću, OIB 62906554948</item>
      <item>ŽDO ZAGREB</item>
    </izvorni_sadrzaj>
    <derivirana_varijabla naziv="DomainObject.Predmet.OstaliListNazivFormatedOIB_1">
      <item>LJUBO MIKULIĆ, OIB 88922791064</item>
      <item>BETTY ANNA MIKULIĆ, OIB 87519481730</item>
      <item>KATARINA MIKULIĆ</item>
      <item>ODVJETNIČKO DRUŠTVO GJURAŠIĆ, FAK &amp; PARTNERI društvo s ograničenom odgovornošću, OIB 62906554948</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St-4711/2016-35</izvorni_sadrzaj>
    <derivirana_varijabla naziv="DomainObject.PoslovniBrojDokumenta_1">St-4711/2016-35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MANDUŠA d.o.o.</izvorni_sadrzaj>
    <derivirana_varijabla naziv="DomainObject.Predmet.ProtustrankaIDrugi_1">MANDUŠA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MANDUŠA d.o.o., OIB 18444813207, Karažnik 13, 10000 Zagreb</izvorni_sadrzaj>
    <derivirana_varijabla naziv="DomainObject.Predmet.ProtustrankaIDrugiAdressOIB_1">MANDUŠA d.o.o., OIB 18444813207, Karažnik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MANDUŠA d.o.o.</item>
      <item>FINA Regionalni centar Zagreb</item>
      <item>LJUBO MIKULIĆ</item>
      <item>BETTY ANNA MIKULIĆ</item>
      <item>KATARINA MIKULIĆ</item>
      <item>ODVJETNIČKO DRUŠTVO GJURAŠIĆ, FAK &amp; PARTNERI društvo s ograničenom odgovornošću</item>
      <item>ERSTE&amp;STEIERMÄRKISCHE BANKA dioničko društvo</item>
      <item>RH MINISTARSTVO FINANCIJA POREZNA UPRAVA</item>
      <item>ŽDO ZAGREB</item>
    </izvorni_sadrzaj>
    <derivirana_varijabla naziv="DomainObject.Predmet.SudioniciListNaziv_1">
      <item>MANDUŠA d.o.o.</item>
      <item>FINA Regionalni centar Zagreb</item>
      <item>LJUBO MIKULIĆ</item>
      <item>BETTY ANNA MIKULIĆ</item>
      <item>KATARINA MIKULIĆ</item>
      <item>ODVJETNIČKO DRUŠTVO GJURAŠIĆ, FAK &amp; PARTNERI društvo s ograničenom odgovornošću</item>
      <item>ERSTE&amp;STEIERMÄRKISCHE BANKA dioničko društvo</item>
      <item>RH MINISTARSTVO FINANCIJA POREZNA UPRAVA</item>
      <item>ŽDO ZAGREB</item>
    </derivirana_varijabla>
  </DomainObject.Predmet.SudioniciListNaziv>
  <DomainObject.Predmet.SudioniciListAdressOIB>
    <izvorni_sadrzaj>
      <item>MANDUŠA d.o.o., OIB 18444813207, Karažnik 13,10000 Zagreb</item>
      <item>FINA Regionalni centar Zagreb, OIB 85821130368, Trg svibanjskih žrtava 1995. br.1,10000 Zagreb</item>
      <item>LJUBO MIKULIĆ, OIB 88922791064, Ilica 124,10000 Zagreb</item>
      <item>BETTY ANNA MIKULIĆ, OIB 87519481730, Ilica 124,10000 Zagreb</item>
      <item>KATARINA MIKULIĆ, Hercegovačka 105,10000 Zagreb</item>
      <item>ODVJETNIČKO DRUŠTVO GJURAŠIĆ, FAK &amp; PARTNERI društvo s ograničenom odgovornošću, OIB 62906554948, Đorđićeva 18,10000 Zagreb</item>
      <item>ERSTE&amp;STEIERMÄRKISCHE BANKA dioničko društvo, OIB 23057039320, Jadranski Trg 3a,51000 Rijeka</item>
      <item>RH MINISTARSTVO FINANCIJA POREZNA UPRAVA</item>
      <item>ŽDO ZAGREB</item>
    </izvorni_sadrzaj>
    <derivirana_varijabla naziv="DomainObject.Predmet.SudioniciListAdressOIB_1">
      <item>MANDUŠA d.o.o., OIB 18444813207, Karažnik 13,10000 Zagreb</item>
      <item>FINA Regionalni centar Zagreb, OIB 85821130368, Trg svibanjskih žrtava 1995. br.1,10000 Zagreb</item>
      <item>LJUBO MIKULIĆ, OIB 88922791064, Ilica 124,10000 Zagreb</item>
      <item>BETTY ANNA MIKULIĆ, OIB 87519481730, Ilica 124,10000 Zagreb</item>
      <item>KATARINA MIKULIĆ, Hercegovačka 105,10000 Zagreb</item>
      <item>ODVJETNIČKO DRUŠTVO GJURAŠIĆ, FAK &amp; PARTNERI društvo s ograničenom odgovornošću, OIB 62906554948, Đorđićeva 18,10000 Zagreb</item>
      <item>ERSTE&amp;STEIERMÄRKISCHE BANKA dioničko društvo, OIB 23057039320, Jadranski Trg 3a,51000 Rijeka</item>
      <item>RH MINISTARSTVO FINANCIJA POREZNA UPRAVA</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18444813207</item>
      <item>, OIB 85821130368</item>
      <item>, OIB 88922791064</item>
      <item>, OIB 87519481730</item>
      <item>, OIB null</item>
      <item>, OIB 62906554948</item>
      <item>, OIB 23057039320</item>
      <item>, OIB null</item>
      <item>, OIB null</item>
    </izvorni_sadrzaj>
    <derivirana_varijabla naziv="DomainObject.Predmet.SudioniciListNazivOIB_1">
      <item>, OIB 18444813207</item>
      <item>, OIB 85821130368</item>
      <item>, OIB 88922791064</item>
      <item>, OIB 87519481730</item>
      <item>, OIB null</item>
      <item>, OIB 62906554948</item>
      <item>, OIB 23057039320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1017</properties:Words>
  <properties:Characters>5777</properties:Characters>
  <properties:Lines>131</properties:Lines>
  <properties:Paragraphs>36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2018-04-25T11:43:00Z</dcterms:created>
  <dc:creator>Valentina Kranjčić</dc:creator>
  <cp:lastModifiedBy>Monika Grbac</cp:lastModifiedBy>
  <cp:lastPrinted>2018-03-07T09:11:00Z</cp:lastPrinted>
  <dcterms:modified xmlns:xsi="http://www.w3.org/2001/XMLSchema-instance" xsi:type="dcterms:W3CDTF">2018-04-25T11:53:00Z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St-4711/2016-35 / Odluka - Rješenje o imenovanju privremenog stečajnog upravitelja (st-4711-16.docx)</vt:lpwstr>
  </prop:property>
  <prop:property name="CC_coloring" pid="4" fmtid="{D5CDD505-2E9C-101B-9397-08002B2CF9AE}">
    <vt:bool>false</vt:bool>
  </prop:property>
  <prop:property name="BrojStranica" pid="5" fmtid="{D5CDD505-2E9C-101B-9397-08002B2CF9AE}">
    <vt:i4>3</vt:i4>
  </prop:property>
</prop:Properties>
</file>