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76D55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76D55">
              <w:rPr>
                <w:noProof/>
                <w:sz w:val="24"/>
              </w:rPr>
              <w:t>423</w:t>
            </w:r>
            <w:r w:rsidR="002F04A5">
              <w:rPr>
                <w:noProof/>
                <w:sz w:val="24"/>
              </w:rPr>
              <w:t>/2018-</w:t>
            </w:r>
            <w:r w:rsidR="00692BB3">
              <w:rPr>
                <w:noProof/>
                <w:sz w:val="24"/>
              </w:rPr>
              <w:t>1</w:t>
            </w:r>
            <w:r w:rsidR="00776D55">
              <w:rPr>
                <w:noProof/>
                <w:sz w:val="24"/>
              </w:rPr>
              <w:t>2</w:t>
            </w:r>
          </w:p>
        </w:tc>
      </w:tr>
    </w:tbl>
    <w:p w14:textId="b1a9a13" w14:paraId="b1a9a13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776D55" w:rsidRPr="00776D55">
        <w:rPr>
          <w:lang w:val="hr-HR"/>
        </w:rPr>
        <w:t>DUNDOVIĆ 2016 j.d.o.o., OIB: 87770728733, Split, Đorđićeva 15</w:t>
      </w:r>
      <w:r w:rsidR="00FB553E" w:rsidRPr="00FB553E">
        <w:rPr>
          <w:lang w:val="hr-HR"/>
        </w:rPr>
        <w:t>,</w:t>
      </w:r>
      <w:r w:rsidR="00692BB3" w:rsidRPr="00692BB3">
        <w:rPr>
          <w:lang w:val="hr-HR"/>
        </w:rPr>
        <w:t xml:space="preserve"> </w:t>
      </w:r>
      <w:r w:rsidR="00692BB3">
        <w:rPr>
          <w:lang w:val="hr-HR"/>
        </w:rPr>
        <w:t>13. prosinca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776D55" w:rsidRPr="00776D55">
        <w:t>DUNDOVIĆ 2016 j.d.o.o., OIB: 87770728733, Split, Đorđićeva 15</w:t>
      </w:r>
      <w:r w:rsidR="00FB553E" w:rsidRPr="00FB553E">
        <w:t>,</w:t>
      </w:r>
      <w:r w:rsidR="006879A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76D55">
        <w:t>423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76D55">
        <w:t>423</w:t>
      </w:r>
      <w:r w:rsidR="00136E69">
        <w:t>-</w:t>
      </w:r>
      <w:r w:rsidR="002F04A5">
        <w:t>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136E69" w:rsidR="007657AB" w:rsidRPr="00FD17E3">
      <w:pPr>
        <w:pStyle w:val="Naslov2"/>
        <w:numPr>
          <w:ilvl w:val="12"/>
          <w:numId w:val="0"/>
        </w:numPr>
        <w:spacing w:after="80" w:before="16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6D55" w:rsidP="00776D55" w:rsidR="00776D55" w:rsidRPr="00776D55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776D55">
        <w:rPr>
          <w:rFonts w:cstheme="minorBidi" w:eastAsiaTheme="minorHAnsi"/>
          <w:lang w:eastAsia="en-US"/>
        </w:rPr>
        <w:t>Financijska agencija, Regionalni centar Split podnijela je ovom sudu 6. lipnja 2018. prijedlog za otvaranje stečajnog postupka nad dužnikom DUNDOVIĆ 2016 j.d.o.o., OIB: 87770728733, Split, Đorđićeva 15, navodeći da dužnik ima jednog zaposlenog, a da na dan 1. lipnja 2018. u Očevidniku redoslijeda osnova za plaćanje, ima evidentirane neizvršene osnove za plaćanje u neprekinutom razdoblju od 120 dana, u ukupnom iznosu od 45.395,43 kn.</w:t>
      </w:r>
    </w:p>
    <w:p w:rsidRDefault="00776D55" w:rsidP="00776D55" w:rsidR="00776D55" w:rsidRPr="00776D55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776D55">
        <w:rPr>
          <w:rFonts w:cstheme="minorBidi" w:eastAsiaTheme="minorHAnsi"/>
          <w:lang w:eastAsia="en-US"/>
        </w:rPr>
        <w:t>Rješenjem ovog suda poslovni broj 11.St-423/2018-7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776D55" w:rsidP="00776D55" w:rsidR="00776D55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776D55">
        <w:rPr>
          <w:rFonts w:cstheme="minorBidi" w:eastAsiaTheme="minorHAnsi"/>
          <w:lang w:eastAsia="en-US"/>
        </w:rPr>
        <w:t>Na ročište radi očitovanja o prijedlogu za otvaranje stečajnog postupka nad dužnikom, održano kod ovog suda 13. prosinca 2018., nije pristupio zastupnik po zakonu dužnika, niti je udovoljio nalogu suda iz rješenja poslovni broj 11.St-423/2018-7 od 20. studenog 2018. i u spis u ostavljenom roku dostavio pisano izvješće o financijsko-gospodarskom stanju dužnika te popis imovine i obveza dužnika.</w:t>
      </w:r>
    </w:p>
    <w:p w:rsidRDefault="00870F0E" w:rsidP="00776D55" w:rsidR="005B7DB2" w:rsidRPr="005B7DB2">
      <w:pPr>
        <w:spacing w:before="180"/>
        <w:ind w:firstLine="709"/>
        <w:jc w:val="both"/>
      </w:pPr>
      <w:r w:rsidRPr="005B7DB2">
        <w:t xml:space="preserve">Iz potvrde Općinskog suda u Splitu – Zemljišnoknjižni odjel Split od </w:t>
      </w:r>
      <w:r w:rsidR="00776D55">
        <w:t>24</w:t>
      </w:r>
      <w:r w:rsidR="00692BB3">
        <w:t>. rujna</w:t>
      </w:r>
      <w:r>
        <w:t xml:space="preserve">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692BB3">
        <w:t xml:space="preserve">jela (list </w:t>
      </w:r>
      <w:r w:rsidR="00136E69">
        <w:t>6</w:t>
      </w:r>
      <w:r w:rsidRPr="005B7DB2">
        <w:t xml:space="preserve"> spisa)</w:t>
      </w:r>
      <w:r>
        <w:t xml:space="preserve">. </w:t>
      </w:r>
      <w:r w:rsidR="00CA29F2">
        <w:t>Iz</w:t>
      </w:r>
      <w:r w:rsidR="00CA29F2" w:rsidRPr="005B7DB2">
        <w:t xml:space="preserve"> uvjerenja MUP-a, Policijska uprava Splitsko-dalmatinska od </w:t>
      </w:r>
      <w:r w:rsidR="00776D55">
        <w:t>20</w:t>
      </w:r>
      <w:r w:rsidR="00692BB3">
        <w:t>. rujna</w:t>
      </w:r>
      <w:r w:rsidR="00CA29F2">
        <w:t xml:space="preserve"> 2018. proizlazi d</w:t>
      </w:r>
      <w:r>
        <w:t xml:space="preserve">a </w:t>
      </w:r>
      <w:r w:rsidR="00CA29F2" w:rsidRPr="005B7DB2">
        <w:t>prema službenoj evidenciji registracije cestovnih vozila dužni</w:t>
      </w:r>
      <w:r w:rsidR="00692BB3">
        <w:t xml:space="preserve">k nije </w:t>
      </w:r>
      <w:r w:rsidR="00CA29F2" w:rsidRPr="005B7DB2">
        <w:t>evidentiran kao vlasnik</w:t>
      </w:r>
      <w:r>
        <w:t xml:space="preserve"> </w:t>
      </w:r>
      <w:r w:rsidR="00CA29F2" w:rsidRPr="005B7DB2">
        <w:t>vozila</w:t>
      </w:r>
      <w:r>
        <w:t xml:space="preserve"> </w:t>
      </w:r>
      <w:r w:rsidR="00CA29F2" w:rsidRPr="005B7DB2">
        <w:t xml:space="preserve">(list </w:t>
      </w:r>
      <w:r w:rsidR="00136E69">
        <w:t>8</w:t>
      </w:r>
      <w:r w:rsidR="00CA29F2" w:rsidRPr="005B7DB2">
        <w:t xml:space="preserve"> spisa</w:t>
      </w:r>
      <w:r>
        <w:t>).</w:t>
      </w:r>
    </w:p>
    <w:p w:rsidRDefault="0071416B" w:rsidP="00136E69" w:rsidR="0071416B">
      <w:pPr>
        <w:spacing w:before="180"/>
        <w:ind w:firstLine="720"/>
        <w:jc w:val="both"/>
      </w:pPr>
      <w:r>
        <w:lastRenderedPageBreak/>
        <w:t>Iz potvrde</w:t>
      </w:r>
      <w:r w:rsidRPr="00D214A5">
        <w:t xml:space="preserve"> FINA-e od </w:t>
      </w:r>
      <w:r w:rsidR="00692BB3">
        <w:t>12. prosinca</w:t>
      </w:r>
      <w:r w:rsidR="00FC704F">
        <w:t xml:space="preserve"> 2018</w:t>
      </w:r>
      <w:r w:rsidRPr="00D214A5">
        <w:t xml:space="preserve">. (list </w:t>
      </w:r>
      <w:r w:rsidR="00FB553E">
        <w:t>1</w:t>
      </w:r>
      <w:r w:rsidR="00136E69">
        <w:t>3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776D55">
        <w:t>313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692BB3" w:rsidRPr="00692BB3">
        <w:rPr>
          <w:rFonts w:eastAsiaTheme="minorHAnsi"/>
        </w:rPr>
        <w:t>Stečajnog zakona („Narodne novine“ 71/15 i 104/17; dalje SZ)</w:t>
      </w:r>
      <w:r w:rsidR="00692BB3">
        <w:rPr>
          <w:rFonts w:eastAsiaTheme="minorHAnsi"/>
        </w:rPr>
        <w:t>.</w:t>
      </w:r>
    </w:p>
    <w:p w:rsidRDefault="0071416B" w:rsidP="00136E69" w:rsidR="0071416B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136E69" w:rsidR="0071416B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136E69" w:rsidR="0071416B" w:rsidRPr="00D214A5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136E69" w:rsidR="004A40C7" w:rsidRPr="00C16234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136E69" w:rsidR="0071416B" w:rsidRPr="00D214A5">
      <w:pPr>
        <w:spacing w:before="18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136E69" w:rsidR="007657AB">
      <w:pPr>
        <w:spacing w:before="180"/>
        <w:jc w:val="center"/>
      </w:pPr>
      <w:r>
        <w:t>U Splitu</w:t>
      </w:r>
      <w:r w:rsidR="00E07964">
        <w:t xml:space="preserve"> </w:t>
      </w:r>
      <w:r w:rsidR="00692BB3">
        <w:t>13. prosinca</w:t>
      </w:r>
      <w:r w:rsidR="00AF219D">
        <w:t xml:space="preserve"> 2018.</w:t>
      </w:r>
    </w:p>
    <w:p w:rsidRDefault="002619A0" w:rsidP="00136E69" w:rsidR="007657AB">
      <w:pPr>
        <w:spacing w:before="180"/>
        <w:ind w:left="6480"/>
        <w:jc w:val="center"/>
      </w:pPr>
      <w:r>
        <w:t>Sutkinja</w:t>
      </w:r>
    </w:p>
    <w:p w:rsidRDefault="002619A0" w:rsidP="00DF0C3B" w:rsidR="00FB3F95" w:rsidRPr="00DF0C3B">
      <w:pPr>
        <w:jc w:val="right"/>
        <w:rPr>
          <w:rFonts w:eastAsia="Calibri"/>
          <w:lang w:eastAsia="en-US"/>
        </w:rPr>
      </w:pPr>
      <w:r>
        <w:t>Ana Golub Gruić</w:t>
      </w:r>
      <w:r w:rsidR="00FB3F95" w:rsidRPr="00DF0C3B">
        <w:rPr>
          <w:rFonts w:eastAsia="Calibri"/>
          <w:lang w:eastAsia="en-US"/>
        </w:rPr>
        <w:t>, v.r.</w:t>
      </w:r>
    </w:p>
    <w:p w:rsidRDefault="00FB3F95" w:rsidP="00DF0C3B" w:rsidR="00FB3F95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FB3F95" w:rsidP="00DF0C3B" w:rsidR="00FB3F95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7657AB" w:rsidP="0071416B" w:rsidR="007657AB">
      <w:pPr>
        <w:ind w:left="6481"/>
        <w:jc w:val="center"/>
      </w:pPr>
    </w:p>
    <w:p w:rsidRDefault="002619A0" w:rsidP="00136E69" w:rsidR="007657AB" w:rsidRPr="00CA4354">
      <w:pPr>
        <w:spacing w:before="18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B3F95">
      <w:rPr>
        <w:noProof/>
      </w:rPr>
      <w:t>2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776D55">
      <w:t>423</w:t>
    </w:r>
    <w:r w:rsidR="00AB6FBC">
      <w:t>/</w:t>
    </w:r>
    <w:r w:rsidR="002F04A5" w:rsidRPr="002F04A5">
      <w:t>2018-1</w:t>
    </w:r>
    <w:r w:rsidR="00776D55">
      <w:t>2</w:t>
    </w:r>
  </w:p>
  <w:p w:rsidRDefault="00FB3F95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36E69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92BB3"/>
    <w:rsid w:val="006B678B"/>
    <w:rsid w:val="006F29CD"/>
    <w:rsid w:val="0071416B"/>
    <w:rsid w:val="0071519E"/>
    <w:rsid w:val="00722C23"/>
    <w:rsid w:val="0074045D"/>
    <w:rsid w:val="007657AB"/>
    <w:rsid w:val="00776D55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0F0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3F95"/>
    <w:rsid w:val="00FB553E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3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F9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F9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F9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3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F9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F9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F9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DUNDOVIĆ 2016 j.d.o.o. za autotaksi prijevoz</izvorni_sadrzaj>
    <derivirana_varijabla naziv="DomainObject.Predmet.ProtustrankaFormated_1">  DUNDOVIĆ 2016 j.d.o.o. za autotaksi prijevoz</derivirana_varijabla>
  </DomainObject.Predmet.ProtustrankaFormated>
  <DomainObject.Predmet.ProtustrankaFormatedOIB>
    <izvorni_sadrzaj>  DUNDOVIĆ 2016 j.d.o.o. za autotaksi prijevoz, OIB 87770728733</izvorni_sadrzaj>
    <derivirana_varijabla naziv="DomainObject.Predmet.ProtustrankaFormatedOIB_1">  DUNDOVIĆ 2016 j.d.o.o. za autotaksi prijevoz, OIB 87770728733</derivirana_varijabla>
  </DomainObject.Predmet.ProtustrankaFormatedOIB>
  <DomainObject.Predmet.ProtustrankaFormatedWithAdress>
    <izvorni_sadrzaj> DUNDOVIĆ 2016 j.d.o.o. za autotaksi prijevoz, Đorđićeva 15, 21000 Split</izvorni_sadrzaj>
    <derivirana_varijabla naziv="DomainObject.Predmet.ProtustrankaFormatedWithAdress_1"> DUNDOVIĆ 2016 j.d.o.o. za autotaksi prijevoz, Đorđićeva 15, 21000 Split</derivirana_varijabla>
  </DomainObject.Predmet.ProtustrankaFormatedWithAdress>
  <DomainObject.Predmet.ProtustrankaFormatedWithAdressOIB>
    <izvorni_sadrzaj> DUNDOVIĆ 2016 j.d.o.o. za autotaksi prijevoz, OIB 87770728733, Đorđićeva 15, 21000 Split</izvorni_sadrzaj>
    <derivirana_varijabla naziv="DomainObject.Predmet.ProtustrankaFormatedWithAdressOIB_1"> DUNDOVIĆ 2016 j.d.o.o. za autotaksi prijevoz, OIB 87770728733, Đorđićeva 15, 21000 Split</derivirana_varijabla>
  </DomainObject.Predmet.ProtustrankaFormatedWithAdressOIB>
  <DomainObject.Predmet.ProtustrankaWithAdress>
    <izvorni_sadrzaj>DUNDOVIĆ 2016 j.d.o.o. za autotaksi prijevoz Đorđićeva 15, 21000 Split</izvorni_sadrzaj>
    <derivirana_varijabla naziv="DomainObject.Predmet.ProtustrankaWithAdress_1">DUNDOVIĆ 2016 j.d.o.o. za autotaksi prijevoz Đorđićeva 15, 21000 Split</derivirana_varijabla>
  </DomainObject.Predmet.ProtustrankaWithAdress>
  <DomainObject.Predmet.ProtustrankaWithAdressOIB>
    <izvorni_sadrzaj>DUNDOVIĆ 2016 j.d.o.o. za autotaksi prijevoz, OIB 87770728733, Đorđićeva 15, 21000 Split</izvorni_sadrzaj>
    <derivirana_varijabla naziv="DomainObject.Predmet.ProtustrankaWithAdressOIB_1">DUNDOVIĆ 2016 j.d.o.o. za autotaksi prijevoz, OIB 87770728733, Đorđićeva 15, 21000 Split</derivirana_varijabla>
  </DomainObject.Predmet.ProtustrankaWithAdressOIB>
  <DomainObject.Predmet.ProtustrankaNazivFormated>
    <izvorni_sadrzaj>DUNDOVIĆ 2016 j.d.o.o. za autotaksi prijevoz</izvorni_sadrzaj>
    <derivirana_varijabla naziv="DomainObject.Predmet.ProtustrankaNazivFormated_1">DUNDOVIĆ 2016 j.d.o.o. za autotaksi prijevoz</derivirana_varijabla>
  </DomainObject.Predmet.ProtustrankaNazivFormated>
  <DomainObject.Predmet.ProtustrankaNazivFormatedOIB>
    <izvorni_sadrzaj>DUNDOVIĆ 2016 j.d.o.o. za autotaksi prijevoz, OIB 87770728733</izvorni_sadrzaj>
    <derivirana_varijabla naziv="DomainObject.Predmet.ProtustrankaNazivFormatedOIB_1">DUNDOVIĆ 2016 j.d.o.o. za autotaksi prijevoz, OIB 87770728733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45395.43</izvorni_sadrzaj>
    <derivirana_varijabla naziv="DomainObject.Predmet.TrenutnaVrijednost_1">45395.43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DUNDOVIĆ 2016 j.d.o.o. za autotaksi prijevoz</item>
    </izvorni_sadrzaj>
    <derivirana_varijabla naziv="DomainObject.Predmet.ProtuStrankaListFormated_1">
      <item>DUNDOVIĆ 2016 j.d.o.o. za autotaksi prijevoz</item>
    </derivirana_varijabla>
  </DomainObject.Predmet.ProtuStrankaListFormated>
  <DomainObject.Predmet.ProtuStrankaListFormatedOIB>
    <izvorni_sadrzaj>
      <item>DUNDOVIĆ 2016 j.d.o.o. za autotaksi prijevoz, OIB 87770728733</item>
    </izvorni_sadrzaj>
    <derivirana_varijabla naziv="DomainObject.Predmet.ProtuStrankaListFormatedOIB_1">
      <item>DUNDOVIĆ 2016 j.d.o.o. za autotaksi prijevoz, OIB 87770728733</item>
    </derivirana_varijabla>
  </DomainObject.Predmet.ProtuStrankaListFormatedOIB>
  <DomainObject.Predmet.ProtuStrankaListFormatedWithAdress>
    <izvorni_sadrzaj>
      <item>DUNDOVIĆ 2016 j.d.o.o. za autotaksi prijevoz, Đorđićeva 15, 21000 Split</item>
    </izvorni_sadrzaj>
    <derivirana_varijabla naziv="DomainObject.Predmet.ProtuStrankaListFormatedWithAdress_1">
      <item>DUNDOVIĆ 2016 j.d.o.o. za autotaksi prijevoz, Đorđićeva 15, 21000 Split</item>
    </derivirana_varijabla>
  </DomainObject.Predmet.ProtuStrankaListFormatedWithAdress>
  <DomainObject.Predmet.ProtuStrankaListFormatedWithAdressOIB>
    <izvorni_sadrzaj>
      <item>DUNDOVIĆ 2016 j.d.o.o. za autotaksi prijevoz, OIB 87770728733, Đorđićeva 15, 21000 Split</item>
    </izvorni_sadrzaj>
    <derivirana_varijabla naziv="DomainObject.Predmet.ProtuStrankaListFormatedWithAdressOIB_1">
      <item>DUNDOVIĆ 2016 j.d.o.o. za autotaksi prijevoz, OIB 87770728733, Đorđićeva 15, 21000 Split</item>
    </derivirana_varijabla>
  </DomainObject.Predmet.ProtuStrankaListFormatedWithAdressOIB>
  <DomainObject.Predmet.ProtuStrankaListNazivFormated>
    <izvorni_sadrzaj>
      <item>DUNDOVIĆ 2016 j.d.o.o. za autotaksi prijevoz</item>
    </izvorni_sadrzaj>
    <derivirana_varijabla naziv="DomainObject.Predmet.ProtuStrankaListNazivFormated_1">
      <item>DUNDOVIĆ 2016 j.d.o.o. za autotaksi prijevoz</item>
    </derivirana_varijabla>
  </DomainObject.Predmet.ProtuStrankaListNazivFormated>
  <DomainObject.Predmet.ProtuStrankaListNazivFormatedOIB>
    <izvorni_sadrzaj>
      <item>DUNDOVIĆ 2016 j.d.o.o. za autotaksi prijevoz, OIB 87770728733</item>
    </izvorni_sadrzaj>
    <derivirana_varijabla naziv="DomainObject.Predmet.ProtuStrankaListNazivFormatedOIB_1">
      <item>DUNDOVIĆ 2016 j.d.o.o. za autotaksi prijevoz, OIB 87770728733</item>
    </derivirana_varijabla>
  </DomainObject.Predmet.ProtuStrankaListNazivFormatedOIB>
  <DomainObject.Predmet.OstaliListFormated>
    <izvorni_sadrzaj>
      <item>Mišel Dundović</item>
    </izvorni_sadrzaj>
    <derivirana_varijabla naziv="DomainObject.Predmet.OstaliListFormated_1">
      <item>Mišel Dundović</item>
    </derivirana_varijabla>
  </DomainObject.Predmet.OstaliListFormated>
  <DomainObject.Predmet.OstaliListFormatedOIB>
    <izvorni_sadrzaj>
      <item>Mišel Dundović, OIB 30636100318</item>
    </izvorni_sadrzaj>
    <derivirana_varijabla naziv="DomainObject.Predmet.OstaliListFormatedOIB_1">
      <item>Mišel Dundović, OIB 30636100318</item>
    </derivirana_varijabla>
  </DomainObject.Predmet.OstaliListFormatedOIB>
  <DomainObject.Predmet.OstaliListFormatedWithAdress>
    <izvorni_sadrzaj>
      <item>Mišel Dundović, Put Pudarice 32 J, 23000 Zadar</item>
    </izvorni_sadrzaj>
    <derivirana_varijabla naziv="DomainObject.Predmet.OstaliListFormatedWithAdress_1">
      <item>Mišel Dundović, Put Pudarice 32 J, 23000 Zadar</item>
    </derivirana_varijabla>
  </DomainObject.Predmet.OstaliListFormatedWithAdress>
  <DomainObject.Predmet.OstaliListFormatedWithAdressOIB>
    <izvorni_sadrzaj>
      <item>Mišel Dundović, OIB 30636100318, Put Pudarice 32 J, 23000 Zadar</item>
    </izvorni_sadrzaj>
    <derivirana_varijabla naziv="DomainObject.Predmet.OstaliListFormatedWithAdressOIB_1">
      <item>Mišel Dundović, OIB 30636100318, Put Pudarice 32 J, 23000 Zadar</item>
    </derivirana_varijabla>
  </DomainObject.Predmet.OstaliListFormatedWithAdressOIB>
  <DomainObject.Predmet.OstaliListNazivFormated>
    <izvorni_sadrzaj>
      <item>Mišel Dundović</item>
    </izvorni_sadrzaj>
    <derivirana_varijabla naziv="DomainObject.Predmet.OstaliListNazivFormated_1">
      <item>Mišel Dundović</item>
    </derivirana_varijabla>
  </DomainObject.Predmet.OstaliListNazivFormated>
  <DomainObject.Predmet.OstaliListNazivFormatedOIB>
    <izvorni_sadrzaj>
      <item>Mišel Dundović, OIB 30636100318</item>
    </izvorni_sadrzaj>
    <derivirana_varijabla naziv="DomainObject.Predmet.OstaliListNazivFormatedOIB_1">
      <item>Mišel Dundović, OIB 30636100318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DUNDOVIĆ 2016 j.d.o.o. za autotaksi prijevoz</izvorni_sadrzaj>
    <derivirana_varijabla naziv="DomainObject.Predmet.ProtustrankaIDrugi_1">DUNDOVIĆ 2016 j.d.o.o. za autotaksi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DUNDOVIĆ 2016 j.d.o.o. za autotaksi prijevoz, OIB 87770728733, Đorđićeva 15, 21000 Split</izvorni_sadrzaj>
    <derivirana_varijabla naziv="DomainObject.Predmet.ProtustrankaIDrugiAdressOIB_1">DUNDOVIĆ 2016 j.d.o.o. za autotaksi prijevoz, OIB 87770728733, Đorđićeva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DUNDOVIĆ 2016 j.d.o.o. za autotaksi prijevoz</item>
      <item>FINANCIJSKA AGENCIJA, RC SPLIT</item>
      <item>Mišel Dundović</item>
    </izvorni_sadrzaj>
    <derivirana_varijabla naziv="DomainObject.Predmet.SudioniciListNaziv_1">
      <item>DUNDOVIĆ 2016 j.d.o.o. za autotaksi prijevoz</item>
      <item>FINANCIJSKA AGENCIJA, RC SPLIT</item>
      <item>Mišel Dundović</item>
    </derivirana_varijabla>
  </DomainObject.Predmet.SudioniciListNaziv>
  <DomainObject.Predmet.SudioniciListAdressOIB>
    <izvorni_sadrzaj>
      <item>DUNDOVIĆ 2016 j.d.o.o. za autotaksi prijevoz, OIB 87770728733, Đorđićeva 15,21000 Split</item>
      <item>FINANCIJSKA AGENCIJA, RC SPLIT, OIB 85821130368, Mažuranićevo šetalište 24 b,21000 Split</item>
      <item>Mišel Dundović, OIB 30636100318, Put Pudarice 32 J,23000 Zadar</item>
    </izvorni_sadrzaj>
    <derivirana_varijabla naziv="DomainObject.Predmet.SudioniciListAdressOIB_1">
      <item>DUNDOVIĆ 2016 j.d.o.o. za autotaksi prijevoz, OIB 87770728733, Đorđićeva 15,21000 Split</item>
      <item>FINANCIJSKA AGENCIJA, RC SPLIT, OIB 85821130368, Mažuranićevo šetalište 24 b,21000 Split</item>
      <item>Mišel Dundović, OIB 30636100318, Put Pudarice 32 J,23000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87770728733</item>
      <item>, OIB 85821130368</item>
      <item>, OIB 30636100318</item>
    </izvorni_sadrzaj>
    <derivirana_varijabla naziv="DomainObject.Predmet.SudioniciListNazivOIB_1">
      <item>, OIB 87770728733</item>
      <item>, OIB 85821130368</item>
      <item>, OIB 30636100318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St-423/2018-7</izvorni_sadrzaj>
    <derivirana_varijabla naziv="DomainObject.PredzadnjaOdlukaIzPredmeta.Oznaka_1">St-423/2018-7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8F87C-10A7-4013-936C-079491B42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808</properties:Words>
  <properties:Characters>4688</properties:Characters>
  <properties:Lines>91</properties:Lines>
  <properties:Paragraphs>32</properties:Paragraphs>
  <properties:TotalTime>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2018-12-13T09:14:00Z</cp:lastPrinted>
  <dcterms:modified xmlns:xsi="http://www.w3.org/2001/XMLSchema-instance" xsi:type="dcterms:W3CDTF">2018-12-13T11:59:00Z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(St-423-2018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