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b5b" w14:paraId="6d07b5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8497B">
        <w:t>1604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8497B">
        <w:rPr>
          <w:lang w:val="hr-HR"/>
        </w:rPr>
        <w:t>GRADNJA BOBAN</w:t>
      </w:r>
      <w:r w:rsidR="0015489F">
        <w:rPr>
          <w:lang w:val="hr-HR"/>
        </w:rPr>
        <w:t xml:space="preserve"> d.o.o.,</w:t>
      </w:r>
      <w:r w:rsidR="0018497B">
        <w:rPr>
          <w:lang w:val="hr-HR"/>
        </w:rPr>
        <w:t xml:space="preserve"> Split, Mosećka 56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18497B">
        <w:rPr>
          <w:lang w:val="hr-HR"/>
        </w:rPr>
        <w:t>88609028172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18497B" w:rsidRPr="0018497B">
        <w:rPr>
          <w:lang w:val="hr-HR"/>
        </w:rPr>
        <w:t>GRADNJA BOBAN d.o.o., Split, Mosećka 56, OIB: 88609028172</w:t>
      </w:r>
      <w:r w:rsidR="0018497B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F42BAC">
        <w:rPr>
          <w:lang w:val="hr-HR"/>
        </w:rPr>
        <w:t>u 11,00 sati,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F42BAC" w:rsidR="00F42BAC">
      <w:r w:rsidRPr="008E1461">
        <w:rPr>
          <w:lang w:val="hr-HR"/>
        </w:rPr>
        <w:t xml:space="preserve">II.) Za stečajnog upravitelja imenuje se </w:t>
      </w:r>
      <w:r w:rsidR="00F42BAC">
        <w:t xml:space="preserve">Stjepan Lović, dipl. pravnik iz Zagreba, Preradovićeva 13, OIB: 25964288839. </w:t>
      </w:r>
    </w:p>
    <w:p w:rsidRDefault="00F42BAC" w:rsidP="00F42BAC" w:rsidR="00F42BAC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18497B" w:rsidRPr="0018497B">
        <w:rPr>
          <w:lang w:val="hr-HR"/>
        </w:rPr>
        <w:t xml:space="preserve">GRADNJA BOBAN d.o.o., Split, Mosećka 56, OIB: 88609028172.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18497B">
      <w:t>604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760A8"/>
    <w:rsid w:val="009C2F6D"/>
    <w:rsid w:val="00A20061"/>
    <w:rsid w:val="00A3265C"/>
    <w:rsid w:val="00A533E2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2BAC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6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0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0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0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0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6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0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0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0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0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St-1604/2015</izvorni_sadrzaj>
    <derivirana_varijabla naziv="DomainObject.Predmet.OznakaBroj_1">St-1604/2015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BOBAN d.o.o. za građenje i izolaciju</izvorni_sadrzaj>
    <derivirana_varijabla naziv="DomainObject.Predmet.ProtustrankaFormated_1">  GRADNJA BOBAN d.o.o. za građenje i izolaciju</derivirana_varijabla>
  </DomainObject.Predmet.ProtustrankaFormated>
  <DomainObject.Predmet.ProtustrankaFormatedOIB>
    <izvorni_sadrzaj>  GRADNJA BOBAN d.o.o. za građenje i izolaciju, OIB 88609028172</izvorni_sadrzaj>
    <derivirana_varijabla naziv="DomainObject.Predmet.ProtustrankaFormatedOIB_1">  GRADNJA BOBAN d.o.o. za građenje i izolaciju, OIB 88609028172</derivirana_varijabla>
  </DomainObject.Predmet.ProtustrankaFormatedOIB>
  <DomainObject.Predmet.ProtustrankaFormatedWithAdress>
    <izvorni_sadrzaj> GRADNJA BOBAN d.o.o. za građenje i izolaciju, Mosećka 56, 21000 Split</izvorni_sadrzaj>
    <derivirana_varijabla naziv="DomainObject.Predmet.ProtustrankaFormatedWithAdress_1"> GRADNJA BOBAN d.o.o. za građenje i izolaciju, Mosećka 56, 21000 Split</derivirana_varijabla>
  </DomainObject.Predmet.ProtustrankaFormatedWithAdress>
  <DomainObject.Predmet.ProtustrankaFormatedWithAdressOIB>
    <izvorni_sadrzaj> GRADNJA BOBAN d.o.o. za građenje i izolaciju, OIB 88609028172, Mosećka 56, 21000 Split</izvorni_sadrzaj>
    <derivirana_varijabla naziv="DomainObject.Predmet.ProtustrankaFormatedWithAdressOIB_1"> GRADNJA BOBAN d.o.o. za građenje i izolaciju, OIB 88609028172, Mosećka 56, 21000 Split</derivirana_varijabla>
  </DomainObject.Predmet.ProtustrankaFormatedWithAdressOIB>
  <DomainObject.Predmet.ProtustrankaWithAdress>
    <izvorni_sadrzaj>GRADNJA BOBAN d.o.o. za građenje i izolaciju Mosećka 56, 21000 Split</izvorni_sadrzaj>
    <derivirana_varijabla naziv="DomainObject.Predmet.ProtustrankaWithAdress_1">GRADNJA BOBAN d.o.o. za građenje i izolaciju Mosećka 56, 21000 Split</derivirana_varijabla>
  </DomainObject.Predmet.ProtustrankaWithAdress>
  <DomainObject.Predmet.ProtustrankaWithAdressOIB>
    <izvorni_sadrzaj>GRADNJA BOBAN d.o.o. za građenje i izolaciju, OIB 88609028172, Mosećka 56, 21000 Split</izvorni_sadrzaj>
    <derivirana_varijabla naziv="DomainObject.Predmet.ProtustrankaWithAdressOIB_1">GRADNJA BOBAN d.o.o. za građenje i izolaciju, OIB 88609028172, Mosećka 56, 21000 Split</derivirana_varijabla>
  </DomainObject.Predmet.ProtustrankaWithAdressOIB>
  <DomainObject.Predmet.ProtustrankaNazivFormated>
    <izvorni_sadrzaj>GRADNJA BOBAN d.o.o. za građenje i izolaciju</izvorni_sadrzaj>
    <derivirana_varijabla naziv="DomainObject.Predmet.ProtustrankaNazivFormated_1">GRADNJA BOBAN d.o.o. za građenje i izolaciju</derivirana_varijabla>
  </DomainObject.Predmet.ProtustrankaNazivFormated>
  <DomainObject.Predmet.ProtustrankaNazivFormatedOIB>
    <izvorni_sadrzaj>GRADNJA BOBAN d.o.o. za građenje i izolaciju, OIB 88609028172</izvorni_sadrzaj>
    <derivirana_varijabla naziv="DomainObject.Predmet.ProtustrankaNazivFormatedOIB_1">GRADNJA BOBAN d.o.o. za građenje i izolaciju, OIB 88609028172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813076.79</izvorni_sadrzaj>
    <derivirana_varijabla naziv="DomainObject.Predmet.TrenutnaVrijednost_1">813076.79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GRADNJA BOBAN d.o.o. za građenje i izolaciju</item>
    </izvorni_sadrzaj>
    <derivirana_varijabla naziv="DomainObject.Predmet.ProtuStrankaListFormated_1">
      <item>GRADNJA BOBAN d.o.o. za građenje i izolaciju</item>
    </derivirana_varijabla>
  </DomainObject.Predmet.ProtuStrankaListFormated>
  <DomainObject.Predmet.ProtuStrankaListFormatedOIB>
    <izvorni_sadrzaj>
      <item>GRADNJA BOBAN d.o.o. za građenje i izolaciju, OIB 88609028172</item>
    </izvorni_sadrzaj>
    <derivirana_varijabla naziv="DomainObject.Predmet.ProtuStrankaListFormatedOIB_1">
      <item>GRADNJA BOBAN d.o.o. za građenje i izolaciju, OIB 88609028172</item>
    </derivirana_varijabla>
  </DomainObject.Predmet.ProtuStrankaListFormatedOIB>
  <DomainObject.Predmet.ProtuStrankaListFormatedWithAdress>
    <izvorni_sadrzaj>
      <item>GRADNJA BOBAN d.o.o. za građenje i izolaciju, Mosećka 56, 21000 Split</item>
    </izvorni_sadrzaj>
    <derivirana_varijabla naziv="DomainObject.Predmet.ProtuStrankaListFormatedWithAdress_1">
      <item>GRADNJA BOBAN d.o.o. za građenje i izolaciju, Mosećka 56, 21000 Split</item>
    </derivirana_varijabla>
  </DomainObject.Predmet.ProtuStrankaListFormatedWithAdress>
  <DomainObject.Predmet.ProtuStrankaListFormatedWithAdressOIB>
    <izvorni_sadrzaj>
      <item>GRADNJA BOBAN d.o.o. za građenje i izolaciju, OIB 88609028172, Mosećka 56, 21000 Split</item>
    </izvorni_sadrzaj>
    <derivirana_varijabla naziv="DomainObject.Predmet.ProtuStrankaListFormatedWithAdressOIB_1">
      <item>GRADNJA BOBAN d.o.o. za građenje i izolaciju, OIB 88609028172, Mosećka 56, 21000 Split</item>
    </derivirana_varijabla>
  </DomainObject.Predmet.ProtuStrankaListFormatedWithAdressOIB>
  <DomainObject.Predmet.ProtuStrankaListNazivFormated>
    <izvorni_sadrzaj>
      <item>GRADNJA BOBAN d.o.o. za građenje i izolaciju</item>
    </izvorni_sadrzaj>
    <derivirana_varijabla naziv="DomainObject.Predmet.ProtuStrankaListNazivFormated_1">
      <item>GRADNJA BOBAN d.o.o. za građenje i izolaciju</item>
    </derivirana_varijabla>
  </DomainObject.Predmet.ProtuStrankaListNazivFormated>
  <DomainObject.Predmet.ProtuStrankaListNazivFormatedOIB>
    <izvorni_sadrzaj>
      <item>GRADNJA BOBAN d.o.o. za građenje i izolaciju, OIB 88609028172</item>
    </izvorni_sadrzaj>
    <derivirana_varijabla naziv="DomainObject.Predmet.ProtuStrankaListNazivFormatedOIB_1">
      <item>GRADNJA BOBAN d.o.o. za građenje i izolaciju, OIB 88609028172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GRADNJA BOBAN d.o.o. za građenje i izolaciju</izvorni_sadrzaj>
    <derivirana_varijabla naziv="DomainObject.Predmet.ProtustrankaIDrugi_1">GRADNJA BOBAN d.o.o. za građenje i izolaciju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GRADNJA BOBAN d.o.o. za građenje i izolaciju, OIB 88609028172, Mosećka 56, 21000 Split</izvorni_sadrzaj>
    <derivirana_varijabla naziv="DomainObject.Predmet.ProtustrankaIDrugiAdressOIB_1">GRADNJA BOBAN d.o.o. za građenje i izolaciju, OIB 88609028172, Mosećka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BOBAN d.o.o. za građenje i izolaciju</item>
      <item>FINANCIJSKA AGENCIJA RC SPLIT</item>
    </izvorni_sadrzaj>
    <derivirana_varijabla naziv="DomainObject.Predmet.SudioniciListNaziv_1">
      <item>GRADNJA BOBAN d.o.o. za građenje i izolaciju</item>
      <item>FINANCIJSKA AGENCIJA RC SPLIT</item>
    </derivirana_varijabla>
  </DomainObject.Predmet.SudioniciListNaziv>
  <DomainObject.Predmet.SudioniciListAdressOIB>
    <izvorni_sadrzaj>
      <item>GRADNJA BOBAN d.o.o. za građenje i izolaciju, OIB 88609028172, Mosećka 56,21000 Split</item>
      <item>FINANCIJSKA AGENCIJA RC SPLIT, OIB 85821130368, Mažuranićevo šetalište 24b,21000 Split</item>
    </izvorni_sadrzaj>
    <derivirana_varijabla naziv="DomainObject.Predmet.SudioniciListAdressOIB_1">
      <item>GRADNJA BOBAN d.o.o. za građenje i izolaciju, OIB 88609028172, Mosećka 56,21000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88609028172</item>
      <item>, OIB 85821130368</item>
    </izvorni_sadrzaj>
    <derivirana_varijabla naziv="DomainObject.Predmet.SudioniciListNazivOIB_1">
      <item>, OIB 88609028172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595</properties:Words>
  <properties:Characters>3251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2016-02-18T10:36:00Z</dcterms:created>
  <dc:creator>Lari Glavaš</dc:creator>
  <cp:lastModifiedBy>Lari Glavaš</cp:lastModifiedBy>
  <cp:lastPrinted>2016-02-18T10:36:00Z</cp:lastPrinted>
  <dcterms:modified xmlns:xsi="http://www.w3.org/2001/XMLSchema-instance" xsi:type="dcterms:W3CDTF">2016-02-18T10:37:00Z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