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cd6e" w14:paraId="6dccd6e" w:rsidRDefault="005E3EB7" w:rsidP="005E3EB7" w:rsidR="005E3EB7" w:rsidRPr="00273888">
      <w:pPr>
        <w15:collapsed w:val="false"/>
      </w:pPr>
      <w:bookmarkStart w:name="_GoBack" w:id="0"/>
      <w:bookmarkEnd w:id="0"/>
      <w:r w:rsidRPr="00273888">
        <w:t xml:space="preserve">               </w:t>
      </w:r>
      <w:r w:rsidRPr="002738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88">
        <w:t xml:space="preserve">                                                            </w:t>
      </w:r>
    </w:p>
    <w:p w:rsidRDefault="005E3EB7" w:rsidP="005E3EB7" w:rsidR="005E3EB7" w:rsidRPr="00273888">
      <w:r w:rsidRPr="00273888">
        <w:t xml:space="preserve">REPUBLIKA HRVATSKA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</w:r>
    </w:p>
    <w:p w:rsidRDefault="005E3EB7" w:rsidP="005E3EB7" w:rsidR="005E3EB7" w:rsidRPr="00273888">
      <w:r w:rsidRPr="00273888">
        <w:t>TRGOVAČKI SUD U PAZINU</w:t>
      </w:r>
    </w:p>
    <w:p w:rsidRDefault="005E3EB7" w:rsidP="005E3EB7" w:rsidR="005E3EB7" w:rsidRPr="00273888">
      <w:r w:rsidRPr="00273888">
        <w:t xml:space="preserve">52000 PAZIN, </w:t>
      </w:r>
      <w:proofErr w:type="spellStart"/>
      <w:r w:rsidRPr="00273888">
        <w:t>Dršćevka</w:t>
      </w:r>
      <w:proofErr w:type="spellEnd"/>
      <w:r w:rsidRPr="00273888">
        <w:t xml:space="preserve"> 1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  <w:t xml:space="preserve">       </w:t>
      </w:r>
    </w:p>
    <w:p w:rsidRDefault="005E3EB7" w:rsidP="005E3EB7" w:rsidR="005E3EB7" w:rsidRPr="00273888">
      <w:pPr>
        <w:jc w:val="both"/>
      </w:pPr>
      <w:r w:rsidRPr="00273888">
        <w:tab/>
      </w:r>
    </w:p>
    <w:p w:rsidRDefault="005E3EB7" w:rsidP="005E3EB7" w:rsidR="005E3EB7" w:rsidRPr="00273888">
      <w:pPr>
        <w:jc w:val="center"/>
      </w:pPr>
      <w:r w:rsidRPr="00273888">
        <w:t>R E P U B L I K A  H R V A T S K A</w:t>
      </w:r>
    </w:p>
    <w:p w:rsidRDefault="005E3EB7" w:rsidP="005E3EB7" w:rsidR="005E3EB7" w:rsidRPr="00273888"/>
    <w:p w:rsidRDefault="005E3EB7" w:rsidP="005E3EB7" w:rsidR="005E3EB7" w:rsidRPr="00273888">
      <w:pPr>
        <w:jc w:val="center"/>
      </w:pPr>
      <w:r w:rsidRPr="00273888">
        <w:t>R J E Š E NJ E</w:t>
      </w:r>
    </w:p>
    <w:p w:rsidRDefault="005E3EB7" w:rsidP="005E3EB7" w:rsidR="005E3EB7" w:rsidRPr="00273888"/>
    <w:p w:rsidRDefault="005E3EB7" w:rsidP="00D95430" w:rsidR="005E3EB7" w:rsidRPr="00273888">
      <w:pPr>
        <w:jc w:val="both"/>
      </w:pPr>
      <w:r w:rsidRPr="00273888">
        <w:tab/>
        <w:t xml:space="preserve">Trgovački sud u Pazinu, po sucu </w:t>
      </w:r>
      <w:r w:rsidR="00DF28E8" w:rsidRPr="00273888">
        <w:t>Ivanu Dujiću</w:t>
      </w:r>
      <w:r w:rsidRPr="00273888">
        <w:t xml:space="preserve">, </w:t>
      </w:r>
      <w:r w:rsidR="008E71D8" w:rsidRPr="00273888">
        <w:t xml:space="preserve">u postupku </w:t>
      </w:r>
      <w:r w:rsidRPr="00273888">
        <w:t xml:space="preserve">radi </w:t>
      </w:r>
      <w:r w:rsidR="00814FDD" w:rsidRPr="00273888">
        <w:t>otvaranja</w:t>
      </w:r>
      <w:r w:rsidRPr="00273888">
        <w:t xml:space="preserve"> stečajnog postupka nad dužnikom </w:t>
      </w:r>
      <w:r w:rsidR="00A71AEF" w:rsidRPr="00A71AEF">
        <w:t xml:space="preserve">BE BAU d. o. o. Pula, </w:t>
      </w:r>
      <w:proofErr w:type="spellStart"/>
      <w:r w:rsidR="00A71AEF" w:rsidRPr="00A71AEF">
        <w:t>Lovežica</w:t>
      </w:r>
      <w:proofErr w:type="spellEnd"/>
      <w:r w:rsidR="00A71AEF" w:rsidRPr="00A71AEF">
        <w:t xml:space="preserve"> 16, OIB 87833290475</w:t>
      </w:r>
      <w:r w:rsidR="00EB533D" w:rsidRPr="00273888">
        <w:t xml:space="preserve">, </w:t>
      </w:r>
      <w:r w:rsidR="00A71AEF">
        <w:t>01</w:t>
      </w:r>
      <w:r w:rsidR="00EB533D" w:rsidRPr="00273888">
        <w:t xml:space="preserve">. </w:t>
      </w:r>
      <w:r w:rsidR="00A71AEF">
        <w:t>veljače</w:t>
      </w:r>
      <w:r w:rsidR="00EB533D" w:rsidRPr="00273888">
        <w:t xml:space="preserve"> 201</w:t>
      </w:r>
      <w:r w:rsidR="00D95430" w:rsidRPr="00273888">
        <w:t>6</w:t>
      </w:r>
      <w:r w:rsidR="00EB533D" w:rsidRPr="00273888">
        <w:t>.</w:t>
      </w:r>
      <w:r w:rsidR="00D95430" w:rsidRPr="00273888">
        <w:t xml:space="preserve"> </w:t>
      </w:r>
    </w:p>
    <w:p w:rsidRDefault="00D95430" w:rsidP="00D95430" w:rsidR="00D95430" w:rsidRPr="00273888">
      <w:pPr>
        <w:jc w:val="center"/>
      </w:pPr>
      <w:r w:rsidRPr="00273888">
        <w:t>r i j e š i o    j e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I</w:t>
      </w:r>
      <w:r w:rsidRPr="00273888">
        <w:tab/>
        <w:t xml:space="preserve">Pozivaju se osobe koje imaju pravni interes za provedbom stečajnog postupka nad dužnikom </w:t>
      </w:r>
      <w:r w:rsidR="00A71AEF" w:rsidRPr="00A71AEF">
        <w:t xml:space="preserve">BE BAU d. o. o. Pula, </w:t>
      </w:r>
      <w:proofErr w:type="spellStart"/>
      <w:r w:rsidR="00A71AEF" w:rsidRPr="00A71AEF">
        <w:t>Lovežica</w:t>
      </w:r>
      <w:proofErr w:type="spellEnd"/>
      <w:r w:rsidR="00A71AEF" w:rsidRPr="00A71AEF">
        <w:t xml:space="preserve"> 16, OIB 87833290475</w:t>
      </w:r>
      <w:r w:rsidRPr="00273888">
        <w:t xml:space="preserve">, da u roku od 15 dana uplate predujam za namirenje troškova prethodnoga i otvorenoga stečajnog postupka iznos od 10.000,00 kuna za pokriće troškova prethodnog postupka </w:t>
      </w:r>
      <w:r w:rsidR="00A71AEF">
        <w:t>i</w:t>
      </w:r>
      <w:r w:rsidRPr="00273888">
        <w:t xml:space="preserve"> stečajnog postupka, na depozit ovog suda broj: HR43 2390001 1300029763, poziv na broj 020-1</w:t>
      </w:r>
      <w:r w:rsidR="00A71AEF">
        <w:t>258</w:t>
      </w:r>
      <w:r w:rsidRPr="00273888">
        <w:t>-1</w:t>
      </w:r>
      <w:r w:rsidR="00A71AEF">
        <w:t>5 te ovom sudu, s pozivom na poslovni broj predmeta, dostave dokaz o uplati predujma</w:t>
      </w:r>
      <w:r w:rsidRPr="00273888">
        <w:rPr>
          <w:bCs w:val="false"/>
        </w:rPr>
        <w:t xml:space="preserve">.  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  <w:rPr>
          <w:bCs w:val="false"/>
        </w:rPr>
      </w:pPr>
      <w:r w:rsidRPr="00273888">
        <w:t>II</w:t>
      </w:r>
      <w:r w:rsidRPr="00273888">
        <w:tab/>
      </w:r>
      <w:r w:rsidRPr="00273888">
        <w:rPr>
          <w:bCs w:val="false"/>
        </w:rPr>
        <w:t>Ako osobe iz točke I ovoga rješenja ne predujme traženi iznos, sud će donijeti rješenje o otvaranju i zaključenju stečajnoga postupka.</w:t>
      </w:r>
    </w:p>
    <w:p w:rsidRDefault="00D95430" w:rsidP="00D95430" w:rsidR="00D95430" w:rsidRPr="00273888">
      <w:pPr>
        <w:jc w:val="both"/>
        <w:rPr>
          <w:bCs w:val="false"/>
        </w:rPr>
      </w:pPr>
    </w:p>
    <w:p w:rsidRDefault="00D95430" w:rsidP="00D95430" w:rsidR="00D95430" w:rsidRPr="00273888">
      <w:pPr>
        <w:jc w:val="center"/>
        <w:rPr>
          <w:bCs w:val="false"/>
        </w:rPr>
      </w:pPr>
      <w:r w:rsidRPr="00273888">
        <w:rPr>
          <w:bCs w:val="false"/>
        </w:rPr>
        <w:t>Obrazloženje</w:t>
      </w:r>
    </w:p>
    <w:p w:rsidRDefault="00D95430" w:rsidP="00D95430" w:rsidR="00D95430" w:rsidRPr="00273888">
      <w:pPr>
        <w:rPr>
          <w:bCs w:val="false"/>
        </w:rPr>
      </w:pPr>
    </w:p>
    <w:p w:rsidRDefault="00D95430" w:rsidP="00A71AEF" w:rsidR="00A71AEF">
      <w:pPr>
        <w:ind w:firstLine="708"/>
        <w:jc w:val="both"/>
      </w:pPr>
      <w:r w:rsidRPr="00273888">
        <w:t>Rješenjem ovog suda posl.br. St-1</w:t>
      </w:r>
      <w:r w:rsidR="00A71AEF">
        <w:t>258</w:t>
      </w:r>
      <w:r w:rsidRPr="00273888">
        <w:t>/15-</w:t>
      </w:r>
      <w:r w:rsidR="00A71AEF">
        <w:t>4</w:t>
      </w:r>
      <w:r w:rsidRPr="00273888">
        <w:t xml:space="preserve"> od </w:t>
      </w:r>
      <w:r w:rsidR="00A71AEF">
        <w:t>24. prosinca 2015. odlučeno je:</w:t>
      </w:r>
    </w:p>
    <w:p w:rsidRDefault="00A71AEF" w:rsidP="00A71AEF" w:rsidR="00A71AEF">
      <w:pPr>
        <w:ind w:firstLine="708"/>
        <w:jc w:val="both"/>
      </w:pPr>
      <w:r>
        <w:t xml:space="preserve">„Temeljem čl. 115. st. 1. Stečajnog zakona pokreće se prethodni postupak radi utvrđivanja pretpostavki za otvaranje stečajnog postupka nad dužnikom BE BAU d. o. o. Pula, </w:t>
      </w:r>
      <w:proofErr w:type="spellStart"/>
      <w:r>
        <w:t>Lovežica</w:t>
      </w:r>
      <w:proofErr w:type="spellEnd"/>
      <w:r>
        <w:t xml:space="preserve"> 16, OIB 87833290475, te se zakazuje ročište za dan 01. veljače 2015. u 9:00 sati, u Trgovačkom sudu u Pazinu, </w:t>
      </w:r>
      <w:proofErr w:type="spellStart"/>
      <w:r>
        <w:t>Dršćevka</w:t>
      </w:r>
      <w:proofErr w:type="spellEnd"/>
      <w:r>
        <w:t xml:space="preserve"> 1, sudnica 1, na koje se pozivaju: </w:t>
      </w:r>
    </w:p>
    <w:p w:rsidRDefault="00A71AEF" w:rsidP="00A71AEF" w:rsidR="00A71AEF">
      <w:pPr>
        <w:ind w:firstLine="708"/>
        <w:jc w:val="both"/>
      </w:pPr>
      <w:r>
        <w:tab/>
      </w:r>
      <w:r>
        <w:tab/>
        <w:t xml:space="preserve">- predlagatelj FINA, Podružnica Pula, </w:t>
      </w:r>
      <w:proofErr w:type="spellStart"/>
      <w:r>
        <w:t>Giardini</w:t>
      </w:r>
      <w:proofErr w:type="spellEnd"/>
      <w:r>
        <w:t xml:space="preserve"> 5,</w:t>
      </w:r>
    </w:p>
    <w:p w:rsidRDefault="00A71AEF" w:rsidP="00A71AEF" w:rsidR="00A71AEF">
      <w:pPr>
        <w:ind w:firstLine="708"/>
        <w:jc w:val="both"/>
      </w:pPr>
      <w:r>
        <w:tab/>
      </w:r>
      <w:r>
        <w:tab/>
        <w:t xml:space="preserve">- dužnik BE BAU d. o. o. Pula, </w:t>
      </w:r>
      <w:proofErr w:type="spellStart"/>
      <w:r>
        <w:t>Lovežica</w:t>
      </w:r>
      <w:proofErr w:type="spellEnd"/>
      <w:r>
        <w:t xml:space="preserve"> 16, </w:t>
      </w:r>
    </w:p>
    <w:p w:rsidRDefault="00A71AEF" w:rsidP="00A71AEF" w:rsidR="00D95430">
      <w:pPr>
        <w:ind w:firstLine="708"/>
        <w:jc w:val="both"/>
      </w:pPr>
      <w:r>
        <w:tab/>
      </w:r>
      <w:r>
        <w:tab/>
        <w:t xml:space="preserve">- zakonski zastupnik dužnika </w:t>
      </w:r>
      <w:proofErr w:type="spellStart"/>
      <w:r>
        <w:t>Heiner</w:t>
      </w:r>
      <w:proofErr w:type="spellEnd"/>
      <w:r>
        <w:t xml:space="preserve"> </w:t>
      </w:r>
      <w:proofErr w:type="spellStart"/>
      <w:r>
        <w:t>Hinrich</w:t>
      </w:r>
      <w:proofErr w:type="spellEnd"/>
      <w:r>
        <w:t xml:space="preserve"> </w:t>
      </w:r>
      <w:proofErr w:type="spellStart"/>
      <w:r>
        <w:t>Behrens</w:t>
      </w:r>
      <w:proofErr w:type="spellEnd"/>
      <w:r>
        <w:t xml:space="preserve"> iz Pule, </w:t>
      </w:r>
      <w:proofErr w:type="spellStart"/>
      <w:r>
        <w:t>Lovežica</w:t>
      </w:r>
      <w:proofErr w:type="spellEnd"/>
      <w:r>
        <w:t xml:space="preserve"> 16.“.</w:t>
      </w:r>
    </w:p>
    <w:p w:rsidRDefault="00D95430" w:rsidP="00D95430" w:rsidR="00D95430" w:rsidRPr="00273888">
      <w:pPr>
        <w:ind w:firstLine="708"/>
        <w:jc w:val="both"/>
      </w:pPr>
      <w:r w:rsidRPr="00273888">
        <w:t>To je rješenje objavljeno na mrežnoj s</w:t>
      </w:r>
      <w:r w:rsidR="00A71AEF">
        <w:t>tranici e-oglasna ploča sudova 24</w:t>
      </w:r>
      <w:r w:rsidRPr="00273888">
        <w:t xml:space="preserve">. prosinca 2015., te se dostava smatra obavljenom istekom osmog dana od dana objave, sukladno čl. 12. st. 1. </w:t>
      </w:r>
      <w:r w:rsidR="00DC04AF" w:rsidRPr="00DC04AF">
        <w:t>Stečajnog zakona (dalje: SZ)</w:t>
      </w:r>
      <w:r w:rsidRPr="00273888">
        <w:t xml:space="preserve">. </w:t>
      </w:r>
    </w:p>
    <w:p w:rsidRDefault="00D95430" w:rsidP="00D95430" w:rsidR="00D95430" w:rsidRPr="00273888">
      <w:pPr>
        <w:ind w:firstLine="708"/>
        <w:jc w:val="both"/>
      </w:pPr>
      <w:r w:rsidRPr="00273888">
        <w:t>Na ročišt</w:t>
      </w:r>
      <w:r w:rsidR="00A71AEF">
        <w:t>u</w:t>
      </w:r>
      <w:r w:rsidRPr="00273888">
        <w:t xml:space="preserve"> od </w:t>
      </w:r>
      <w:r w:rsidR="00A71AEF" w:rsidRPr="00A71AEF">
        <w:t xml:space="preserve">01. veljače 2015. </w:t>
      </w:r>
      <w:r w:rsidR="00A71AEF">
        <w:t xml:space="preserve">dužnik zastupan po zakonskom zastupniku </w:t>
      </w:r>
      <w:proofErr w:type="spellStart"/>
      <w:r w:rsidR="00A71AEF" w:rsidRPr="00A71AEF">
        <w:t>Heiner</w:t>
      </w:r>
      <w:proofErr w:type="spellEnd"/>
      <w:r w:rsidR="00A71AEF" w:rsidRPr="00A71AEF">
        <w:t xml:space="preserve"> </w:t>
      </w:r>
      <w:proofErr w:type="spellStart"/>
      <w:r w:rsidR="00A71AEF" w:rsidRPr="00A71AEF">
        <w:t>Hinrich</w:t>
      </w:r>
      <w:proofErr w:type="spellEnd"/>
      <w:r w:rsidR="00A71AEF" w:rsidRPr="00A71AEF">
        <w:t xml:space="preserve"> </w:t>
      </w:r>
      <w:proofErr w:type="spellStart"/>
      <w:r w:rsidR="00A71AEF" w:rsidRPr="00A71AEF">
        <w:t>Behrens</w:t>
      </w:r>
      <w:r w:rsidR="00A71AEF">
        <w:t>u</w:t>
      </w:r>
      <w:proofErr w:type="spellEnd"/>
      <w:r w:rsidR="00A71AEF">
        <w:t xml:space="preserve"> dostavio </w:t>
      </w:r>
      <w:r w:rsidR="00DC04AF">
        <w:t>je podnesak u kojem navodi da postoje stečajni razlozi jer je dužnik nesposoban za plaćanje i prezadužen te da dužnik nema nikakve imovine</w:t>
      </w:r>
      <w:r w:rsidR="00A71AEF">
        <w:t xml:space="preserve"> </w:t>
      </w:r>
      <w:r w:rsidR="00DC04AF">
        <w:t>niti uvjeta da je stekne</w:t>
      </w:r>
      <w:r w:rsidRPr="00273888">
        <w:t>.</w:t>
      </w:r>
    </w:p>
    <w:p w:rsidRDefault="008B27EC" w:rsidP="00D95430" w:rsidR="00D95430" w:rsidRPr="00273888">
      <w:pPr>
        <w:ind w:firstLine="708"/>
        <w:jc w:val="both"/>
      </w:pPr>
      <w:r w:rsidRPr="00273888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 w:rsidR="00DC04AF">
        <w:t>Z-a</w:t>
      </w:r>
      <w:r w:rsidRPr="00273888">
        <w:t>.</w:t>
      </w:r>
    </w:p>
    <w:p w:rsidRDefault="00D95430" w:rsidP="00D95430" w:rsidR="00D95430" w:rsidRPr="00273888">
      <w:pPr>
        <w:jc w:val="both"/>
      </w:pPr>
      <w:r w:rsidRPr="00273888">
        <w:lastRenderedPageBreak/>
        <w:tab/>
        <w:t>Odredbom čl. 132. SZ</w:t>
      </w:r>
      <w:r w:rsidR="008B27EC" w:rsidRPr="00273888">
        <w:t>-a</w:t>
      </w:r>
      <w:r w:rsidRPr="00273888">
        <w:t xml:space="preserve">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95430" w:rsidP="00D95430" w:rsidR="00D95430" w:rsidRPr="00273888">
      <w:pPr>
        <w:ind w:firstLine="708"/>
        <w:jc w:val="both"/>
      </w:pPr>
      <w:r w:rsidRPr="00273888">
        <w:t xml:space="preserve">Budući da nije utvrđeno da dužnik ima imovinu, temeljem čl. 132. SZ-a, odlučeno je kao u izreci. </w:t>
      </w:r>
    </w:p>
    <w:p w:rsidRDefault="00D95430" w:rsidP="00D95430" w:rsidR="00D95430" w:rsidRPr="00273888"/>
    <w:p w:rsidRDefault="00D95430" w:rsidP="00D95430" w:rsidR="00D95430" w:rsidRPr="00273888">
      <w:pPr>
        <w:jc w:val="center"/>
      </w:pPr>
      <w:r w:rsidRPr="00273888">
        <w:t xml:space="preserve">U Pazinu, </w:t>
      </w:r>
      <w:r w:rsidR="00DC04AF">
        <w:t>01</w:t>
      </w:r>
      <w:r w:rsidRPr="00273888">
        <w:t xml:space="preserve">. </w:t>
      </w:r>
      <w:r w:rsidR="00DC04AF">
        <w:t>veljače</w:t>
      </w:r>
      <w:r w:rsidRPr="00273888">
        <w:t xml:space="preserve"> 201</w:t>
      </w:r>
      <w:r w:rsidR="008E71D8" w:rsidRPr="00273888">
        <w:t>6</w:t>
      </w:r>
      <w:r w:rsidRPr="00273888">
        <w:t>.</w:t>
      </w:r>
    </w:p>
    <w:p w:rsidRDefault="00D95430" w:rsidP="00D95430" w:rsidR="00D95430" w:rsidRPr="00273888">
      <w:pPr>
        <w:ind w:firstLine="720" w:left="2880"/>
        <w:jc w:val="both"/>
      </w:pPr>
    </w:p>
    <w:p w:rsidRDefault="00D95430" w:rsidP="00D95430" w:rsidR="00D95430" w:rsidRPr="00273888">
      <w:pPr>
        <w:ind w:firstLine="720" w:left="5652"/>
        <w:jc w:val="both"/>
      </w:pPr>
      <w:r w:rsidRPr="00273888">
        <w:t xml:space="preserve">     </w:t>
      </w:r>
      <w:r w:rsidR="008E71D8" w:rsidRPr="00273888">
        <w:t xml:space="preserve"> </w:t>
      </w:r>
      <w:r w:rsidRPr="00273888">
        <w:t xml:space="preserve">Stečajni sudac </w:t>
      </w:r>
    </w:p>
    <w:p w:rsidRDefault="00D95430" w:rsidP="00D95430" w:rsidR="00D95430" w:rsidRPr="00273888">
      <w:pPr>
        <w:ind w:firstLine="720" w:left="5652"/>
        <w:jc w:val="both"/>
      </w:pPr>
    </w:p>
    <w:p w:rsidRDefault="00D95430" w:rsidP="00D95430" w:rsidR="00D95430" w:rsidRPr="00273888">
      <w:pPr>
        <w:ind w:left="5712"/>
        <w:jc w:val="both"/>
      </w:pPr>
      <w:r w:rsidRPr="00273888">
        <w:t xml:space="preserve">                    Ivan Dujić</w:t>
      </w:r>
    </w:p>
    <w:p w:rsidRDefault="00D95430" w:rsidP="00D95430" w:rsidR="00D95430" w:rsidRPr="00273888">
      <w:pPr>
        <w:jc w:val="both"/>
      </w:pPr>
    </w:p>
    <w:p w:rsidRDefault="00D95430" w:rsidP="00D95430" w:rsidR="00D95430">
      <w:pPr>
        <w:jc w:val="both"/>
      </w:pPr>
    </w:p>
    <w:p w:rsidRDefault="00DC04AF" w:rsidP="00D95430" w:rsidR="00DC04AF">
      <w:pPr>
        <w:jc w:val="both"/>
      </w:pPr>
    </w:p>
    <w:p w:rsidRDefault="00DC04AF" w:rsidP="00D95430" w:rsidR="00DC04AF" w:rsidRPr="00273888">
      <w:pPr>
        <w:jc w:val="both"/>
      </w:pP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UPUTA O PRAVNOM LIJEKU:</w:t>
      </w:r>
    </w:p>
    <w:p w:rsidRDefault="00D95430" w:rsidP="00CC1BE3" w:rsidR="00D95430" w:rsidRPr="00273888">
      <w:pPr>
        <w:ind w:firstLine="708"/>
        <w:jc w:val="both"/>
      </w:pPr>
      <w:r w:rsidRPr="00273888">
        <w:t xml:space="preserve">Protiv ovog rješenja  može se izjaviti žalba u roku od 8 dana od dana primitka </w:t>
      </w:r>
      <w:proofErr w:type="spellStart"/>
      <w:r w:rsidRPr="00273888">
        <w:t>otpravka</w:t>
      </w:r>
      <w:proofErr w:type="spellEnd"/>
      <w:r w:rsidRPr="00273888">
        <w:t xml:space="preserve"> ovog rješenja Žalba se podnosi ovome sudu u </w:t>
      </w:r>
      <w:r w:rsidR="008E71D8" w:rsidRPr="00273888">
        <w:t>tri</w:t>
      </w:r>
      <w:r w:rsidRPr="00273888">
        <w:t xml:space="preserve"> primjerka</w:t>
      </w:r>
      <w:r w:rsidR="008E71D8" w:rsidRPr="00273888">
        <w:t>,</w:t>
      </w:r>
      <w:r w:rsidRPr="00273888">
        <w:t xml:space="preserve"> a o istoj odlučuje Visoki trgovački sud Republike Hrvatske. </w:t>
      </w:r>
    </w:p>
    <w:p w:rsidRDefault="00D95430" w:rsidP="00D95430" w:rsidR="00D95430" w:rsidRPr="00273888"/>
    <w:p w:rsidRDefault="00CC1BE3" w:rsidP="00D95430" w:rsidR="00CC1BE3">
      <w:pPr>
        <w:jc w:val="both"/>
      </w:pPr>
    </w:p>
    <w:p w:rsidRDefault="00CC1BE3" w:rsidP="00D95430" w:rsidR="00CC1BE3">
      <w:pPr>
        <w:jc w:val="both"/>
      </w:pPr>
    </w:p>
    <w:p w:rsidRDefault="00D95430" w:rsidP="00D95430" w:rsidR="00D95430" w:rsidRPr="00273888">
      <w:pPr>
        <w:jc w:val="both"/>
      </w:pPr>
      <w:r w:rsidRPr="00273888">
        <w:t>DNA:</w:t>
      </w:r>
    </w:p>
    <w:p w:rsidRDefault="00D95430" w:rsidP="00D95430" w:rsidR="00D95430" w:rsidRPr="00273888">
      <w:pPr>
        <w:jc w:val="both"/>
      </w:pPr>
      <w:r w:rsidRPr="00273888">
        <w:t>- e-oglasna ploča suda (čl. 132. st. 3. SZ-a)</w:t>
      </w:r>
    </w:p>
    <w:p w:rsidRDefault="008E71D8" w:rsidP="00D95430" w:rsidR="008E71D8" w:rsidRPr="00273888">
      <w:pPr>
        <w:jc w:val="both"/>
      </w:pPr>
    </w:p>
    <w:p w:rsidRDefault="008E71D8" w:rsidP="00D95430" w:rsidR="008E71D8" w:rsidRPr="00273888">
      <w:pPr>
        <w:jc w:val="both"/>
      </w:pPr>
      <w:r w:rsidRPr="00273888">
        <w:t>R.</w:t>
      </w:r>
    </w:p>
    <w:p w:rsidRDefault="008E71D8" w:rsidP="00D95430" w:rsidR="008E71D8" w:rsidRPr="00273888">
      <w:pPr>
        <w:jc w:val="both"/>
      </w:pPr>
      <w:proofErr w:type="spellStart"/>
      <w:r w:rsidRPr="00273888">
        <w:t>Kalendirati</w:t>
      </w:r>
      <w:proofErr w:type="spellEnd"/>
      <w:r w:rsidRPr="00273888">
        <w:t xml:space="preserve"> 30 dana.</w:t>
      </w:r>
    </w:p>
    <w:p w:rsidRDefault="00D95430" w:rsidP="008E71D8" w:rsidR="00500701" w:rsidRPr="00273888">
      <w:pPr>
        <w:ind w:left="360"/>
        <w:jc w:val="both"/>
      </w:pPr>
      <w:r w:rsidRPr="00273888">
        <w:t xml:space="preserve"> </w:t>
      </w:r>
    </w:p>
    <w:p w:rsidRDefault="00D95430" w:rsidP="00FB0B18" w:rsidR="00D95430" w:rsidRPr="00273888">
      <w:pPr>
        <w:jc w:val="both"/>
      </w:pPr>
    </w:p>
    <w:sectPr w:rsidSect="00CC1BE3" w:rsidR="00D95430" w:rsidRPr="00273888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226" w:rsidP="005E3EB7" w:rsidR="00992226">
      <w:r>
        <w:separator/>
      </w:r>
    </w:p>
  </w:endnote>
  <w:endnote w:id="0" w:type="continuationSeparator">
    <w:p w:rsidRDefault="00992226" w:rsidP="005E3EB7" w:rsidR="00992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226" w:rsidP="005E3EB7" w:rsidR="00992226">
      <w:r>
        <w:separator/>
      </w:r>
    </w:p>
  </w:footnote>
  <w:footnote w:id="0" w:type="continuationSeparator">
    <w:p w:rsidRDefault="00992226" w:rsidP="005E3EB7" w:rsidR="00992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430" w:rsidR="00DA15C9">
    <w:pPr>
      <w:pStyle w:val="Zaglavlje"/>
    </w:pPr>
    <w:r>
      <w:tab/>
    </w:r>
    <w:r>
      <w:tab/>
    </w:r>
    <w:r w:rsidR="00A71AEF" w:rsidRPr="00A71AEF">
      <w:t>Posl.br.: 10 St-1258/15-10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St-1</w:t>
    </w:r>
    <w:r w:rsidR="00A71AEF">
      <w:t>258</w:t>
    </w:r>
    <w:r w:rsidR="00C57FCC">
      <w:t>/15-</w:t>
    </w:r>
    <w:r w:rsidR="00A71AEF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2792"/>
    <w:rsid w:val="00092984"/>
    <w:rsid w:val="000A59A2"/>
    <w:rsid w:val="00107DA9"/>
    <w:rsid w:val="001C31F9"/>
    <w:rsid w:val="00216549"/>
    <w:rsid w:val="00264035"/>
    <w:rsid w:val="002713B8"/>
    <w:rsid w:val="00273888"/>
    <w:rsid w:val="002D55AD"/>
    <w:rsid w:val="003B74B1"/>
    <w:rsid w:val="003C0D22"/>
    <w:rsid w:val="0051365F"/>
    <w:rsid w:val="00515856"/>
    <w:rsid w:val="00531F83"/>
    <w:rsid w:val="00554328"/>
    <w:rsid w:val="005662D2"/>
    <w:rsid w:val="005E3EB7"/>
    <w:rsid w:val="007947FD"/>
    <w:rsid w:val="00814FDD"/>
    <w:rsid w:val="008B27EC"/>
    <w:rsid w:val="008E71D8"/>
    <w:rsid w:val="00906623"/>
    <w:rsid w:val="00912D4B"/>
    <w:rsid w:val="00985388"/>
    <w:rsid w:val="00992226"/>
    <w:rsid w:val="009A04CC"/>
    <w:rsid w:val="00A71AEF"/>
    <w:rsid w:val="00C57FCC"/>
    <w:rsid w:val="00CC1BE3"/>
    <w:rsid w:val="00D14604"/>
    <w:rsid w:val="00D95430"/>
    <w:rsid w:val="00DC04AF"/>
    <w:rsid w:val="00DF28E8"/>
    <w:rsid w:val="00EB533D"/>
    <w:rsid w:val="00ED736A"/>
    <w:rsid w:val="00EF5E7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1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1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BAU d.o.o. PULA</izvorni_sadrzaj>
    <derivirana_varijabla naziv="DomainObject.Predmet.ProtustrankaFormated_1">  BE BAU d.o.o. PULA</derivirana_varijabla>
  </DomainObject.Predmet.ProtustrankaFormated>
  <DomainObject.Predmet.ProtustrankaFormatedOIB>
    <izvorni_sadrzaj>  BE BAU d.o.o. PULA, OIB 87833290475</izvorni_sadrzaj>
    <derivirana_varijabla naziv="DomainObject.Predmet.ProtustrankaFormatedOIB_1">  BE BAU d.o.o. PULA, OIB 87833290475</derivirana_varijabla>
  </DomainObject.Predmet.ProtustrankaFormatedOIB>
  <DomainObject.Predmet.ProtustrankaFormatedWithAdress>
    <izvorni_sadrzaj> BE BAU d.o.o. PULA, Lovežica 16, 52100 Pula</izvorni_sadrzaj>
    <derivirana_varijabla naziv="DomainObject.Predmet.ProtustrankaFormatedWithAdress_1"> BE BAU d.o.o. PULA, Lovežica 16, 52100 Pula</derivirana_varijabla>
  </DomainObject.Predmet.ProtustrankaFormatedWithAdress>
  <DomainObject.Predmet.ProtustrankaFormatedWithAdressOIB>
    <izvorni_sadrzaj> BE BAU d.o.o. PULA, OIB 87833290475, Lovežica 16, 52100 Pula</izvorni_sadrzaj>
    <derivirana_varijabla naziv="DomainObject.Predmet.ProtustrankaFormatedWithAdressOIB_1"> BE BAU d.o.o. PULA, OIB 87833290475, Lovežica 16, 52100 Pula</derivirana_varijabla>
  </DomainObject.Predmet.ProtustrankaFormatedWithAdressOIB>
  <DomainObject.Predmet.ProtustrankaWithAdress>
    <izvorni_sadrzaj>BE BAU d.o.o. PULA Lovežica 16, 52100 Pula</izvorni_sadrzaj>
    <derivirana_varijabla naziv="DomainObject.Predmet.ProtustrankaWithAdress_1">BE BAU d.o.o. PULA Lovežica 16, 52100 Pula</derivirana_varijabla>
  </DomainObject.Predmet.ProtustrankaWithAdress>
  <DomainObject.Predmet.ProtustrankaWithAdressOIB>
    <izvorni_sadrzaj>BE BAU d.o.o. PULA, OIB 87833290475, Lovežica 16, 52100 Pula</izvorni_sadrzaj>
    <derivirana_varijabla naziv="DomainObject.Predmet.ProtustrankaWithAdressOIB_1">BE BAU d.o.o. PULA, OIB 87833290475, Lovežica 16, 52100 Pula</derivirana_varijabla>
  </DomainObject.Predmet.ProtustrankaWithAdressOIB>
  <DomainObject.Predmet.ProtustrankaNazivFormated>
    <izvorni_sadrzaj>BE BAU d.o.o. PULA</izvorni_sadrzaj>
    <derivirana_varijabla naziv="DomainObject.Predmet.ProtustrankaNazivFormated_1">BE BAU d.o.o. PULA</derivirana_varijabla>
  </DomainObject.Predmet.ProtustrankaNazivFormated>
  <DomainObject.Predmet.ProtustrankaNazivFormatedOIB>
    <izvorni_sadrzaj>BE BAU d.o.o. PULA, OIB 87833290475</izvorni_sadrzaj>
    <derivirana_varijabla naziv="DomainObject.Predmet.ProtustrankaNazivFormatedOIB_1">BE BAU d.o.o. PULA, OIB 87833290475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9244.62</izvorni_sadrzaj>
    <derivirana_varijabla naziv="DomainObject.Predmet.TrenutnaVrijednost_1">9244.62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BAU d.o.o. PULA</item>
    </izvorni_sadrzaj>
    <derivirana_varijabla naziv="DomainObject.Predmet.ProtuStrankaListFormated_1">
      <item>BE BAU d.o.o. PULA</item>
    </derivirana_varijabla>
  </DomainObject.Predmet.ProtuStrankaListFormated>
  <DomainObject.Predmet.ProtuStrankaListFormatedOIB>
    <izvorni_sadrzaj>
      <item>BE BAU d.o.o. PULA, OIB 87833290475</item>
    </izvorni_sadrzaj>
    <derivirana_varijabla naziv="DomainObject.Predmet.ProtuStrankaListFormatedOIB_1">
      <item>BE BAU d.o.o. PULA, OIB 87833290475</item>
    </derivirana_varijabla>
  </DomainObject.Predmet.ProtuStrankaListFormatedOIB>
  <DomainObject.Predmet.ProtuStrankaListFormatedWithAdress>
    <izvorni_sadrzaj>
      <item>BE BAU d.o.o. PULA, Lovežica 16, 52100 Pula</item>
    </izvorni_sadrzaj>
    <derivirana_varijabla naziv="DomainObject.Predmet.ProtuStrankaListFormatedWithAdress_1">
      <item>BE BAU d.o.o. PULA, Lovežica 16, 52100 Pula</item>
    </derivirana_varijabla>
  </DomainObject.Predmet.ProtuStrankaListFormatedWithAdress>
  <DomainObject.Predmet.ProtuStrankaListFormatedWithAdressOIB>
    <izvorni_sadrzaj>
      <item>BE BAU d.o.o. PULA, OIB 87833290475, Lovežica 16, 52100 Pula</item>
    </izvorni_sadrzaj>
    <derivirana_varijabla naziv="DomainObject.Predmet.ProtuStrankaListFormatedWithAdressOIB_1">
      <item>BE BAU d.o.o. PULA, OIB 87833290475, Lovežica 16, 52100 Pula</item>
    </derivirana_varijabla>
  </DomainObject.Predmet.ProtuStrankaListFormatedWithAdressOIB>
  <DomainObject.Predmet.ProtuStrankaListNazivFormated>
    <izvorni_sadrzaj>
      <item>BE BAU d.o.o. PULA</item>
    </izvorni_sadrzaj>
    <derivirana_varijabla naziv="DomainObject.Predmet.ProtuStrankaListNazivFormated_1">
      <item>BE BAU d.o.o. PULA</item>
    </derivirana_varijabla>
  </DomainObject.Predmet.ProtuStrankaListNazivFormated>
  <DomainObject.Predmet.ProtuStrankaListNazivFormatedOIB>
    <izvorni_sadrzaj>
      <item>BE BAU d.o.o. PULA, OIB 87833290475</item>
    </izvorni_sadrzaj>
    <derivirana_varijabla naziv="DomainObject.Predmet.ProtuStrankaListNazivFormatedOIB_1">
      <item>BE BAU d.o.o. PULA, OIB 87833290475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BAU d.o.o. PULA</izvorni_sadrzaj>
    <derivirana_varijabla naziv="DomainObject.Predmet.ProtustrankaIDrugi_1">BE BAU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BAU d.o.o. PULA, OIB 87833290475, Lovežica 16, 52100 Pula</izvorni_sadrzaj>
    <derivirana_varijabla naziv="DomainObject.Predmet.ProtustrankaIDrugiAdressOIB_1">BE BAU d.o.o. PULA, OIB 87833290475, Lovežica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BAU d.o.o. PULA</item>
    </izvorni_sadrzaj>
    <derivirana_varijabla naziv="DomainObject.Predmet.SudioniciListNaziv_1">
      <item>FINANCIJSKA AGENCIJA, RC RIJEKA, PODRUŽNICA PULA, PULA</item>
      <item>BE BAU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BAU d.o.o. PULA, OIB 87833290475, Lovežica 16,52100 Pula</item>
    </izvorni_sadrzaj>
    <derivirana_varijabla naziv="DomainObject.Predmet.SudioniciListAdressOIB_1">
      <item>FINANCIJSKA AGENCIJA, RC RIJEKA, PODRUŽNICA PULA, PULA, OIB 85821130368, Giardini 5,52100 Pula</item>
      <item>BE BAU d.o.o. PULA, OIB 87833290475, Lovežica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87833290475</item>
    </izvorni_sadrzaj>
    <derivirana_varijabla naziv="DomainObject.Predmet.SudioniciListNazivOIB_1">
      <item>, OIB 85821130368</item>
      <item>, OIB 87833290475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2945</properties:Characters>
  <properties:Lines>81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2016-02-01T09:31:00Z</dcterms:created>
  <dc:creator>Jasmina Matika</dc:creator>
  <cp:lastModifiedBy>Sanja Lakošeljac</cp:lastModifiedBy>
  <dcterms:modified xmlns:xsi="http://www.w3.org/2001/XMLSchema-instance" xsi:type="dcterms:W3CDTF">2016-02-01T09:42:00Z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