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55cf" w14:paraId="a9655c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E80AF3">
        <w:t>4539/2015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387E65">
        <w:t>PORTUNATA d.o.o., Zagreb, Vlaška 78, MBS: 080723264, OIB: 13725174628</w:t>
      </w:r>
      <w:r w:rsidR="001721C0">
        <w:t xml:space="preserve">, dana </w:t>
      </w:r>
      <w:r w:rsidR="00387E65">
        <w:t>31. svibnja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387E65">
        <w:t>PORTUNATA d.o.o., Zagreb, Vlaška 78, MBS: 080723264, OIB: 13725174628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387E65">
        <w:t>30. listopada</w:t>
      </w:r>
      <w:r w:rsidR="00605D6F">
        <w:t xml:space="preserve"> 201</w:t>
      </w:r>
      <w:r w:rsidR="00387E65">
        <w:t>5</w:t>
      </w:r>
      <w:r w:rsidR="0052030B">
        <w:t xml:space="preserve">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</w:t>
      </w:r>
      <w:r w:rsidR="00BD52CE">
        <w:t>ika ispunjeni uvjeti iz članka 4</w:t>
      </w:r>
      <w:r w:rsidR="0052030B">
        <w:t>28. SZ-a odnosno da dužnik nema zaposlenih, da nisu ispunjeni uvjeti za pokretanje drugo</w:t>
      </w:r>
      <w:r w:rsidR="00387E65">
        <w:t>g</w:t>
      </w:r>
      <w:r w:rsidR="0052030B">
        <w:t xml:space="preserve">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BD52CE" w:rsidR="00BD52CE">
      <w:pPr>
        <w:pStyle w:val="Bezproreda"/>
        <w:jc w:val="both"/>
      </w:pPr>
      <w:r>
        <w:tab/>
      </w:r>
      <w:r w:rsidR="00BD52CE">
        <w:t xml:space="preserve">Provjerom u registru utvrđeno je da </w:t>
      </w:r>
      <w:r w:rsidR="00387E65">
        <w:t>j</w:t>
      </w:r>
      <w:r w:rsidR="00BD52CE">
        <w:t>e nad dužnikom</w:t>
      </w:r>
      <w:r w:rsidR="00387E65">
        <w:t xml:space="preserve"> otvoren i zaključen stečajni postupak temeljem rješenja ovog suda broj St-907/2013 od 5. travnja 2016. pa nisu ispunjeni uvjeti za vođenje skraćenog stečajnog postupka zbog čega je odlučeno kao u izreci</w:t>
      </w:r>
      <w:r w:rsidR="00BD52CE">
        <w:t>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387E65">
        <w:t>31. svibnja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9A6D18" w:rsidR="00DF43CB">
      <w:pPr>
        <w:pStyle w:val="Bezproreda"/>
        <w:jc w:val="right"/>
      </w:pPr>
      <w:r>
        <w:t xml:space="preserve">               Sudac:</w:t>
      </w:r>
    </w:p>
    <w:p w:rsidRDefault="00E85293" w:rsidP="009A6D18" w:rsidR="009A6D18">
      <w:pPr>
        <w:spacing w:lineRule="auto" w:line="240"/>
        <w:jc w:val="right"/>
      </w:pPr>
      <w:r>
        <w:t>Ružica Omazić</w:t>
      </w:r>
      <w:r w:rsidR="009A6D18">
        <w:t>, v.r.</w:t>
      </w:r>
    </w:p>
    <w:p w:rsidRDefault="009A6D18" w:rsidP="009A6D18" w:rsidR="009A6D18">
      <w:pPr>
        <w:spacing w:lineRule="auto" w:line="240" w:after="0"/>
        <w:jc w:val="right"/>
      </w:pPr>
    </w:p>
    <w:p w:rsidRDefault="009A6D18" w:rsidP="009A6D18" w:rsidR="009A6D18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A6D18" w:rsidP="009A6D18" w:rsidR="009A6D18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E85293" w:rsidP="001B100B" w:rsidR="00E85293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sectPr w:rsidSect="00E85293" w:rsidR="00A167C6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6D1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31619"/>
    <w:multiLevelType w:val="hybridMultilevel"/>
    <w:tmpl w:val="D6FAEE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B100B"/>
    <w:rsid w:val="00334493"/>
    <w:rsid w:val="00387E65"/>
    <w:rsid w:val="00476A3B"/>
    <w:rsid w:val="0052030B"/>
    <w:rsid w:val="00525979"/>
    <w:rsid w:val="00545F5C"/>
    <w:rsid w:val="005653CF"/>
    <w:rsid w:val="005866D5"/>
    <w:rsid w:val="005A4EDB"/>
    <w:rsid w:val="00600E2B"/>
    <w:rsid w:val="00605D6F"/>
    <w:rsid w:val="006E1039"/>
    <w:rsid w:val="007E739E"/>
    <w:rsid w:val="008C5938"/>
    <w:rsid w:val="0092290B"/>
    <w:rsid w:val="00936C14"/>
    <w:rsid w:val="009A6D18"/>
    <w:rsid w:val="00A167C6"/>
    <w:rsid w:val="00B270C9"/>
    <w:rsid w:val="00BA5A48"/>
    <w:rsid w:val="00BD52CE"/>
    <w:rsid w:val="00CA77F2"/>
    <w:rsid w:val="00D574B1"/>
    <w:rsid w:val="00DF43CB"/>
    <w:rsid w:val="00E80AF3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A6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A6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4539</izvorni_sadrzaj>
    <derivirana_varijabla naziv="DomainObject.Predmet.Broj_1">4539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St-4539/2015</izvorni_sadrzaj>
    <derivirana_varijabla naziv="DomainObject.Predmet.OznakaBroj_1">St-4539/2015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zastupanog po punomoćniku Valerija Posavec</izvorni_sadrzaj>
    <derivirana_varijabla naziv="DomainObject.Predmet.ProtustrankaFormated_1">  PORTUNATA d.o.o. zastupanog po punomoćniku Valerija Posavec</derivirana_varijabla>
  </DomainObject.Predmet.ProtustrankaFormated>
  <DomainObject.Predmet.ProtustrankaFormatedOIB>
    <izvorni_sadrzaj>  PORTUNATA d.o.o., OIB 13725174628 zastupanog po punomoćniku Valerija Posavec</izvorni_sadrzaj>
    <derivirana_varijabla naziv="DomainObject.Predmet.ProtustrankaFormatedOIB_1">  PORTUNATA d.o.o., OIB 13725174628 zastupanog po punomoćniku Valerija Posavec</derivirana_varijabla>
  </DomainObject.Predmet.ProtustrankaFormatedOIB>
  <DomainObject.Predmet.ProtustrankaFormatedWithAdress>
    <izvorni_sadrzaj> PORTUNATA d.o.o., Vlaška 78, 10000 Zagreb zastupanog po punomoćniku Valerija Posavec</izvorni_sadrzaj>
    <derivirana_varijabla naziv="DomainObject.Predmet.ProtustrankaFormatedWithAdress_1"> PORTUNATA d.o.o., Vlaška 78, 10000 Zagreb zastupanog po punomoćniku Valerija Posavec</derivirana_varijabla>
  </DomainObject.Predmet.ProtustrankaFormatedWithAdress>
  <DomainObject.Predmet.ProtustrankaFormatedWithAdressOIB>
    <izvorni_sadrzaj> PORTUNATA d.o.o., OIB 13725174628, Vlaška 78, 10000 Zagreb zastupanog po punomoćniku Valerija Posavec</izvorni_sadrzaj>
    <derivirana_varijabla naziv="DomainObject.Predmet.ProtustrankaFormatedWithAdressOIB_1"> PORTUNATA d.o.o., OIB 13725174628, Vlaška 78, 10000 Zagreb zastupanog po punomoćniku Valerija Posavec</derivirana_varijabla>
  </DomainObject.Predmet.ProtustrankaFormatedWithAdressOIB>
  <DomainObject.Predmet.ProtustrankaWithAdress>
    <izvorni_sadrzaj>PORTUNATA d.o.o. Vlaška 78, 10000 Zagreb</izvorni_sadrzaj>
    <derivirana_varijabla naziv="DomainObject.Predmet.ProtustrankaWithAdress_1">PORTUNATA d.o.o. Vlaška 78, 10000 Zagreb</derivirana_varijabla>
  </DomainObject.Predmet.ProtustrankaWithAdress>
  <DomainObject.Predmet.ProtustrankaWithAdressOIB>
    <izvorni_sadrzaj>PORTUNATA d.o.o., OIB 13725174628, Vlaška 78, 10000 Zagreb</izvorni_sadrzaj>
    <derivirana_varijabla naziv="DomainObject.Predmet.ProtustrankaWithAdressOIB_1">PORTUNATA d.o.o., OIB 13725174628, Vlaška 78, 10000 Zagreb</derivirana_varijabla>
  </DomainObject.Predmet.ProtustrankaWithAdressOIB>
  <DomainObject.Predmet.ProtustrankaNazivFormated>
    <izvorni_sadrzaj>PORTUNATA d.o.o.</izvorni_sadrzaj>
    <derivirana_varijabla naziv="DomainObject.Predmet.ProtustrankaNazivFormated_1">PORTUNATA d.o.o.</derivirana_varijabla>
  </DomainObject.Predmet.ProtustrankaNazivFormated>
  <DomainObject.Predmet.ProtustrankaNazivFormatedOIB>
    <izvorni_sadrzaj>PORTUNATA d.o.o., OIB 13725174628</izvorni_sadrzaj>
    <derivirana_varijabla naziv="DomainObject.Predmet.ProtustrankaNazivFormatedOIB_1">PORTUNATA d.o.o.,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PORTUNATA d.o.o. zastupanog po punomoćniku Valerija Posavec</item>
    </izvorni_sadrzaj>
    <derivirana_varijabla naziv="DomainObject.Predmet.ProtuStrankaListFormated_1">
      <item>PORTUNATA d.o.o. zastupanog po punomoćniku Valerija Posavec</item>
    </derivirana_varijabla>
  </DomainObject.Predmet.ProtuStrankaListFormated>
  <DomainObject.Predmet.ProtuStrankaListFormatedOIB>
    <izvorni_sadrzaj>
      <item>PORTUNATA d.o.o., OIB 13725174628 zastupanog po punomoćniku Valerija Posavec</item>
    </izvorni_sadrzaj>
    <derivirana_varijabla naziv="DomainObject.Predmet.ProtuStrankaListFormatedOIB_1">
      <item>PORTUNATA d.o.o., OIB 13725174628 zastupanog po punomoćniku Valerija Posavec</item>
    </derivirana_varijabla>
  </DomainObject.Predmet.ProtuStrankaListFormatedOIB>
  <DomainObject.Predmet.ProtuStrankaListFormatedWithAdress>
    <izvorni_sadrzaj>
      <item>PORTUNATA d.o.o., Vlaška 78, 10000 Zagreb zastupanog po punomoćniku Valerija Posavec</item>
    </izvorni_sadrzaj>
    <derivirana_varijabla naziv="DomainObject.Predmet.ProtuStrankaListFormatedWithAdress_1">
      <item>PORTUNATA d.o.o., Vlaška 78, 10000 Zagreb zastupanog po punomoćniku Valerija Posavec</item>
    </derivirana_varijabla>
  </DomainObject.Predmet.ProtuStrankaListFormatedWithAdress>
  <DomainObject.Predmet.ProtuStrankaListFormatedWithAdressOIB>
    <izvorni_sadrzaj>
      <item>PORTUNATA d.o.o., OIB 13725174628, Vlaška 78, 10000 Zagreb zastupanog po punomoćniku Valerija Posavec</item>
    </izvorni_sadrzaj>
    <derivirana_varijabla naziv="DomainObject.Predmet.ProtuStrankaListFormatedWithAdressOIB_1">
      <item>PORTUNATA d.o.o., OIB 13725174628, Vlaška 78, 10000 Zagreb zastupanog po punomoćniku Valerija Posavec</item>
    </derivirana_varijabla>
  </DomainObject.Predmet.ProtuStrankaListFormatedWithAdressOIB>
  <DomainObject.Predmet.ProtuStrankaListNazivFormated>
    <izvorni_sadrzaj>
      <item>PORTUNATA d.o.o.</item>
    </izvorni_sadrzaj>
    <derivirana_varijabla naziv="DomainObject.Predmet.ProtuStrankaListNazivFormated_1">
      <item>PORTUNATA d.o.o.</item>
    </derivirana_varijabla>
  </DomainObject.Predmet.ProtuStrankaListNazivFormated>
  <DomainObject.Predmet.ProtuStrankaListNazivFormatedOIB>
    <izvorni_sadrzaj>
      <item>PORTUNATA d.o.o., OIB 13725174628</item>
    </izvorni_sadrzaj>
    <derivirana_varijabla naziv="DomainObject.Predmet.ProtuStrankaListNazivFormatedOIB_1">
      <item>PORTUNATA d.o.o., OIB 13725174628</item>
    </derivirana_varijabla>
  </DomainObject.Predmet.ProtuStrankaListNazivFormatedOIB>
  <DomainObject.Predmet.OstaliListFormated>
    <izvorni_sadrzaj>
      <item>Valerija Posavec punomoćnik sudionika u postupku PORTUNATA d.o.o.</item>
    </izvorni_sadrzaj>
    <derivirana_varijabla naziv="DomainObject.Predmet.OstaliListFormated_1">
      <item>Valerija Posavec punomoćnik sudionika u postupku PORTUNATA d.o.o.</item>
    </derivirana_varijabla>
  </DomainObject.Predmet.OstaliListFormated>
  <DomainObject.Predmet.OstaliListFormatedOIB>
    <izvorni_sadrzaj>
      <item>Valerija Posavec, OIB 66184057070 punomoćnik sudionika u postupku PORTUNATA d.o.o.</item>
    </izvorni_sadrzaj>
    <derivirana_varijabla naziv="DomainObject.Predmet.OstaliListFormatedOIB_1">
      <item>Valerija Posavec, OIB 66184057070 punomoćnik sudionika u postupku PORTUNATA d.o.o.</item>
    </derivirana_varijabla>
  </DomainObject.Predmet.OstaliListFormatedOIB>
  <DomainObject.Predmet.OstaliListFormatedWithAdress>
    <izvorni_sadrzaj>
      <item>Valerija Posavec, Ulica Janka Polića Kamova 9, 10000 Zagreb punomoćnik sudionika u postupku PORTUNATA d.o.o.</item>
    </izvorni_sadrzaj>
    <derivirana_varijabla naziv="DomainObject.Predmet.OstaliListFormatedWithAdress_1">
      <item>Valerija Posavec, Ulica Janka Polića Kamova 9, 10000 Zagreb punomoćnik sudionika u postupku PORTUNATA d.o.o.</item>
    </derivirana_varijabla>
  </DomainObject.Predmet.OstaliListFormatedWithAdress>
  <DomainObject.Predmet.OstaliListFormatedWithAdressOIB>
    <izvorni_sadrzaj>
      <item>Valerija Posavec, OIB 66184057070, Ulica Janka Polića Kamova 9, 10000 Zagreb punomoćnik sudionika u postupku PORTUNATA d.o.o.</item>
    </izvorni_sadrzaj>
    <derivirana_varijabla naziv="DomainObject.Predmet.OstaliListFormatedWithAdressOIB_1">
      <item>Valerija Posavec, OIB 66184057070, Ulica Janka Polića Kamova 9, 10000 Zagreb punomoćnik sudionika u postupku PORTUNATA d.o.o.</item>
    </derivirana_varijabla>
  </DomainObject.Predmet.OstaliListFormatedWithAdressOIB>
  <DomainObject.Predmet.OstaliListNazivFormated>
    <izvorni_sadrzaj>
      <item>Valerija Posavec</item>
    </izvorni_sadrzaj>
    <derivirana_varijabla naziv="DomainObject.Predmet.OstaliListNazivFormated_1">
      <item>Valerija Posavec</item>
    </derivirana_varijabla>
  </DomainObject.Predmet.OstaliListNazivFormated>
  <DomainObject.Predmet.OstaliListNazivFormatedOIB>
    <izvorni_sadrzaj>
      <item>Valerija Posavec, OIB 66184057070</item>
    </izvorni_sadrzaj>
    <derivirana_varijabla naziv="DomainObject.Predmet.OstaliListNazivFormatedOIB_1">
      <item>Valerija Posavec, OIB 66184057070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PORTUNATA d.o.o.</izvorni_sadrzaj>
    <derivirana_varijabla naziv="DomainObject.Predmet.ProtustrankaIDrugi_1">PORTUNATA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PORTUNATA d.o.o., OIB 13725174628, Vlaška 78, 10000 Zagreb</izvorni_sadrzaj>
    <derivirana_varijabla naziv="DomainObject.Predmet.ProtustrankaIDrugiAdressOIB_1">PORTUNATA d.o.o.,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PORTUNATA d.o.o.</item>
      <item>Valerija Posavec</item>
    </izvorni_sadrzaj>
    <derivirana_varijabla naziv="DomainObject.Predmet.SudioniciListNaziv_1">
      <item>FINA Regionalni centar Zagreb</item>
      <item>PORTUNATA d.o.o.</item>
      <item>Valerija 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PORTUNATA d.o.o., OIB 13725174628, Vlaška 78,10000 Zagreb</item>
      <item>Valerija Posavec, OIB 66184057070, Ulica Janka Polića Kamova 9,10000 Zagreb</item>
    </izvorni_sadrzaj>
    <derivirana_varijabla naziv="DomainObject.Predmet.SudioniciListAdressOIB_1">
      <item>FINA Regionalni centar Zagreb, OIB 85821130368, Trg svibanjskih žrtava 1995. 1,10000 Zagreb</item>
      <item>PORTUNATA d.o.o., OIB 13725174628, Vlaška 78,10000 Zagreb</item>
      <item>Valerija Posavec, OIB 66184057070, Ulica Janka Polića Kamova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66184057070</item>
    </izvorni_sadrzaj>
    <derivirana_varijabla naziv="DomainObject.Predmet.SudioniciListNazivOIB_1">
      <item>, OIB 85821130368</item>
      <item>, OIB 13725174628</item>
      <item>, OIB 66184057070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1498</properties:Characters>
  <properties:Lines>46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2016-05-31T08:35:00Z</dcterms:created>
  <dc:creator>Maja Jurovicki</dc:creator>
  <cp:lastModifiedBy>Ksenija Nol</cp:lastModifiedBy>
  <cp:lastPrinted>2016-07-25T07:40:00Z</cp:lastPrinted>
  <dcterms:modified xmlns:xsi="http://www.w3.org/2001/XMLSchema-instance" xsi:type="dcterms:W3CDTF">2016-07-25T07:40:00Z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