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2CCEC1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1A89ED13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07C1EABE" w14:paraId="3858A6A7" w:rsidRDefault="00702487" w:rsidP="00702487" w:rsidR="00702487" w:rsidRPr="0010793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107933">
        <w:rPr>
          <w:rFonts w:hAnsi="Times New Roman" w:ascii="Times New Roman"/>
          <w:sz w:val="24"/>
        </w:rPr>
        <w:t>:</w:t>
      </w:r>
      <w:r w:rsidR="00107933" w:rsidRPr="00107933">
        <w:rPr>
          <w:rFonts w:hAnsi="Times New Roman" w:ascii="Times New Roman"/>
          <w:b/>
          <w:sz w:val="24"/>
        </w:rPr>
        <w:t>TRGOVAČKI SUD U ZAGREBU</w:t>
      </w:r>
    </w:p>
    <w:p w14:textId="6C635CA6" w14:paraId="3BFE29B6" w:rsidRDefault="00702487" w:rsidP="00702487" w:rsidR="00702487" w:rsidRPr="0010793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0793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107933" w:rsidRPr="00107933">
        <w:rPr>
          <w:rFonts w:hAnsi="Times New Roman" w:ascii="Times New Roman"/>
          <w:b/>
          <w:sz w:val="24"/>
          <w:szCs w:val="24"/>
          <w:lang w:val="pl-PL"/>
        </w:rPr>
        <w:t xml:space="preserve">ST-2704/17 </w:t>
      </w:r>
    </w:p>
    <w:p w14:textId="343DFAD3" w14:paraId="20930B2D"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7933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7C8652FB" w14:paraId="48CC35D0" w:rsidRDefault="00107933" w:rsidP="00107933" w:rsidR="00107933" w:rsidRPr="00107933">
      <w:pPr>
        <w:rPr>
          <w:rFonts w:hAnsi="Times New Roman" w:ascii="Times New Roman"/>
          <w:b/>
          <w:sz w:val="24"/>
          <w:szCs w:val="24"/>
          <w:lang w:val="pl-PL"/>
        </w:rPr>
      </w:pPr>
      <w:r w:rsidRPr="00107933">
        <w:rPr>
          <w:rFonts w:hAnsi="Times New Roman" w:ascii="Times New Roman"/>
          <w:b/>
          <w:sz w:val="24"/>
          <w:szCs w:val="24"/>
          <w:lang w:val="pl-PL"/>
        </w:rPr>
        <w:t>MIRNA VICTUS d.o.o. u stečaju, Karlovac, J. Masaryka 2, OIB: 85771310260</w:t>
      </w:r>
    </w:p>
    <w:p w14:textId="77777777" w14:paraId="442091F1"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308BA72A"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7898BD36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169FC159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09C92936" w:rsidRDefault="00702487" w:rsidP="00702487" w:rsidR="00702487" w:rsidRPr="00D96E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 xml:space="preserve">TABLICA PRIJAVLJENIH </w:t>
      </w:r>
      <w:r w:rsidRPr="00D96EE8">
        <w:rPr>
          <w:rFonts w:hAnsi="Times New Roman" w:ascii="Times New Roman"/>
          <w:b/>
          <w:sz w:val="24"/>
          <w:szCs w:val="24"/>
        </w:rPr>
        <w:t>TRAŽBINA</w:t>
      </w:r>
    </w:p>
    <w:p w14:textId="4C95FB52" w14:paraId="35A08287" w:rsidRDefault="00D96EE8" w:rsidP="00D96EE8" w:rsidR="00107933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D96EE8">
        <w:rPr>
          <w:rFonts w:hAnsi="Times New Roman" w:ascii="Times New Roman"/>
          <w:b/>
          <w:sz w:val="28"/>
          <w:szCs w:val="28"/>
        </w:rPr>
        <w:t>I</w:t>
      </w:r>
      <w:r>
        <w:rPr>
          <w:rFonts w:hAnsi="Times New Roman" w:ascii="Times New Roman"/>
          <w:b/>
          <w:sz w:val="24"/>
          <w:szCs w:val="24"/>
        </w:rPr>
        <w:t>.</w:t>
      </w:r>
      <w:r w:rsidRPr="00D96EE8">
        <w:rPr>
          <w:rFonts w:hAnsi="Times New Roman" w:ascii="Times New Roman"/>
          <w:b/>
          <w:sz w:val="28"/>
          <w:szCs w:val="28"/>
        </w:rPr>
        <w:t>VIŠI ISPLATNI RED</w:t>
      </w:r>
    </w:p>
    <w:p w14:textId="77777777" w14:paraId="053EA0BD"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65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897"/>
        <w:gridCol w:w="1536"/>
        <w:gridCol w:w="1554"/>
        <w:gridCol w:w="1260"/>
        <w:gridCol w:w="1244"/>
        <w:gridCol w:w="1206"/>
        <w:gridCol w:w="989"/>
      </w:tblGrid>
      <w:tr w14:textId="77777777" w14:paraId="56A2066C" w:rsidTr="00C97F41" w:rsidR="00B5326E" w:rsidRPr="00B40BEB">
        <w:trPr>
          <w:jc w:val="center"/>
        </w:trPr>
        <w:tc>
          <w:tcPr>
            <w:tcW w:type="pct" w:w="389"/>
            <w:vAlign w:val="center"/>
          </w:tcPr>
          <w:p w14:textId="77777777" w14:paraId="4EA914E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3"/>
            <w:vAlign w:val="center"/>
          </w:tcPr>
          <w:p w14:textId="77777777" w14:paraId="4793BC2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31"/>
            <w:vAlign w:val="center"/>
          </w:tcPr>
          <w:p w14:textId="77777777" w14:paraId="09A53281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0"/>
            <w:vAlign w:val="center"/>
          </w:tcPr>
          <w:p w14:textId="77777777" w14:paraId="218F43A6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0"/>
            <w:vAlign w:val="center"/>
          </w:tcPr>
          <w:p w14:textId="77777777" w14:paraId="10230768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2"/>
            <w:vAlign w:val="center"/>
          </w:tcPr>
          <w:p w14:textId="77777777" w14:paraId="2ADFDAE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4"/>
            <w:vAlign w:val="center"/>
          </w:tcPr>
          <w:p w14:textId="77777777" w14:paraId="68DE8E23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3CFFBEF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71"/>
            <w:vAlign w:val="center"/>
          </w:tcPr>
          <w:p w14:textId="77777777" w14:paraId="3A4DD2F0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31B567FD" w:rsidTr="00C97F41" w:rsidR="00B5326E" w:rsidRPr="00B40BEB">
        <w:trPr>
          <w:jc w:val="center"/>
        </w:trPr>
        <w:tc>
          <w:tcPr>
            <w:tcW w:type="pct" w:w="389"/>
          </w:tcPr>
          <w:p w14:textId="557B59C8" w14:paraId="20DD30C8" w:rsidRDefault="001D74BE" w:rsidP="008057D7" w:rsidR="00702487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1.</w:t>
            </w:r>
          </w:p>
          <w:p w14:textId="77777777" w14:paraId="60A53070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7872A86A" w14:paraId="3C4012FA" w:rsidRDefault="00107933" w:rsidP="008057D7" w:rsidR="00702487" w:rsidRPr="00107933">
            <w:pPr>
              <w:pStyle w:val="Bezproreda"/>
              <w:rPr>
                <w:rFonts w:hAnsi="Times New Roman" w:ascii="Times New Roman"/>
              </w:rPr>
            </w:pPr>
            <w:r w:rsidRPr="00107933">
              <w:rPr>
                <w:rFonts w:hAnsi="Times New Roman" w:ascii="Times New Roman"/>
              </w:rPr>
              <w:t>JAHIJI NEVENKA</w:t>
            </w:r>
          </w:p>
        </w:tc>
        <w:tc>
          <w:tcPr>
            <w:tcW w:type="pct" w:w="731"/>
          </w:tcPr>
          <w:p w14:textId="4AE4F9E9" w14:paraId="0124D5F1" w:rsidRDefault="001D74BE" w:rsidP="008057D7" w:rsidR="00702487" w:rsidRPr="001D74BE">
            <w:pPr>
              <w:pStyle w:val="Bezproreda"/>
              <w:rPr>
                <w:rFonts w:hAnsi="Times New Roman" w:ascii="Times New Roman"/>
              </w:rPr>
            </w:pPr>
            <w:r w:rsidRPr="001D74BE">
              <w:rPr>
                <w:rFonts w:hAnsi="Times New Roman" w:ascii="Times New Roman"/>
              </w:rPr>
              <w:t xml:space="preserve"> 13337732192</w:t>
            </w:r>
          </w:p>
        </w:tc>
        <w:tc>
          <w:tcPr>
            <w:tcW w:type="pct" w:w="740"/>
          </w:tcPr>
          <w:p w14:textId="7F111C9E" w14:paraId="7D303F36" w:rsidRDefault="001D74BE" w:rsidP="008057D7" w:rsidR="00702487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S. Vraza 42,Karlovac</w:t>
            </w:r>
          </w:p>
        </w:tc>
        <w:tc>
          <w:tcPr>
            <w:tcW w:type="pct" w:w="600"/>
          </w:tcPr>
          <w:p w14:textId="5EEB0A37" w14:paraId="3EF5F174" w:rsidRDefault="001D74BE" w:rsidP="008057D7" w:rsidR="00702487" w:rsidRPr="001D74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</w:t>
            </w:r>
            <w:r w:rsidRPr="001D74BE">
              <w:rPr>
                <w:rFonts w:hAnsi="Times New Roman" w:ascii="Times New Roman"/>
              </w:rPr>
              <w:t xml:space="preserve">ruto 33.092,61 </w:t>
            </w:r>
            <w:r>
              <w:rPr>
                <w:rFonts w:hAnsi="Times New Roman" w:ascii="Times New Roman"/>
              </w:rPr>
              <w:t>n</w:t>
            </w:r>
            <w:r w:rsidRPr="001D74BE">
              <w:rPr>
                <w:rFonts w:hAnsi="Times New Roman" w:ascii="Times New Roman"/>
              </w:rPr>
              <w:t xml:space="preserve">eto  24.318,16   </w:t>
            </w:r>
          </w:p>
        </w:tc>
        <w:tc>
          <w:tcPr>
            <w:tcW w:type="pct" w:w="592"/>
          </w:tcPr>
          <w:p w14:textId="263A7FD7" w14:paraId="7C3CD7AA" w:rsidRDefault="001D74BE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574"/>
          </w:tcPr>
          <w:p w14:textId="6D3A3CD6" w14:paraId="452A7D82" w:rsidRDefault="001D74BE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74BE">
              <w:rPr>
                <w:rFonts w:hAnsi="Times New Roman" w:ascii="Times New Roman"/>
                <w:sz w:val="24"/>
                <w:szCs w:val="24"/>
              </w:rPr>
              <w:t xml:space="preserve">bruto 33.092,61 neto  24.318,16   </w:t>
            </w:r>
          </w:p>
        </w:tc>
        <w:tc>
          <w:tcPr>
            <w:tcW w:type="pct" w:w="471"/>
          </w:tcPr>
          <w:p w14:textId="475AD3AD" w14:paraId="0A1DBBAC" w:rsidRDefault="001D74BE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74BE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  <w:tr w14:textId="77777777" w14:paraId="58ED42C3" w:rsidTr="00C97F41" w:rsidR="00B5326E" w:rsidRPr="00B40BEB">
        <w:trPr>
          <w:trHeight w:val="688"/>
          <w:jc w:val="center"/>
        </w:trPr>
        <w:tc>
          <w:tcPr>
            <w:tcW w:type="pct" w:w="389"/>
          </w:tcPr>
          <w:p w14:textId="3A2DD0D1" w14:paraId="176318B9" w:rsidRDefault="001D74B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03"/>
          </w:tcPr>
          <w:p w14:textId="42CD40A3" w14:paraId="4FB83371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5BAC">
              <w:rPr>
                <w:rFonts w:hAnsi="Times New Roman" w:ascii="Times New Roman"/>
              </w:rPr>
              <w:t>BRANKA MALEŽIĆ</w:t>
            </w:r>
          </w:p>
        </w:tc>
        <w:tc>
          <w:tcPr>
            <w:tcW w:type="pct" w:w="731"/>
          </w:tcPr>
          <w:p w14:textId="5C66D7B8" w14:paraId="689A65C4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5BAC">
              <w:rPr>
                <w:rFonts w:hAnsi="Times New Roman" w:ascii="Times New Roman"/>
                <w:sz w:val="24"/>
                <w:szCs w:val="24"/>
              </w:rPr>
              <w:t>69786732013</w:t>
            </w:r>
          </w:p>
        </w:tc>
        <w:tc>
          <w:tcPr>
            <w:tcW w:type="pct" w:w="740"/>
          </w:tcPr>
          <w:p w14:textId="5AD9FA36" w14:paraId="063F09BE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85BAC">
              <w:rPr>
                <w:rFonts w:hAnsi="Times New Roman" w:ascii="Times New Roman"/>
              </w:rPr>
              <w:t>G. Mrzlo Polje Mrež. 48a, Duga Res</w:t>
            </w:r>
            <w:r w:rsidRPr="00885BAC">
              <w:rPr>
                <w:rFonts w:hAnsi="Times New Roman" w:ascii="Times New Roman"/>
                <w:sz w:val="24"/>
                <w:szCs w:val="24"/>
              </w:rPr>
              <w:t>a</w:t>
            </w:r>
          </w:p>
        </w:tc>
        <w:tc>
          <w:tcPr>
            <w:tcW w:type="pct" w:w="600"/>
          </w:tcPr>
          <w:p w14:textId="35C53DC1" w14:paraId="3B6562F7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10.931,91 neto 7.552,97 </w:t>
            </w:r>
            <w:r w:rsidRPr="00885BAC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77F84459" w14:paraId="3B926643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14716" w14:paraId="7A69EB95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 xml:space="preserve">bruto 10.931,91 neto 7.552,97   </w:t>
            </w:r>
          </w:p>
        </w:tc>
        <w:tc>
          <w:tcPr>
            <w:tcW w:type="pct" w:w="471"/>
          </w:tcPr>
          <w:p w14:textId="481B0C4C" w14:paraId="4C7FABC3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</w:tr>
      <w:tr w14:textId="77777777" w14:paraId="0C182A9B" w:rsidTr="00C97F41" w:rsidR="00B5326E" w:rsidRPr="00B40BEB">
        <w:trPr>
          <w:trHeight w:val="556"/>
          <w:jc w:val="center"/>
        </w:trPr>
        <w:tc>
          <w:tcPr>
            <w:tcW w:type="pct" w:w="389"/>
          </w:tcPr>
          <w:p w14:textId="69F92094" w14:paraId="21271466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03"/>
          </w:tcPr>
          <w:p w14:textId="2B2DAEF9" w14:paraId="7346538F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AKIKI SANJA</w:t>
            </w:r>
          </w:p>
        </w:tc>
        <w:tc>
          <w:tcPr>
            <w:tcW w:type="pct" w:w="731"/>
          </w:tcPr>
          <w:p w14:textId="7C90BBE9" w14:paraId="6C00923A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46522890055</w:t>
            </w:r>
          </w:p>
        </w:tc>
        <w:tc>
          <w:tcPr>
            <w:tcW w:type="pct" w:w="740"/>
          </w:tcPr>
          <w:p w14:textId="4F897483" w14:paraId="6CF6AFE2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Vodostaj</w:t>
            </w:r>
            <w:r w:rsidRPr="00885BAC">
              <w:rPr>
                <w:rFonts w:hAnsi="Times New Roman" w:ascii="Times New Roman"/>
              </w:rPr>
              <w:t>43d, Karlovac</w:t>
            </w:r>
          </w:p>
        </w:tc>
        <w:tc>
          <w:tcPr>
            <w:tcW w:type="pct" w:w="600"/>
          </w:tcPr>
          <w:p w14:textId="7B4859DB" w14:paraId="4EC651D5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182.780,06  neto 129.644,15 </w:t>
            </w:r>
            <w:r w:rsidRPr="00885BAC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2EE4D5C6" w14:paraId="293E4567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34FE1186" w14:paraId="54F93EE8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 xml:space="preserve">bruto 182.780,06  neto 129.644,15  </w:t>
            </w:r>
          </w:p>
        </w:tc>
        <w:tc>
          <w:tcPr>
            <w:tcW w:type="pct" w:w="471"/>
          </w:tcPr>
          <w:p w14:textId="474C45FF" w14:paraId="78EF36D9" w:rsidRDefault="00885BAC" w:rsidP="008057D7" w:rsidR="006330A4" w:rsidRPr="00885BAC">
            <w:pPr>
              <w:pStyle w:val="Bezproreda"/>
              <w:rPr>
                <w:rFonts w:hAnsi="Times New Roman" w:ascii="Times New Roman"/>
              </w:rPr>
            </w:pPr>
            <w:r w:rsidRPr="00885BAC">
              <w:rPr>
                <w:rFonts w:hAnsi="Times New Roman" w:ascii="Times New Roman"/>
              </w:rPr>
              <w:t>radni odnos</w:t>
            </w:r>
          </w:p>
        </w:tc>
      </w:tr>
      <w:tr w14:textId="77777777" w14:paraId="103C20E3" w:rsidTr="00C97F41" w:rsidR="00B5326E" w:rsidRPr="00B40BEB">
        <w:trPr>
          <w:trHeight w:val="564"/>
          <w:jc w:val="center"/>
        </w:trPr>
        <w:tc>
          <w:tcPr>
            <w:tcW w:type="pct" w:w="389"/>
          </w:tcPr>
          <w:p w14:textId="57716E3C" w14:paraId="162734E2" w:rsidRDefault="00885BA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03"/>
          </w:tcPr>
          <w:p w14:textId="6D0D2E6E" w14:paraId="79247AE5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BOGOVIĆ JOSIP</w:t>
            </w:r>
          </w:p>
        </w:tc>
        <w:tc>
          <w:tcPr>
            <w:tcW w:type="pct" w:w="731"/>
          </w:tcPr>
          <w:p w14:textId="7FA31601" w14:paraId="078B9742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67483169728</w:t>
            </w:r>
          </w:p>
        </w:tc>
        <w:tc>
          <w:tcPr>
            <w:tcW w:type="pct" w:w="740"/>
          </w:tcPr>
          <w:p w14:textId="6F2AEE2C" w14:paraId="11368064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Udbinja 12a, Karlovac,</w:t>
            </w:r>
          </w:p>
        </w:tc>
        <w:tc>
          <w:tcPr>
            <w:tcW w:type="pct" w:w="600"/>
          </w:tcPr>
          <w:p w14:textId="1796F726" w14:paraId="72E845C1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72.090,50 neto  62.985,69 </w:t>
            </w:r>
            <w:r w:rsidRPr="00EB7D5D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7BA591EA" w14:paraId="53C8FD9D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1A988646" w14:paraId="60B65DA7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 xml:space="preserve">bruto 72.090,50 neto  62.985,69   </w:t>
            </w:r>
          </w:p>
        </w:tc>
        <w:tc>
          <w:tcPr>
            <w:tcW w:type="pct" w:w="471"/>
          </w:tcPr>
          <w:p w14:textId="4362DA4A" w14:paraId="4F33C5E7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</w:tr>
      <w:tr w14:textId="77777777" w14:paraId="4269FF8C" w:rsidTr="00C97F41" w:rsidR="00B5326E" w:rsidRPr="00B40BEB">
        <w:trPr>
          <w:trHeight w:val="686"/>
          <w:jc w:val="center"/>
        </w:trPr>
        <w:tc>
          <w:tcPr>
            <w:tcW w:type="pct" w:w="389"/>
          </w:tcPr>
          <w:p w14:textId="3A825E84" w14:paraId="6DC66281" w:rsidRDefault="00EB7D5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03"/>
          </w:tcPr>
          <w:p w14:textId="67B80C9D" w14:paraId="6EBDD7FC" w:rsidRDefault="00EB7D5D" w:rsidP="00EB7D5D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LORENA CINDRIĆ</w:t>
            </w:r>
          </w:p>
        </w:tc>
        <w:tc>
          <w:tcPr>
            <w:tcW w:type="pct" w:w="731"/>
          </w:tcPr>
          <w:p w14:textId="7E0DC198" w14:paraId="0413D8C2" w:rsidRDefault="00EB7D5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B7D5D">
              <w:rPr>
                <w:rFonts w:hAnsi="Times New Roman" w:ascii="Times New Roman"/>
              </w:rPr>
              <w:t>67070145002</w:t>
            </w:r>
          </w:p>
        </w:tc>
        <w:tc>
          <w:tcPr>
            <w:tcW w:type="pct" w:w="740"/>
          </w:tcPr>
          <w:p w14:textId="0C6E59B9" w14:paraId="086F47D9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I. Kršnjavog 13, Karlovac</w:t>
            </w:r>
          </w:p>
        </w:tc>
        <w:tc>
          <w:tcPr>
            <w:tcW w:type="pct" w:w="600"/>
          </w:tcPr>
          <w:p w14:textId="77777777" w14:paraId="76172E25" w:rsidRDefault="00EB7D5D" w:rsidP="008057D7" w:rsid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7.713,28  neto</w:t>
            </w:r>
          </w:p>
          <w:p w14:textId="72524490" w14:paraId="3023FA3E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5.392,00 </w:t>
            </w:r>
            <w:r w:rsidRPr="00EB7D5D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36798BB8" w14:paraId="6F43EF04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3BF09CDB" w:rsidRDefault="00EB7D5D" w:rsidP="00EB7D5D" w:rsidR="00EB7D5D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bruto 7.713,28  neto</w:t>
            </w:r>
          </w:p>
          <w:p w14:textId="18BE5DD8" w14:paraId="1C356C22" w:rsidRDefault="00EB7D5D" w:rsidP="00EB7D5D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B7D5D">
              <w:rPr>
                <w:rFonts w:hAnsi="Times New Roman" w:ascii="Times New Roman"/>
              </w:rPr>
              <w:t>5.392,00</w:t>
            </w:r>
            <w:r w:rsidRPr="00EB7D5D"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pct" w:w="471"/>
          </w:tcPr>
          <w:p w14:textId="1C1B9885" w14:paraId="48821B9C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radni odnos</w:t>
            </w:r>
          </w:p>
        </w:tc>
      </w:tr>
      <w:tr w14:textId="77777777" w14:paraId="263A866A" w:rsidTr="00C97F41" w:rsidR="00B5326E" w:rsidRPr="00B40BEB">
        <w:trPr>
          <w:trHeight w:val="694"/>
          <w:jc w:val="center"/>
        </w:trPr>
        <w:tc>
          <w:tcPr>
            <w:tcW w:type="pct" w:w="389"/>
          </w:tcPr>
          <w:p w14:textId="760620DA" w14:paraId="777D6975" w:rsidRDefault="00EB7D5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03"/>
          </w:tcPr>
          <w:p w14:textId="0E049C7D" w14:paraId="2143B846" w:rsidRDefault="00EB7D5D" w:rsidP="008057D7" w:rsidR="006330A4" w:rsidRPr="00EB7D5D">
            <w:pPr>
              <w:pStyle w:val="Bezproreda"/>
              <w:rPr>
                <w:rFonts w:hAnsi="Times New Roman" w:ascii="Times New Roman"/>
              </w:rPr>
            </w:pPr>
            <w:r w:rsidRPr="00EB7D5D">
              <w:rPr>
                <w:rFonts w:hAnsi="Times New Roman" w:ascii="Times New Roman"/>
              </w:rPr>
              <w:t>DRAŽEN NIKOLIĆ</w:t>
            </w:r>
          </w:p>
        </w:tc>
        <w:tc>
          <w:tcPr>
            <w:tcW w:type="pct" w:w="731"/>
          </w:tcPr>
          <w:p w14:textId="15B703DF" w14:paraId="3E011831" w:rsidRDefault="00EB7D5D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 w:rsidRPr="001B569C">
              <w:rPr>
                <w:rFonts w:hAnsi="Times New Roman" w:ascii="Times New Roman"/>
              </w:rPr>
              <w:t>86314057467</w:t>
            </w:r>
          </w:p>
        </w:tc>
        <w:tc>
          <w:tcPr>
            <w:tcW w:type="pct" w:w="740"/>
          </w:tcPr>
          <w:p w14:textId="3400B62F" w14:paraId="4B09E392" w:rsidRDefault="001B569C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 w:rsidRPr="001B569C">
              <w:rPr>
                <w:rFonts w:hAnsi="Times New Roman" w:ascii="Times New Roman"/>
              </w:rPr>
              <w:t>Mažuranićevo šetalište 21, Split</w:t>
            </w:r>
          </w:p>
        </w:tc>
        <w:tc>
          <w:tcPr>
            <w:tcW w:type="pct" w:w="600"/>
          </w:tcPr>
          <w:p w14:textId="60BA4B72" w14:paraId="556C34B9" w:rsidRDefault="001B569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bruto 181.462,93 neto</w:t>
            </w:r>
            <w:r w:rsidRPr="001B569C">
              <w:rPr>
                <w:rFonts w:hAnsi="Times New Roman" w:ascii="Times New Roman"/>
              </w:rPr>
              <w:t xml:space="preserve"> 126.153,18</w:t>
            </w:r>
            <w:r w:rsidRPr="001B569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92"/>
          </w:tcPr>
          <w:p w14:textId="3D425687" w14:paraId="332F917F" w:rsidRDefault="001B569C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 w:rsidRPr="001B569C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184E98B5" w14:paraId="42ED8B61" w:rsidRDefault="001B569C" w:rsidP="008057D7" w:rsidR="006330A4" w:rsidRPr="001B569C">
            <w:pPr>
              <w:pStyle w:val="Bezproreda"/>
              <w:rPr>
                <w:rFonts w:hAnsi="Times New Roman" w:ascii="Times New Roman"/>
              </w:rPr>
            </w:pPr>
            <w:r w:rsidRPr="001B569C">
              <w:rPr>
                <w:rFonts w:hAnsi="Times New Roman" w:ascii="Times New Roman"/>
              </w:rPr>
              <w:t>bruto 181.462,93 neto 126.153,18</w:t>
            </w:r>
          </w:p>
        </w:tc>
        <w:tc>
          <w:tcPr>
            <w:tcW w:type="pct" w:w="471"/>
          </w:tcPr>
          <w:p w14:textId="53069DB4" w14:paraId="2E08E4B4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10C62C42" w:rsidTr="00C97F41" w:rsidR="00B5326E" w:rsidRPr="00B40BEB">
        <w:trPr>
          <w:trHeight w:val="575"/>
          <w:jc w:val="center"/>
        </w:trPr>
        <w:tc>
          <w:tcPr>
            <w:tcW w:type="pct" w:w="389"/>
          </w:tcPr>
          <w:p w14:textId="6A016816" w14:paraId="2E434CC0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903"/>
          </w:tcPr>
          <w:p w14:textId="54FFF550" w14:paraId="66E43D16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EMIRA PEH</w:t>
            </w:r>
            <w:r>
              <w:rPr>
                <w:rFonts w:hAnsi="Times New Roman" w:ascii="Times New Roman"/>
              </w:rPr>
              <w:t>LIĆ</w:t>
            </w:r>
          </w:p>
        </w:tc>
        <w:tc>
          <w:tcPr>
            <w:tcW w:type="pct" w:w="731"/>
          </w:tcPr>
          <w:p w14:textId="26268F22" w14:paraId="5D085EF0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20060634867</w:t>
            </w:r>
          </w:p>
        </w:tc>
        <w:tc>
          <w:tcPr>
            <w:tcW w:type="pct" w:w="740"/>
          </w:tcPr>
          <w:p w14:textId="17434546" w14:paraId="252F173F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Imbre Tkalca 14, Karlovac</w:t>
            </w:r>
          </w:p>
        </w:tc>
        <w:tc>
          <w:tcPr>
            <w:tcW w:type="pct" w:w="600"/>
          </w:tcPr>
          <w:p w14:textId="53EECE67" w14:paraId="1A9BA19B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29.972,20 neto  22.866,81</w:t>
            </w:r>
            <w:r w:rsidRPr="00B5326E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4DC6682D" w14:paraId="5F93895A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2439BCB2" w14:paraId="3A093DED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bruto 29.972,20 neto  22.866,81</w:t>
            </w:r>
          </w:p>
        </w:tc>
        <w:tc>
          <w:tcPr>
            <w:tcW w:type="pct" w:w="471"/>
          </w:tcPr>
          <w:p w14:textId="3ED51130" w14:paraId="0F998D16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3AA6D5A6" w:rsidTr="00C97F41" w:rsidR="00B5326E" w:rsidRPr="00B40BEB">
        <w:trPr>
          <w:trHeight w:val="555"/>
          <w:jc w:val="center"/>
        </w:trPr>
        <w:tc>
          <w:tcPr>
            <w:tcW w:type="pct" w:w="389"/>
          </w:tcPr>
          <w:p w14:textId="3C34F4D6" w14:paraId="1D9C9A59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03"/>
          </w:tcPr>
          <w:p w14:textId="50A7A7B5" w14:paraId="1BDA0EEB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ANA PEJAKOVIĆ</w:t>
            </w:r>
          </w:p>
        </w:tc>
        <w:tc>
          <w:tcPr>
            <w:tcW w:type="pct" w:w="731"/>
          </w:tcPr>
          <w:p w14:textId="4B224AB8" w14:paraId="177B04E5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39092995394</w:t>
            </w:r>
          </w:p>
        </w:tc>
        <w:tc>
          <w:tcPr>
            <w:tcW w:type="pct" w:w="740"/>
          </w:tcPr>
          <w:p w14:textId="69FF3860" w14:paraId="65778F85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Mrežnička 6, Karlovac</w:t>
            </w:r>
          </w:p>
        </w:tc>
        <w:tc>
          <w:tcPr>
            <w:tcW w:type="pct" w:w="600"/>
          </w:tcPr>
          <w:p w14:textId="323EC78B" w14:paraId="36C9C259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28.409,51 neto 21.315,94</w:t>
            </w:r>
            <w:r w:rsidRPr="00B5326E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92"/>
          </w:tcPr>
          <w:p w14:textId="2FF2EC7B" w14:paraId="7531B2C9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5326E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574"/>
          </w:tcPr>
          <w:p w14:textId="0B7694E8" w14:paraId="0EA4BCC9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7DC9">
              <w:rPr>
                <w:rFonts w:hAnsi="Times New Roman" w:ascii="Times New Roman"/>
              </w:rPr>
              <w:t>bruto 28.409,51 neto 21.315,94</w:t>
            </w:r>
            <w:r w:rsidRPr="00B5326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471"/>
          </w:tcPr>
          <w:p w14:textId="3F3E587F" w14:paraId="60EB36EC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radni odnos</w:t>
            </w:r>
          </w:p>
        </w:tc>
      </w:tr>
      <w:tr w14:textId="77777777" w14:paraId="0C636C07" w:rsidTr="00C97F41" w:rsidR="00B5326E" w:rsidRPr="00B40BEB">
        <w:trPr>
          <w:trHeight w:val="548"/>
          <w:jc w:val="center"/>
        </w:trPr>
        <w:tc>
          <w:tcPr>
            <w:tcW w:type="pct" w:w="389"/>
          </w:tcPr>
          <w:p w14:textId="07C99774" w14:paraId="2D5F19F2" w:rsidRDefault="00B5326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903"/>
          </w:tcPr>
          <w:p w14:textId="40CF9BEC" w14:paraId="34732E2F" w:rsidRDefault="00B5326E" w:rsidP="008057D7" w:rsidR="006330A4" w:rsidRPr="00B5326E">
            <w:pPr>
              <w:pStyle w:val="Bezproreda"/>
              <w:rPr>
                <w:rFonts w:hAnsi="Times New Roman" w:ascii="Times New Roman"/>
              </w:rPr>
            </w:pPr>
            <w:r w:rsidRPr="00B5326E">
              <w:rPr>
                <w:rFonts w:hAnsi="Times New Roman" w:ascii="Times New Roman"/>
              </w:rPr>
              <w:t>MILOJČIĆ ELIZABETA</w:t>
            </w:r>
          </w:p>
        </w:tc>
        <w:tc>
          <w:tcPr>
            <w:tcW w:type="pct" w:w="731"/>
          </w:tcPr>
          <w:p w14:textId="2DF99C6B" w14:paraId="41BF8FAD" w:rsidRDefault="00B5326E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07766667233</w:t>
            </w:r>
          </w:p>
        </w:tc>
        <w:tc>
          <w:tcPr>
            <w:tcW w:type="pct" w:w="740"/>
          </w:tcPr>
          <w:p w14:textId="5EE92697" w14:paraId="6CF7A813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Dubrovačka 5c, Karlovac</w:t>
            </w:r>
          </w:p>
        </w:tc>
        <w:tc>
          <w:tcPr>
            <w:tcW w:type="pct" w:w="600"/>
          </w:tcPr>
          <w:p w14:textId="6BB89CC8" w14:paraId="73F7E500" w:rsidRDefault="006F7DC9" w:rsidP="006F7DC9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b</w:t>
            </w:r>
            <w:r w:rsidRPr="006F7DC9">
              <w:rPr>
                <w:rFonts w:hAnsi="Times New Roman" w:ascii="Times New Roman"/>
              </w:rPr>
              <w:t>ruto</w:t>
            </w:r>
            <w:r>
              <w:rPr>
                <w:rFonts w:hAnsi="Times New Roman" w:ascii="Times New Roman"/>
              </w:rPr>
              <w:t xml:space="preserve"> 54.706,52 neto </w:t>
            </w:r>
            <w:r w:rsidRPr="006F7DC9">
              <w:rPr>
                <w:rFonts w:hAnsi="Times New Roman" w:ascii="Times New Roman"/>
              </w:rPr>
              <w:t>47.363,91</w:t>
            </w:r>
            <w:r w:rsidRPr="006F7DC9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92"/>
          </w:tcPr>
          <w:p w14:textId="51DEE3DE" w14:paraId="081913D6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3D43DC12" w14:paraId="451A9C55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7DC9">
              <w:rPr>
                <w:rFonts w:hAnsi="Times New Roman" w:ascii="Times New Roman"/>
              </w:rPr>
              <w:t>bruto 54.706,52 neto 47.363,9</w:t>
            </w:r>
            <w:r w:rsidRPr="006F7DC9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471"/>
          </w:tcPr>
          <w:p w14:textId="20D78692" w14:paraId="28EC4D6F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7DC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  <w:tr w14:textId="77777777" w14:paraId="73CE082E" w:rsidTr="00C97F41" w:rsidR="00B5326E" w:rsidRPr="00B40BEB">
        <w:trPr>
          <w:trHeight w:val="570"/>
          <w:jc w:val="center"/>
        </w:trPr>
        <w:tc>
          <w:tcPr>
            <w:tcW w:type="pct" w:w="389"/>
          </w:tcPr>
          <w:p w14:textId="471A396F" w14:paraId="5D33EDB5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903"/>
          </w:tcPr>
          <w:p w14:textId="5DEE2304" w14:paraId="2C331631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GORDANA MIHALIĆ</w:t>
            </w:r>
          </w:p>
        </w:tc>
        <w:tc>
          <w:tcPr>
            <w:tcW w:type="pct" w:w="731"/>
          </w:tcPr>
          <w:p w14:textId="37E50BEE" w14:paraId="3EE71CAF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69991323203</w:t>
            </w:r>
          </w:p>
        </w:tc>
        <w:tc>
          <w:tcPr>
            <w:tcW w:type="pct" w:w="740"/>
          </w:tcPr>
          <w:p w14:textId="30351FD5" w14:paraId="434438F8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7DC9">
              <w:rPr>
                <w:rFonts w:hAnsi="Times New Roman" w:ascii="Times New Roman"/>
              </w:rPr>
              <w:t>A. Hebranka 8c,</w:t>
            </w:r>
            <w:r w:rsidRPr="006F7DC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6F7DC9">
              <w:rPr>
                <w:rFonts w:hAnsi="Times New Roman" w:ascii="Times New Roman"/>
              </w:rPr>
              <w:t>Karlovac,</w:t>
            </w:r>
          </w:p>
        </w:tc>
        <w:tc>
          <w:tcPr>
            <w:tcW w:type="pct" w:w="600"/>
          </w:tcPr>
          <w:p w14:textId="760DE237" w14:paraId="2B4A624E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52.435,51 neto iza isplatu 44.313,77 </w:t>
            </w:r>
          </w:p>
        </w:tc>
        <w:tc>
          <w:tcPr>
            <w:tcW w:type="pct" w:w="592"/>
          </w:tcPr>
          <w:p w14:textId="54582696" w14:paraId="5FAA0680" w:rsidRDefault="006F7DC9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5DB4148A" w14:paraId="18C8573C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bruto 52.435,51 neto iza isplatu 44.313,77</w:t>
            </w:r>
          </w:p>
        </w:tc>
        <w:tc>
          <w:tcPr>
            <w:tcW w:type="pct" w:w="471"/>
          </w:tcPr>
          <w:p w14:textId="55318BE2" w14:paraId="58C76081" w:rsidRDefault="006F7DC9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</w:tr>
      <w:tr w14:textId="77777777" w14:paraId="6C48CE50" w:rsidTr="00C97F41" w:rsidR="00B5326E" w:rsidRPr="00B40BEB">
        <w:trPr>
          <w:trHeight w:val="551"/>
          <w:jc w:val="center"/>
        </w:trPr>
        <w:tc>
          <w:tcPr>
            <w:tcW w:type="pct" w:w="389"/>
          </w:tcPr>
          <w:p w14:textId="0D4789C4" w14:paraId="421CCC50" w:rsidRDefault="006F7DC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03"/>
          </w:tcPr>
          <w:p w14:textId="0596FB03" w14:paraId="65D6FFCA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 w:rsidRPr="006F7DC9">
              <w:rPr>
                <w:rFonts w:hAnsi="Times New Roman" w:ascii="Times New Roman"/>
              </w:rPr>
              <w:t>LJUBICA ĆUPURDIJA</w:t>
            </w:r>
          </w:p>
        </w:tc>
        <w:tc>
          <w:tcPr>
            <w:tcW w:type="pct" w:w="731"/>
          </w:tcPr>
          <w:p w14:textId="77777777" w14:paraId="60B5B7D1" w:rsidRDefault="006F7DC9" w:rsidP="006F7DC9" w:rsidR="006F7DC9" w:rsidRPr="006F7DC9">
            <w:pPr>
              <w:rPr>
                <w:rFonts w:eastAsia="Times New Roman" w:hAnsi="Times New Roman" w:ascii="Times New Roman"/>
              </w:rPr>
            </w:pPr>
            <w:r w:rsidRPr="006F7DC9">
              <w:rPr>
                <w:rFonts w:eastAsia="Times New Roman" w:hAnsi="Times New Roman" w:ascii="Times New Roman"/>
              </w:rPr>
              <w:t>4271837667</w:t>
            </w:r>
          </w:p>
          <w:p w14:textId="77777777" w14:paraId="041FC35A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14:textId="5685E9D8" w14:paraId="5195F470" w:rsidRDefault="006F7DC9" w:rsidP="006F7DC9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M.V</w:t>
            </w:r>
            <w:r w:rsidRPr="006F7DC9">
              <w:rPr>
                <w:rFonts w:hAnsi="Times New Roman" w:ascii="Times New Roman"/>
              </w:rPr>
              <w:t>RHOVCA 13, Karlovac</w:t>
            </w:r>
          </w:p>
        </w:tc>
        <w:tc>
          <w:tcPr>
            <w:tcW w:type="pct" w:w="600"/>
          </w:tcPr>
          <w:p w14:textId="00895426" w14:paraId="00CF54FE" w:rsidRDefault="006F7DC9" w:rsidP="008057D7" w:rsidR="006330A4" w:rsidRPr="006F7DC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61.231,47 neto  53.765,06</w:t>
            </w:r>
          </w:p>
        </w:tc>
        <w:tc>
          <w:tcPr>
            <w:tcW w:type="pct" w:w="592"/>
          </w:tcPr>
          <w:p w14:textId="152FEC9B" w14:paraId="2CFC41C2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15951030" w14:paraId="64736CC4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bruto 61.231,47 neto  53.765,06</w:t>
            </w:r>
          </w:p>
        </w:tc>
        <w:tc>
          <w:tcPr>
            <w:tcW w:type="pct" w:w="471"/>
          </w:tcPr>
          <w:p w14:textId="5146D558" w14:paraId="3B2096DF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</w:tr>
      <w:tr w14:textId="77777777" w14:paraId="07A1CAC9" w:rsidTr="00C97F41" w:rsidR="00B5326E" w:rsidRPr="00B40BEB">
        <w:trPr>
          <w:trHeight w:val="558"/>
          <w:jc w:val="center"/>
        </w:trPr>
        <w:tc>
          <w:tcPr>
            <w:tcW w:type="pct" w:w="389"/>
          </w:tcPr>
          <w:p w14:textId="7DEDCA01" w14:paraId="401FC315" w:rsidRDefault="00C22B1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pct" w:w="903"/>
          </w:tcPr>
          <w:p w14:textId="28157F23" w14:paraId="1D8BC563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ĐORĐE ĆUPURDIJ</w:t>
            </w:r>
            <w:r>
              <w:rPr>
                <w:rFonts w:hAnsi="Times New Roman" w:ascii="Times New Roman"/>
              </w:rPr>
              <w:t>A</w:t>
            </w:r>
          </w:p>
        </w:tc>
        <w:tc>
          <w:tcPr>
            <w:tcW w:type="pct" w:w="731"/>
          </w:tcPr>
          <w:p w14:textId="2757C579" w14:paraId="162028C1" w:rsidRDefault="00C22B1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2B1B">
              <w:rPr>
                <w:rFonts w:hAnsi="Times New Roman" w:ascii="Times New Roman"/>
              </w:rPr>
              <w:t>51203547960</w:t>
            </w:r>
          </w:p>
        </w:tc>
        <w:tc>
          <w:tcPr>
            <w:tcW w:type="pct" w:w="740"/>
          </w:tcPr>
          <w:p w14:textId="78CB1E52" w14:paraId="6AC83A05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M.</w:t>
            </w:r>
            <w:r w:rsidRPr="00C22B1B">
              <w:rPr>
                <w:rFonts w:hAnsi="Times New Roman" w:ascii="Times New Roman"/>
              </w:rPr>
              <w:t>VRHOVCA 13</w:t>
            </w:r>
            <w:r>
              <w:rPr>
                <w:rFonts w:hAnsi="Times New Roman" w:ascii="Times New Roman"/>
              </w:rPr>
              <w:t xml:space="preserve">, Karlovac </w:t>
            </w:r>
          </w:p>
        </w:tc>
        <w:tc>
          <w:tcPr>
            <w:tcW w:type="pct" w:w="600"/>
          </w:tcPr>
          <w:p w14:textId="625D031E" w14:paraId="1E66BDB7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46.486,31 neto 42.760,32 </w:t>
            </w:r>
            <w:r w:rsidRPr="00C22B1B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220F1FD1" w14:paraId="6688DE89" w:rsidRDefault="00C22B1B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077C798F" w14:paraId="2BCE0B6E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bruto 46.486,31 neto 42.760,32</w:t>
            </w:r>
          </w:p>
        </w:tc>
        <w:tc>
          <w:tcPr>
            <w:tcW w:type="pct" w:w="471"/>
          </w:tcPr>
          <w:p w14:textId="30442C55" w14:paraId="1A9956C0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radni odnos</w:t>
            </w:r>
          </w:p>
        </w:tc>
      </w:tr>
      <w:tr w14:textId="77777777" w14:paraId="7FFBCE5A" w:rsidTr="00C97F41" w:rsidR="00B5326E" w:rsidRPr="00B40BEB">
        <w:trPr>
          <w:trHeight w:val="701"/>
          <w:jc w:val="center"/>
        </w:trPr>
        <w:tc>
          <w:tcPr>
            <w:tcW w:type="pct" w:w="389"/>
          </w:tcPr>
          <w:p w14:textId="6400B53A" w14:paraId="64ED3BFC" w:rsidRDefault="00C22B1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pct" w:w="903"/>
          </w:tcPr>
          <w:p w14:textId="4DB19D87" w14:paraId="7C2330DF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PAULINA ŽALAC</w:t>
            </w:r>
          </w:p>
        </w:tc>
        <w:tc>
          <w:tcPr>
            <w:tcW w:type="pct" w:w="731"/>
          </w:tcPr>
          <w:p w14:textId="7F43C4B9" w14:paraId="6D16E4A7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97668564649</w:t>
            </w:r>
          </w:p>
        </w:tc>
        <w:tc>
          <w:tcPr>
            <w:tcW w:type="pct" w:w="740"/>
          </w:tcPr>
          <w:p w14:textId="20AD8236" w14:paraId="224ECE6F" w:rsidRDefault="00C22B1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2B1B">
              <w:rPr>
                <w:rFonts w:hAnsi="Times New Roman" w:ascii="Times New Roman"/>
              </w:rPr>
              <w:t>Lj. Šestića 4, Karlovac</w:t>
            </w:r>
          </w:p>
        </w:tc>
        <w:tc>
          <w:tcPr>
            <w:tcW w:type="pct" w:w="600"/>
          </w:tcPr>
          <w:p w14:textId="77777777" w14:paraId="5F925A63" w:rsidRDefault="00C22B1B" w:rsidP="008057D7" w:rsidR="00C22B1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16.053,79  neto</w:t>
            </w:r>
          </w:p>
          <w:p w14:textId="0CA25F7C" w14:paraId="4452443A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12.604,41</w:t>
            </w:r>
          </w:p>
        </w:tc>
        <w:tc>
          <w:tcPr>
            <w:tcW w:type="pct" w:w="592"/>
          </w:tcPr>
          <w:p w14:textId="6C55FB98" w14:paraId="23103EFD" w:rsidRDefault="00C22B1B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7777777" w14:paraId="16B68BF5" w:rsidRDefault="00C22B1B" w:rsidP="00C22B1B" w:rsidR="00C22B1B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bruto 16.053,79  neto</w:t>
            </w:r>
          </w:p>
          <w:p w14:textId="7423F71D" w14:paraId="414D2230" w:rsidRDefault="00C22B1B" w:rsidP="00C22B1B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2B1B">
              <w:rPr>
                <w:rFonts w:hAnsi="Times New Roman" w:ascii="Times New Roman"/>
              </w:rPr>
              <w:t>12.604,41</w:t>
            </w:r>
          </w:p>
        </w:tc>
        <w:tc>
          <w:tcPr>
            <w:tcW w:type="pct" w:w="471"/>
          </w:tcPr>
          <w:p w14:textId="0DEDCBED" w14:paraId="472560B5" w:rsidRDefault="00C22B1B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radni odnos</w:t>
            </w:r>
          </w:p>
        </w:tc>
      </w:tr>
      <w:tr w14:textId="77777777" w14:paraId="598307A5" w:rsidTr="00C97F41" w:rsidR="00B5326E" w:rsidRPr="00B40BEB">
        <w:trPr>
          <w:trHeight w:val="553"/>
          <w:jc w:val="center"/>
        </w:trPr>
        <w:tc>
          <w:tcPr>
            <w:tcW w:type="pct" w:w="389"/>
          </w:tcPr>
          <w:p w14:textId="76B50D46" w14:paraId="7A284149" w:rsidRDefault="00C22B1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903"/>
          </w:tcPr>
          <w:p w14:textId="16F58B3B" w14:paraId="755D919D" w:rsidRDefault="00C22B1B" w:rsidP="008057D7" w:rsidR="006330A4" w:rsidRPr="00C22B1B">
            <w:pPr>
              <w:pStyle w:val="Bezproreda"/>
              <w:rPr>
                <w:rFonts w:hAnsi="Times New Roman" w:ascii="Times New Roman"/>
              </w:rPr>
            </w:pPr>
            <w:r w:rsidRPr="00C22B1B">
              <w:rPr>
                <w:rFonts w:hAnsi="Times New Roman" w:ascii="Times New Roman"/>
              </w:rPr>
              <w:t>BISERKA ŠKRGIĆ</w:t>
            </w:r>
          </w:p>
        </w:tc>
        <w:tc>
          <w:tcPr>
            <w:tcW w:type="pct" w:w="731"/>
          </w:tcPr>
          <w:p w14:textId="39D20D8D" w14:paraId="21A83D3B" w:rsidRDefault="00435F92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36804247059</w:t>
            </w:r>
          </w:p>
        </w:tc>
        <w:tc>
          <w:tcPr>
            <w:tcW w:type="pct" w:w="740"/>
          </w:tcPr>
          <w:p w14:textId="5C04E56E" w14:paraId="7807EDC5" w:rsidRDefault="00435F92" w:rsidP="00435F92" w:rsidR="00435F92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Hvarska 8,  Karlovac</w:t>
            </w:r>
          </w:p>
          <w:p w14:textId="3184A03B" w14:paraId="4E41CA63" w:rsidRDefault="006330A4" w:rsidP="00435F92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0"/>
          </w:tcPr>
          <w:p w14:textId="0931A829" w14:paraId="4CFE1C85" w:rsidRDefault="00435F92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28.817,22  neto 21.711,83</w:t>
            </w:r>
            <w:r w:rsidRPr="00435F92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70D54412" w14:paraId="4B98EB04" w:rsidRDefault="00435F9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35F92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574"/>
          </w:tcPr>
          <w:p w14:textId="6B84A17D" w14:paraId="447CC3FB" w:rsidRDefault="00435F92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bruto 28.817,22  neto 21.711,83</w:t>
            </w:r>
          </w:p>
        </w:tc>
        <w:tc>
          <w:tcPr>
            <w:tcW w:type="pct" w:w="471"/>
          </w:tcPr>
          <w:p w14:textId="2A895C16" w14:paraId="017751A0" w:rsidRDefault="00435F92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radni odnos</w:t>
            </w:r>
          </w:p>
        </w:tc>
      </w:tr>
      <w:tr w14:textId="77777777" w14:paraId="093106D5" w:rsidTr="00C97F41" w:rsidR="00B5326E" w:rsidRPr="00B40BEB">
        <w:trPr>
          <w:trHeight w:val="558"/>
          <w:jc w:val="center"/>
        </w:trPr>
        <w:tc>
          <w:tcPr>
            <w:tcW w:type="pct" w:w="389"/>
          </w:tcPr>
          <w:p w14:textId="1DC62E5A" w14:paraId="12C91857" w:rsidRDefault="00435F92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pct" w:w="903"/>
          </w:tcPr>
          <w:p w14:textId="073F1504" w14:paraId="47B786EA" w:rsidRDefault="00435F92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JASMINA STOJKOVIĆ</w:t>
            </w:r>
          </w:p>
        </w:tc>
        <w:tc>
          <w:tcPr>
            <w:tcW w:type="pct" w:w="731"/>
          </w:tcPr>
          <w:p w14:textId="67C28489" w14:paraId="66BF9985" w:rsidRDefault="00435F92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3688951932</w:t>
            </w:r>
          </w:p>
        </w:tc>
        <w:tc>
          <w:tcPr>
            <w:tcW w:type="pct" w:w="740"/>
          </w:tcPr>
          <w:p w14:textId="388777B2" w14:paraId="5F716D57" w:rsidRDefault="00435F92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 w:rsidRPr="00435F92">
              <w:rPr>
                <w:rFonts w:hAnsi="Times New Roman" w:ascii="Times New Roman"/>
              </w:rPr>
              <w:t>Vodostaj 32b,  Karlovac</w:t>
            </w:r>
          </w:p>
        </w:tc>
        <w:tc>
          <w:tcPr>
            <w:tcW w:type="pct" w:w="600"/>
          </w:tcPr>
          <w:p w14:textId="09527BA1" w14:paraId="1D7C7D45" w:rsidRDefault="00034375" w:rsidP="008057D7" w:rsidR="006330A4" w:rsidRPr="00435F9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 16.078,93  neto  11.033,31</w:t>
            </w:r>
            <w:r w:rsidR="00435F92" w:rsidRPr="00435F92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66FABDDA" w14:paraId="4BDE91AA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1EAE7148" w14:paraId="3486F92E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bruto 16.078,93  neto  11.033,31</w:t>
            </w:r>
          </w:p>
        </w:tc>
        <w:tc>
          <w:tcPr>
            <w:tcW w:type="pct" w:w="471"/>
          </w:tcPr>
          <w:p w14:textId="4364AEF9" w14:paraId="39122C0F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radni odnos</w:t>
            </w:r>
          </w:p>
        </w:tc>
      </w:tr>
      <w:tr w14:textId="77777777" w14:paraId="6B18C4F5" w:rsidTr="00C97F41" w:rsidR="00B5326E" w:rsidRPr="00B40BEB">
        <w:trPr>
          <w:trHeight w:val="554"/>
          <w:jc w:val="center"/>
        </w:trPr>
        <w:tc>
          <w:tcPr>
            <w:tcW w:type="pct" w:w="389"/>
          </w:tcPr>
          <w:p w14:textId="0A572133" w14:paraId="38DFC284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903"/>
          </w:tcPr>
          <w:p w14:textId="278546C2" w14:paraId="7B361113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BRANKA VRBOS</w:t>
            </w:r>
          </w:p>
        </w:tc>
        <w:tc>
          <w:tcPr>
            <w:tcW w:type="pct" w:w="731"/>
          </w:tcPr>
          <w:p w14:textId="0ECD2B50" w14:paraId="6439FEE9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78341701824</w:t>
            </w:r>
          </w:p>
        </w:tc>
        <w:tc>
          <w:tcPr>
            <w:tcW w:type="pct" w:w="740"/>
          </w:tcPr>
          <w:p w14:textId="5CCCBC78" w14:paraId="1FF517F9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Mostanje 107, Karlovac</w:t>
            </w:r>
          </w:p>
        </w:tc>
        <w:tc>
          <w:tcPr>
            <w:tcW w:type="pct" w:w="600"/>
          </w:tcPr>
          <w:p w14:textId="6759BBDA" w14:paraId="18A57171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57.056,39 neto 49.576,17 </w:t>
            </w:r>
            <w:r w:rsidRPr="00034375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92"/>
          </w:tcPr>
          <w:p w14:textId="3028C5C3" w14:paraId="1DFDC88E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375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574"/>
          </w:tcPr>
          <w:p w14:textId="056F56E6" w14:paraId="2C03B486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375">
              <w:rPr>
                <w:rFonts w:hAnsi="Times New Roman" w:ascii="Times New Roman"/>
              </w:rPr>
              <w:t>bruto 57.056,39 neto 49.576,1</w:t>
            </w:r>
            <w:r w:rsidRPr="00034375">
              <w:rPr>
                <w:rFonts w:hAnsi="Times New Roman" w:ascii="Times New Roman"/>
                <w:sz w:val="24"/>
                <w:szCs w:val="24"/>
              </w:rPr>
              <w:t xml:space="preserve">7  </w:t>
            </w:r>
          </w:p>
        </w:tc>
        <w:tc>
          <w:tcPr>
            <w:tcW w:type="pct" w:w="471"/>
          </w:tcPr>
          <w:p w14:textId="5D67421D" w14:paraId="2531305A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375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  <w:tr w14:textId="77777777" w14:paraId="7C35C34C" w:rsidTr="00C97F41" w:rsidR="00B5326E" w:rsidRPr="00B40BEB">
        <w:trPr>
          <w:trHeight w:val="1343"/>
          <w:jc w:val="center"/>
        </w:trPr>
        <w:tc>
          <w:tcPr>
            <w:tcW w:type="pct" w:w="389"/>
          </w:tcPr>
          <w:p w14:textId="7B61911C" w14:paraId="3048EA29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903"/>
          </w:tcPr>
          <w:p w14:textId="6B64B7FD" w14:paraId="784BE3CF" w:rsidRDefault="0003437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375">
              <w:rPr>
                <w:rFonts w:hAnsi="Times New Roman" w:ascii="Times New Roman"/>
              </w:rPr>
              <w:t>MARINA GORŠĆAK</w:t>
            </w:r>
          </w:p>
        </w:tc>
        <w:tc>
          <w:tcPr>
            <w:tcW w:type="pct" w:w="731"/>
          </w:tcPr>
          <w:p w14:textId="109DC354" w14:paraId="126F6FE4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81246133009</w:t>
            </w:r>
          </w:p>
        </w:tc>
        <w:tc>
          <w:tcPr>
            <w:tcW w:type="pct" w:w="740"/>
          </w:tcPr>
          <w:p w14:textId="17E3C04A" w14:paraId="582442B0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Velemerić 15, Duga Resa</w:t>
            </w:r>
          </w:p>
        </w:tc>
        <w:tc>
          <w:tcPr>
            <w:tcW w:type="pct" w:w="600"/>
          </w:tcPr>
          <w:p w14:textId="62C93B9F" w14:paraId="6CA7D207" w:rsidRDefault="00034375" w:rsidP="00034375" w:rsidR="00034375" w:rsidRPr="00034375">
            <w:pPr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bruto 25.086,13 neto  19.199,41</w:t>
            </w:r>
          </w:p>
          <w:p w14:textId="77777777" w14:paraId="021F3102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14:textId="39257BD5" w14:paraId="01A7CFC1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E08549F" w14:paraId="1DD9D12C" w:rsidRDefault="00034375" w:rsidP="008057D7" w:rsidR="006330A4" w:rsidRPr="00034375">
            <w:pPr>
              <w:pStyle w:val="Bezproreda"/>
              <w:rPr>
                <w:rFonts w:hAnsi="Times New Roman" w:ascii="Times New Roman"/>
              </w:rPr>
            </w:pPr>
            <w:r w:rsidRPr="00034375">
              <w:rPr>
                <w:rFonts w:hAnsi="Times New Roman" w:ascii="Times New Roman"/>
              </w:rPr>
              <w:t>bruto 25.086,13 neto  19.199,41</w:t>
            </w:r>
          </w:p>
        </w:tc>
        <w:tc>
          <w:tcPr>
            <w:tcW w:type="pct" w:w="471"/>
          </w:tcPr>
          <w:p w14:textId="25BF55BF" w14:paraId="483A35FB" w:rsidRDefault="00034375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radni odnos</w:t>
            </w:r>
          </w:p>
        </w:tc>
      </w:tr>
      <w:tr w14:textId="77777777" w14:paraId="494DC5FE" w:rsidTr="00C97F41" w:rsidR="00B5326E" w:rsidRPr="00B40BEB">
        <w:trPr>
          <w:trHeight w:val="554"/>
          <w:jc w:val="center"/>
        </w:trPr>
        <w:tc>
          <w:tcPr>
            <w:tcW w:type="pct" w:w="389"/>
          </w:tcPr>
          <w:p w14:textId="68068FDA" w14:paraId="35922C5A" w:rsidRDefault="00CC6A8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903"/>
          </w:tcPr>
          <w:p w14:textId="3C6BC233" w14:paraId="43BC4858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RATKO TARABIĆ</w:t>
            </w:r>
          </w:p>
        </w:tc>
        <w:tc>
          <w:tcPr>
            <w:tcW w:type="pct" w:w="731"/>
          </w:tcPr>
          <w:p w14:textId="2A27E695" w14:paraId="29303508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82782428569</w:t>
            </w:r>
          </w:p>
        </w:tc>
        <w:tc>
          <w:tcPr>
            <w:tcW w:type="pct" w:w="740"/>
          </w:tcPr>
          <w:p w14:textId="3EF27159" w14:paraId="396F3E50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I. Ršnjavoga 7, Karlovac</w:t>
            </w:r>
          </w:p>
        </w:tc>
        <w:tc>
          <w:tcPr>
            <w:tcW w:type="pct" w:w="600"/>
          </w:tcPr>
          <w:p w14:textId="2D7C6D27" w14:paraId="7BB644B2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bruto 60.970,84 neto  53.504,50</w:t>
            </w:r>
          </w:p>
        </w:tc>
        <w:tc>
          <w:tcPr>
            <w:tcW w:type="pct" w:w="592"/>
          </w:tcPr>
          <w:p w14:textId="0BDAF4D2" w14:paraId="1A76655D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46A4A6AA" w14:paraId="4B1B6EA3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bruto 60.970,84 neto  53.504,50</w:t>
            </w:r>
          </w:p>
        </w:tc>
        <w:tc>
          <w:tcPr>
            <w:tcW w:type="pct" w:w="471"/>
          </w:tcPr>
          <w:p w14:textId="6E2B779A" w14:paraId="7670327C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radni odnos</w:t>
            </w:r>
          </w:p>
        </w:tc>
      </w:tr>
      <w:tr w14:textId="77777777" w14:paraId="066BC26C" w:rsidTr="00C97F41" w:rsidR="00B5326E" w:rsidRPr="00B40BEB">
        <w:trPr>
          <w:trHeight w:val="562"/>
          <w:jc w:val="center"/>
        </w:trPr>
        <w:tc>
          <w:tcPr>
            <w:tcW w:type="pct" w:w="389"/>
          </w:tcPr>
          <w:p w14:textId="05DB3284" w14:paraId="47B1805B" w:rsidRDefault="00CC6A8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pct" w:w="903"/>
          </w:tcPr>
          <w:p w14:textId="22A4C5D7" w14:paraId="7F961027" w:rsidRDefault="00CC6A8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C6A89">
              <w:rPr>
                <w:rFonts w:hAnsi="Times New Roman" w:ascii="Times New Roman"/>
              </w:rPr>
              <w:t>MAJA BREBERINA</w:t>
            </w:r>
          </w:p>
        </w:tc>
        <w:tc>
          <w:tcPr>
            <w:tcW w:type="pct" w:w="731"/>
          </w:tcPr>
          <w:p w14:textId="77777777" w14:paraId="085B6F63" w:rsidRDefault="00CC6A89" w:rsidP="00CC6A89" w:rsidR="00CC6A89" w:rsidRPr="00CC6A89">
            <w:pPr>
              <w:rPr>
                <w:rFonts w:eastAsia="Times New Roman" w:hAnsi="Times New Roman" w:ascii="Times New Roman"/>
              </w:rPr>
            </w:pPr>
            <w:r w:rsidRPr="00CC6A89">
              <w:rPr>
                <w:rFonts w:eastAsia="Times New Roman" w:hAnsi="Times New Roman" w:ascii="Times New Roman"/>
              </w:rPr>
              <w:t>80198949873</w:t>
            </w:r>
          </w:p>
          <w:p w14:textId="77777777" w14:paraId="3AF693FE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14:textId="66FC9B40" w14:paraId="20983970" w:rsidRDefault="00CC6A89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C6A89">
              <w:rPr>
                <w:rFonts w:hAnsi="Times New Roman" w:ascii="Times New Roman"/>
              </w:rPr>
              <w:t>Baće Gojaka 56,  Karlovac</w:t>
            </w:r>
          </w:p>
        </w:tc>
        <w:tc>
          <w:tcPr>
            <w:tcW w:type="pct" w:w="600"/>
          </w:tcPr>
          <w:p w14:textId="747A5C1A" w14:paraId="0AE04014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bruto 41.479,30 neto 34.012,89 </w:t>
            </w:r>
          </w:p>
        </w:tc>
        <w:tc>
          <w:tcPr>
            <w:tcW w:type="pct" w:w="592"/>
          </w:tcPr>
          <w:p w14:textId="05E07BF6" w14:paraId="5806F031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29013BC2" w14:paraId="1D397918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bruto 41.479,30 neto 34.012,89</w:t>
            </w:r>
          </w:p>
        </w:tc>
        <w:tc>
          <w:tcPr>
            <w:tcW w:type="pct" w:w="471"/>
          </w:tcPr>
          <w:p w14:textId="48CFD846" w14:paraId="40E759C5" w:rsidRDefault="00CC6A89" w:rsidP="008057D7" w:rsidR="006330A4" w:rsidRPr="00CC6A89">
            <w:pPr>
              <w:pStyle w:val="Bezproreda"/>
              <w:rPr>
                <w:rFonts w:hAnsi="Times New Roman" w:ascii="Times New Roman"/>
              </w:rPr>
            </w:pPr>
            <w:r w:rsidRPr="00CC6A89">
              <w:rPr>
                <w:rFonts w:hAnsi="Times New Roman" w:ascii="Times New Roman"/>
              </w:rPr>
              <w:t>radni odnos</w:t>
            </w:r>
          </w:p>
        </w:tc>
      </w:tr>
      <w:tr w14:textId="77777777" w14:paraId="2BD9885C" w:rsidTr="00C97F41" w:rsidR="00B5326E" w:rsidRPr="00B40BEB">
        <w:trPr>
          <w:trHeight w:val="557"/>
          <w:jc w:val="center"/>
        </w:trPr>
        <w:tc>
          <w:tcPr>
            <w:tcW w:type="pct" w:w="389"/>
          </w:tcPr>
          <w:p w14:textId="7F3F8491" w14:paraId="6F0E5344" w:rsidRDefault="008F739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903"/>
          </w:tcPr>
          <w:p w14:textId="3CCD4FFD" w14:paraId="139D5416" w:rsidRDefault="008F739A" w:rsidP="008057D7" w:rsidR="006330A4" w:rsidRPr="008F739A">
            <w:pPr>
              <w:pStyle w:val="Bezproreda"/>
              <w:rPr>
                <w:rFonts w:hAnsi="Times New Roman" w:ascii="Times New Roman"/>
              </w:rPr>
            </w:pPr>
            <w:r w:rsidRPr="008F739A">
              <w:rPr>
                <w:rFonts w:hAnsi="Times New Roman" w:ascii="Times New Roman"/>
              </w:rPr>
              <w:t>MIRJANA PETRUNIĆ</w:t>
            </w:r>
          </w:p>
        </w:tc>
        <w:tc>
          <w:tcPr>
            <w:tcW w:type="pct" w:w="731"/>
          </w:tcPr>
          <w:p w14:textId="6BBB3CAD" w14:paraId="15AF978D" w:rsidRDefault="008F739A" w:rsidP="008057D7" w:rsidR="006330A4" w:rsidRPr="008F739A">
            <w:pPr>
              <w:pStyle w:val="Bezproreda"/>
              <w:rPr>
                <w:rFonts w:hAnsi="Times New Roman" w:ascii="Times New Roman"/>
              </w:rPr>
            </w:pPr>
            <w:r w:rsidRPr="008F739A">
              <w:rPr>
                <w:rFonts w:hAnsi="Times New Roman" w:ascii="Times New Roman"/>
              </w:rPr>
              <w:t>8506544786</w:t>
            </w:r>
          </w:p>
        </w:tc>
        <w:tc>
          <w:tcPr>
            <w:tcW w:type="pct" w:w="740"/>
          </w:tcPr>
          <w:p w14:textId="27B1F400" w14:paraId="0C55C19C" w:rsidRDefault="008F739A" w:rsidP="008057D7" w:rsidR="006330A4" w:rsidRPr="008F739A">
            <w:pPr>
              <w:pStyle w:val="Bezproreda"/>
              <w:rPr>
                <w:rFonts w:hAnsi="Times New Roman" w:ascii="Times New Roman"/>
              </w:rPr>
            </w:pPr>
            <w:r w:rsidRPr="008F739A">
              <w:rPr>
                <w:rFonts w:hAnsi="Times New Roman" w:ascii="Times New Roman"/>
              </w:rPr>
              <w:t>Baščinska cesta 30, Karlovac</w:t>
            </w:r>
          </w:p>
        </w:tc>
        <w:tc>
          <w:tcPr>
            <w:tcW w:type="pct" w:w="600"/>
          </w:tcPr>
          <w:p w14:textId="4872CFF6" w14:paraId="50F138CA" w:rsidRDefault="008F739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bruto 10.414,77  neto </w:t>
            </w:r>
            <w:r w:rsidRPr="008F739A">
              <w:rPr>
                <w:rFonts w:hAnsi="Times New Roman" w:ascii="Times New Roman"/>
              </w:rPr>
              <w:t xml:space="preserve"> 7.242,37</w:t>
            </w:r>
          </w:p>
        </w:tc>
        <w:tc>
          <w:tcPr>
            <w:tcW w:type="pct" w:w="592"/>
          </w:tcPr>
          <w:p w14:textId="44C41978" w14:paraId="511C8349" w:rsidRDefault="008F739A" w:rsidP="008057D7" w:rsidR="006330A4" w:rsidRPr="008F739A">
            <w:pPr>
              <w:pStyle w:val="Bezproreda"/>
              <w:rPr>
                <w:rFonts w:hAnsi="Times New Roman" w:ascii="Times New Roman"/>
              </w:rPr>
            </w:pPr>
            <w:r w:rsidRPr="008F739A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74"/>
          </w:tcPr>
          <w:p w14:textId="786A5988" w14:paraId="4DE5628F" w:rsidRDefault="00C97F41" w:rsidP="008057D7" w:rsidR="006330A4" w:rsidRPr="00C97F41">
            <w:pPr>
              <w:pStyle w:val="Bezproreda"/>
              <w:rPr>
                <w:rFonts w:hAnsi="Times New Roman" w:ascii="Times New Roman"/>
              </w:rPr>
            </w:pPr>
            <w:r w:rsidRPr="00C97F41">
              <w:rPr>
                <w:rFonts w:hAnsi="Times New Roman" w:ascii="Times New Roman"/>
              </w:rPr>
              <w:t>bruto 10.414,77  neto  7.242,37</w:t>
            </w:r>
          </w:p>
        </w:tc>
        <w:tc>
          <w:tcPr>
            <w:tcW w:type="pct" w:w="471"/>
          </w:tcPr>
          <w:p w14:textId="1E828FF0" w14:paraId="7402D606" w:rsidRDefault="008F739A" w:rsidP="008057D7" w:rsidR="006330A4" w:rsidRPr="00C97F41">
            <w:pPr>
              <w:pStyle w:val="Bezproreda"/>
              <w:rPr>
                <w:rFonts w:hAnsi="Times New Roman" w:ascii="Times New Roman"/>
              </w:rPr>
            </w:pPr>
            <w:r w:rsidRPr="00C97F41">
              <w:rPr>
                <w:rFonts w:hAnsi="Times New Roman" w:ascii="Times New Roman"/>
              </w:rPr>
              <w:t>radni odnos</w:t>
            </w:r>
          </w:p>
        </w:tc>
      </w:tr>
      <w:tr w14:textId="77777777" w14:paraId="3F35A343" w:rsidTr="00C97F41" w:rsidR="00B5326E" w:rsidRPr="00B40BEB">
        <w:trPr>
          <w:trHeight w:val="550"/>
          <w:jc w:val="center"/>
        </w:trPr>
        <w:tc>
          <w:tcPr>
            <w:tcW w:type="pct" w:w="389"/>
          </w:tcPr>
          <w:p w14:textId="67E0D72E" w14:paraId="535105B7" w:rsidRDefault="00C97F41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903"/>
          </w:tcPr>
          <w:p w14:textId="77777777" w14:paraId="7E03DC5D" w:rsidRDefault="00C97F41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</w:t>
            </w:r>
          </w:p>
          <w:p w14:textId="77777777" w14:paraId="2988B7E1" w:rsidRDefault="00C97F41" w:rsidP="008057D7" w:rsidR="00C97F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HRVATSKA,</w:t>
            </w:r>
          </w:p>
          <w:p w14:textId="77777777" w14:paraId="1B81A555" w:rsidRDefault="00C97F41" w:rsidP="008057D7" w:rsidR="00C97F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Min.Finan.</w:t>
            </w:r>
          </w:p>
          <w:p w14:textId="277C303D" w14:paraId="66552494" w:rsidRDefault="00C97F41" w:rsidP="008057D7" w:rsidR="00C97F41" w:rsidRPr="00C97F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Porezna uprava</w:t>
            </w:r>
          </w:p>
        </w:tc>
        <w:tc>
          <w:tcPr>
            <w:tcW w:type="pct" w:w="731"/>
          </w:tcPr>
          <w:p w14:textId="62534E01" w14:paraId="6B693F91" w:rsidRDefault="00C97F41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40"/>
          </w:tcPr>
          <w:p w14:textId="77777777" w14:paraId="7A0BBDAB" w:rsidRDefault="00C97F41" w:rsidP="008057D7" w:rsidR="00C97F41">
            <w:pPr>
              <w:pStyle w:val="Bezproreda"/>
              <w:rPr>
                <w:rFonts w:hAnsi="Times New Roman" w:ascii="Times New Roman"/>
              </w:rPr>
            </w:pPr>
            <w:r w:rsidRPr="00C97F41">
              <w:rPr>
                <w:rFonts w:hAnsi="Times New Roman" w:ascii="Times New Roman"/>
              </w:rPr>
              <w:t>ŽDO</w:t>
            </w:r>
          </w:p>
          <w:p w14:textId="3109F049" w14:paraId="3FB89CE8" w:rsidRDefault="00C97F41" w:rsidP="008057D7" w:rsidR="006330A4" w:rsidRPr="00C97F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Karlovac </w:t>
            </w:r>
            <w:r w:rsidRPr="00C97F41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600"/>
          </w:tcPr>
          <w:p w14:textId="77777777" w14:paraId="4F768619" w:rsidRDefault="00D96EE8" w:rsidP="008057D7" w:rsidR="00D96EE8">
            <w:pPr>
              <w:pStyle w:val="Bezproreda"/>
              <w:rPr>
                <w:rFonts w:hAnsi="Times New Roman" w:ascii="Times New Roman"/>
              </w:rPr>
            </w:pPr>
          </w:p>
          <w:p w14:textId="7E2E0FC4" w14:paraId="2868343E" w:rsidRDefault="00C97F41" w:rsidP="008057D7" w:rsidR="006330A4" w:rsidRPr="00D96EE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D96EE8">
              <w:rPr>
                <w:rFonts w:cstheme="minorHAnsi" w:hAnsiTheme="minorHAnsi" w:asciiTheme="minorHAnsi"/>
                <w:sz w:val="18"/>
                <w:szCs w:val="18"/>
              </w:rPr>
              <w:t>1.224</w:t>
            </w:r>
            <w:r w:rsidR="00D96EE8" w:rsidRPr="00D96EE8">
              <w:rPr>
                <w:rFonts w:cstheme="minorHAnsi" w:hAnsiTheme="minorHAnsi" w:asciiTheme="minorHAnsi"/>
                <w:sz w:val="18"/>
                <w:szCs w:val="18"/>
              </w:rPr>
              <w:t>.</w:t>
            </w:r>
            <w:r w:rsidRPr="00D96EE8">
              <w:rPr>
                <w:rFonts w:cstheme="minorHAnsi" w:hAnsiTheme="minorHAnsi" w:asciiTheme="minorHAnsi"/>
                <w:sz w:val="18"/>
                <w:szCs w:val="18"/>
              </w:rPr>
              <w:t>78</w:t>
            </w:r>
            <w:r w:rsidR="00D96EE8" w:rsidRPr="00D96EE8">
              <w:rPr>
                <w:rFonts w:cstheme="minorHAnsi" w:hAnsiTheme="minorHAnsi" w:asciiTheme="minorHAnsi"/>
                <w:sz w:val="18"/>
                <w:szCs w:val="18"/>
              </w:rPr>
              <w:t>0,18</w:t>
            </w:r>
          </w:p>
        </w:tc>
        <w:tc>
          <w:tcPr>
            <w:tcW w:type="pct" w:w="592"/>
          </w:tcPr>
          <w:p w14:textId="34202F3C" w14:paraId="3C43E267" w:rsidRDefault="00EA766A" w:rsidP="008057D7" w:rsidR="006330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</w:t>
            </w:r>
            <w:r w:rsidR="00C97F41" w:rsidRPr="00EA766A">
              <w:rPr>
                <w:rFonts w:hAnsi="Times New Roman" w:ascii="Times New Roman"/>
                <w:sz w:val="20"/>
                <w:szCs w:val="20"/>
              </w:rPr>
              <w:t>oprinosi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14:textId="51C0EFE1" w14:paraId="40A8FEB2" w:rsidRDefault="00EA766A" w:rsidP="008057D7" w:rsidR="00EA766A" w:rsidRPr="00EA76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 na doh</w:t>
            </w:r>
          </w:p>
        </w:tc>
        <w:tc>
          <w:tcPr>
            <w:tcW w:type="pct" w:w="574"/>
          </w:tcPr>
          <w:p w14:textId="77777777" w14:paraId="11035FF3" w:rsidRDefault="00D96EE8" w:rsidP="008057D7" w:rsidR="00D96EE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  <w:p w14:textId="53655FCA" w14:paraId="2E3FDA24" w:rsidRDefault="00EA766A" w:rsidP="008057D7" w:rsidR="006330A4" w:rsidRPr="00D96EE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D96EE8">
              <w:rPr>
                <w:rFonts w:cstheme="minorHAnsi" w:hAnsiTheme="minorHAnsi" w:asciiTheme="minorHAnsi"/>
                <w:sz w:val="18"/>
                <w:szCs w:val="18"/>
              </w:rPr>
              <w:t>1.224</w:t>
            </w:r>
            <w:r w:rsidR="00D96EE8" w:rsidRPr="00D96EE8">
              <w:rPr>
                <w:rFonts w:cstheme="minorHAnsi" w:hAnsiTheme="minorHAnsi" w:asciiTheme="minorHAnsi"/>
                <w:sz w:val="18"/>
                <w:szCs w:val="18"/>
              </w:rPr>
              <w:t>.780,</w:t>
            </w:r>
            <w:r w:rsidRPr="00D96EE8">
              <w:rPr>
                <w:rFonts w:cstheme="minorHAnsi" w:hAnsiTheme="minorHAnsi" w:asciiTheme="minorHAnsi"/>
                <w:sz w:val="18"/>
                <w:szCs w:val="18"/>
              </w:rPr>
              <w:t>18</w:t>
            </w:r>
          </w:p>
        </w:tc>
        <w:tc>
          <w:tcPr>
            <w:tcW w:type="pct" w:w="471"/>
          </w:tcPr>
          <w:p w14:textId="77777777" w14:paraId="2D860E3D" w:rsidRDefault="00EA766A" w:rsidP="008057D7" w:rsidR="00EA766A">
            <w:pPr>
              <w:pStyle w:val="Bezproreda"/>
              <w:rPr>
                <w:rFonts w:hAnsi="Times New Roman" w:ascii="Times New Roman"/>
              </w:rPr>
            </w:pPr>
          </w:p>
          <w:p w14:textId="5FCFF5B0" w14:paraId="59651233" w:rsidRDefault="00EA766A" w:rsidP="008057D7" w:rsidR="006330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</w:t>
            </w:r>
            <w:r w:rsidRPr="00EA766A">
              <w:rPr>
                <w:rFonts w:hAnsi="Times New Roman" w:ascii="Times New Roman"/>
                <w:sz w:val="20"/>
                <w:szCs w:val="20"/>
              </w:rPr>
              <w:t>oprinos</w:t>
            </w:r>
            <w:r>
              <w:rPr>
                <w:rFonts w:hAnsi="Times New Roman" w:ascii="Times New Roman"/>
                <w:sz w:val="20"/>
                <w:szCs w:val="20"/>
              </w:rPr>
              <w:t>i</w:t>
            </w:r>
          </w:p>
          <w:p w14:textId="517F827A" w14:paraId="62A06AFF" w:rsidRDefault="00EA766A" w:rsidP="008057D7" w:rsidR="00EA766A" w:rsidRPr="00EA766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766A">
              <w:rPr>
                <w:rFonts w:hAnsi="Times New Roman" w:ascii="Times New Roman"/>
                <w:sz w:val="20"/>
                <w:szCs w:val="20"/>
              </w:rPr>
              <w:t>porez na doh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  <w:tr w14:textId="77777777" w14:paraId="0B5034BE" w:rsidTr="00D96EE8" w:rsidR="00B5326E" w:rsidRPr="00B40BEB">
        <w:trPr>
          <w:trHeight w:val="423"/>
          <w:jc w:val="center"/>
        </w:trPr>
        <w:tc>
          <w:tcPr>
            <w:tcW w:type="pct" w:w="389"/>
          </w:tcPr>
          <w:p w14:textId="57B074C3" w14:paraId="07C5070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4CAA2D05" w14:paraId="2CAB482C" w:rsidRDefault="006330A4" w:rsidP="008057D7" w:rsidR="006330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1"/>
          </w:tcPr>
          <w:p w14:textId="77777777" w14:paraId="41FC956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14:textId="77777777" w14:paraId="11FC6CF5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0"/>
          </w:tcPr>
          <w:p w14:textId="77777777" w14:paraId="1BECB2FF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14:textId="77777777" w14:paraId="629B98C2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14:textId="77777777" w14:paraId="06402631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71"/>
          </w:tcPr>
          <w:p w14:textId="77777777" w14:paraId="6605E5DD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19B92D12" w:rsidTr="00D96EE8" w:rsidR="00B5326E" w:rsidRPr="00B40BEB">
        <w:trPr>
          <w:trHeight w:val="542"/>
          <w:jc w:val="center"/>
        </w:trPr>
        <w:tc>
          <w:tcPr>
            <w:tcW w:type="pct" w:w="389"/>
          </w:tcPr>
          <w:p w14:textId="77777777" w14:paraId="1F040E41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9A3940C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</w:tcPr>
          <w:p w14:textId="41382FBF" w14:paraId="137398A8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1"/>
          </w:tcPr>
          <w:p w14:textId="77777777" w14:paraId="54B42817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0"/>
          </w:tcPr>
          <w:p w14:textId="77777777" w14:paraId="1E72EA00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0"/>
          </w:tcPr>
          <w:p w14:textId="77777777" w14:paraId="3987CE34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14:textId="77777777" w14:paraId="29FE7051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14:textId="77777777" w14:paraId="21279B95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71"/>
          </w:tcPr>
          <w:p w14:textId="77777777" w14:paraId="078879E6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002CE13"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14:textId="088EFBE9" w14:paraId="36A89422" w:rsidRDefault="00D96EE8" w:rsidP="00D96EE8" w:rsidR="006330A4" w:rsidRPr="00D96E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8"/>
          <w:szCs w:val="28"/>
        </w:rPr>
      </w:pPr>
      <w:r w:rsidRPr="00D96EE8">
        <w:rPr>
          <w:rFonts w:hAnsi="Times New Roman" w:ascii="Times New Roman"/>
          <w:b/>
          <w:sz w:val="28"/>
          <w:szCs w:val="28"/>
        </w:rPr>
        <w:t>VIŠI ISPLATNI RED</w:t>
      </w:r>
    </w:p>
    <w:p w14:textId="77777777" w14:paraId="7C479F1C" w:rsidRDefault="006330A4" w:rsidP="006330A4" w:rsidR="006330A4" w:rsidRPr="00D96EE8">
      <w:pPr>
        <w:pStyle w:val="Bezproreda"/>
        <w:ind w:left="1080"/>
        <w:rPr>
          <w:rFonts w:hAnsi="Times New Roman" w:ascii="Times New Roman"/>
          <w:b/>
          <w:sz w:val="28"/>
          <w:szCs w:val="28"/>
        </w:rPr>
      </w:pPr>
    </w:p>
    <w:tbl>
      <w:tblPr>
        <w:tblpPr w:tblpY="1" w:tblpXSpec="center" w:vertAnchor="text" w:rightFromText="180" w:leftFromText="180"/>
        <w:tblOverlap w:val="never"/>
        <w:tblW w:type="pct" w:w="60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1506"/>
        <w:gridCol w:w="1426"/>
        <w:gridCol w:w="1616"/>
        <w:gridCol w:w="1243"/>
        <w:gridCol w:w="1439"/>
        <w:gridCol w:w="1290"/>
        <w:gridCol w:w="1413"/>
      </w:tblGrid>
      <w:tr w14:textId="77777777" w14:paraId="23083DA4" w:rsidTr="00ED23A5" w:rsidR="002E5993" w:rsidRPr="00B40BEB">
        <w:trPr>
          <w:jc w:val="center"/>
        </w:trPr>
        <w:tc>
          <w:tcPr>
            <w:tcW w:type="pct" w:w="556"/>
            <w:vAlign w:val="center"/>
          </w:tcPr>
          <w:p w14:textId="77777777" w14:paraId="62AFEF4E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74"/>
            <w:vAlign w:val="center"/>
          </w:tcPr>
          <w:p w14:textId="77777777" w14:paraId="127C602D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38"/>
            <w:vAlign w:val="center"/>
          </w:tcPr>
          <w:p w14:textId="77777777" w14:paraId="488253D9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3"/>
            <w:vAlign w:val="center"/>
          </w:tcPr>
          <w:p w14:textId="77777777" w14:paraId="4AD779D5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6"/>
            <w:vAlign w:val="center"/>
          </w:tcPr>
          <w:p w14:textId="77777777" w14:paraId="4769BD97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44"/>
            <w:vAlign w:val="center"/>
          </w:tcPr>
          <w:p w14:textId="77777777" w14:paraId="3E9B2232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7"/>
            <w:vAlign w:val="center"/>
          </w:tcPr>
          <w:p w14:textId="77777777" w14:paraId="607BB7EC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054BB7D3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3"/>
            <w:vAlign w:val="center"/>
          </w:tcPr>
          <w:p w14:textId="77777777" w14:paraId="44D7BA05" w:rsidRDefault="006330A4" w:rsidP="008057D7" w:rsidR="006330A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26606452" w:rsidTr="00ED23A5" w:rsidR="002E5993" w:rsidRPr="00B40BEB">
        <w:trPr>
          <w:jc w:val="center"/>
        </w:trPr>
        <w:tc>
          <w:tcPr>
            <w:tcW w:type="pct" w:w="556"/>
          </w:tcPr>
          <w:p w14:textId="61540598" w14:paraId="0E317EAB" w:rsidRDefault="00D96EE8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</w:t>
            </w:r>
          </w:p>
          <w:p w14:textId="77777777" w14:paraId="1BD5218B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4"/>
          </w:tcPr>
          <w:p w14:textId="77777777" w14:paraId="501FFF58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REPUBLIKA</w:t>
            </w:r>
          </w:p>
          <w:p w14:textId="77777777" w14:paraId="7693B738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HRVATSKA,</w:t>
            </w:r>
          </w:p>
          <w:p w14:textId="77777777" w14:paraId="1BE8E0E6" w:rsidRDefault="00D96EE8" w:rsidP="00D96EE8" w:rsidR="00D96EE8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Min.Finan.</w:t>
            </w:r>
          </w:p>
          <w:p w14:textId="50088D47" w14:paraId="5A74868B" w:rsidRDefault="00D96EE8" w:rsidP="00D96EE8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Porezna uprava</w:t>
            </w:r>
          </w:p>
        </w:tc>
        <w:tc>
          <w:tcPr>
            <w:tcW w:type="pct" w:w="638"/>
          </w:tcPr>
          <w:p w14:textId="61D00BBF" w14:paraId="435A736A" w:rsidRDefault="00D96EE8" w:rsidP="008057D7" w:rsidR="006330A4" w:rsidRPr="00D96EE8">
            <w:pPr>
              <w:pStyle w:val="Bezproreda"/>
              <w:rPr>
                <w:rFonts w:hAnsi="Times New Roman" w:ascii="Times New Roman"/>
              </w:rPr>
            </w:pPr>
            <w:r w:rsidRPr="00D96EE8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23"/>
          </w:tcPr>
          <w:p w14:textId="77777777" w14:paraId="710BDD58" w:rsidRDefault="00D96EE8" w:rsidP="00D96EE8" w:rsidR="00D96EE8" w:rsidRPr="00D96E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96EE8">
              <w:rPr>
                <w:rFonts w:hAnsi="Times New Roman" w:ascii="Times New Roman"/>
                <w:sz w:val="24"/>
                <w:szCs w:val="24"/>
              </w:rPr>
              <w:t>ŽDO</w:t>
            </w:r>
          </w:p>
          <w:p w14:textId="6F377FC3" w14:paraId="000A7916" w:rsidRDefault="00D96EE8" w:rsidP="00D96EE8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96EE8">
              <w:rPr>
                <w:rFonts w:hAnsi="Times New Roman" w:ascii="Times New Roman"/>
                <w:sz w:val="24"/>
                <w:szCs w:val="24"/>
              </w:rPr>
              <w:t xml:space="preserve">Karlovac  </w:t>
            </w:r>
          </w:p>
        </w:tc>
        <w:tc>
          <w:tcPr>
            <w:tcW w:type="pct" w:w="556"/>
          </w:tcPr>
          <w:p w14:textId="1E4CD10D" w14:paraId="2CD3F0B9" w:rsidRDefault="00D96EE8" w:rsidP="008057D7" w:rsidR="006330A4" w:rsidRPr="00D96EE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186.183,33</w:t>
            </w:r>
          </w:p>
        </w:tc>
        <w:tc>
          <w:tcPr>
            <w:tcW w:type="pct" w:w="644"/>
          </w:tcPr>
          <w:p w14:textId="77777777" w14:paraId="6014F57D" w:rsidRDefault="00BC4F8B" w:rsidP="008057D7" w:rsid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porezi,javna</w:t>
            </w:r>
          </w:p>
          <w:p w14:textId="5A8A00D8" w14:paraId="59C6B7BB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davanja </w:t>
            </w:r>
          </w:p>
        </w:tc>
        <w:tc>
          <w:tcPr>
            <w:tcW w:type="pct" w:w="577"/>
          </w:tcPr>
          <w:p w14:textId="4C44A5CC" w14:paraId="37837632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186.183,33</w:t>
            </w:r>
          </w:p>
        </w:tc>
        <w:tc>
          <w:tcPr>
            <w:tcW w:type="pct" w:w="633"/>
          </w:tcPr>
          <w:p w14:textId="77777777" w14:paraId="2A6AE30C" w:rsidRDefault="00BC4F8B" w:rsidP="00BC4F8B" w:rsidR="00BC4F8B" w:rsidRPr="00BC4F8B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porezi,javna</w:t>
            </w:r>
          </w:p>
          <w:p w14:textId="77777777" w14:paraId="3090DF12" w:rsidRDefault="00BC4F8B" w:rsidP="00BC4F8B" w:rsidR="006330A4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davanja</w:t>
            </w:r>
            <w:r>
              <w:rPr>
                <w:rFonts w:hAnsi="Times New Roman" w:ascii="Times New Roman"/>
              </w:rPr>
              <w:t>,</w:t>
            </w:r>
          </w:p>
          <w:p w14:textId="353BF5CD" w14:paraId="495A4045" w:rsidRDefault="00BC4F8B" w:rsidP="00BC4F8B" w:rsidR="00BC4F8B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14:textId="77777777" w14:paraId="55F90616" w:rsidTr="00ED23A5" w:rsidR="002E5993" w:rsidRPr="00B40BEB">
        <w:trPr>
          <w:trHeight w:val="688"/>
          <w:jc w:val="center"/>
        </w:trPr>
        <w:tc>
          <w:tcPr>
            <w:tcW w:type="pct" w:w="556"/>
          </w:tcPr>
          <w:p w14:textId="49E9B420" w14:paraId="5AF55BAE" w:rsidRDefault="00BC4F8B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674"/>
          </w:tcPr>
          <w:p w14:textId="77777777" w14:paraId="304AF235" w:rsidRDefault="00BC4F8B" w:rsidP="008057D7" w:rsidR="00BC4F8B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 xml:space="preserve">MINJON </w:t>
            </w:r>
          </w:p>
          <w:p w14:textId="535F411E" w14:paraId="11CAFD67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d.o.o.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638"/>
          </w:tcPr>
          <w:p w14:textId="3E18D187" w14:paraId="33680E11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85771310260</w:t>
            </w:r>
          </w:p>
        </w:tc>
        <w:tc>
          <w:tcPr>
            <w:tcW w:type="pct" w:w="723"/>
          </w:tcPr>
          <w:p w14:textId="77777777" w14:paraId="592AF0A6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Valpovo.</w:t>
            </w:r>
          </w:p>
          <w:p w14:textId="102CD509" w14:paraId="39F07E1D" w:rsidRDefault="00BC4F8B" w:rsidP="008057D7" w:rsidR="00BC4F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C4F8B">
              <w:rPr>
                <w:rFonts w:hAnsi="Times New Roman" w:ascii="Times New Roman"/>
              </w:rPr>
              <w:t>D.</w:t>
            </w:r>
            <w:r>
              <w:rPr>
                <w:rFonts w:hAnsi="Times New Roman" w:ascii="Times New Roman"/>
              </w:rPr>
              <w:t>Sutarića8</w:t>
            </w:r>
          </w:p>
        </w:tc>
        <w:tc>
          <w:tcPr>
            <w:tcW w:type="pct" w:w="556"/>
          </w:tcPr>
          <w:p w14:textId="36B4D525" w14:paraId="5A22F381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35.802,84</w:t>
            </w:r>
          </w:p>
        </w:tc>
        <w:tc>
          <w:tcPr>
            <w:tcW w:type="pct" w:w="644"/>
          </w:tcPr>
          <w:p w14:textId="3C3860C5" w14:paraId="05A25FE6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</w:t>
            </w:r>
            <w:r w:rsidRPr="00BC4F8B">
              <w:rPr>
                <w:rFonts w:hAnsi="Times New Roman" w:ascii="Times New Roman"/>
              </w:rPr>
              <w:t>jerodostojna</w:t>
            </w:r>
          </w:p>
          <w:p w14:textId="3D1B04D9" w14:paraId="09E474F5" w:rsidRDefault="00BC4F8B" w:rsidP="008057D7" w:rsidR="00BC4F8B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</w:t>
            </w:r>
            <w:r w:rsidRPr="00BC4F8B">
              <w:rPr>
                <w:rFonts w:hAnsi="Times New Roman" w:ascii="Times New Roman"/>
              </w:rPr>
              <w:t>sprava</w:t>
            </w:r>
            <w:r w:rsidR="002E5993">
              <w:rPr>
                <w:rFonts w:hAnsi="Times New Roman" w:ascii="Times New Roman"/>
              </w:rPr>
              <w:t>,</w:t>
            </w:r>
          </w:p>
        </w:tc>
        <w:tc>
          <w:tcPr>
            <w:tcW w:type="pct" w:w="577"/>
          </w:tcPr>
          <w:p w14:textId="3DB8A20B" w14:paraId="1C678D5C" w:rsidRDefault="00BC4F8B" w:rsidP="008057D7" w:rsidR="006330A4" w:rsidRPr="00BC4F8B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35.802,84</w:t>
            </w:r>
          </w:p>
        </w:tc>
        <w:tc>
          <w:tcPr>
            <w:tcW w:type="pct" w:w="633"/>
          </w:tcPr>
          <w:p w14:textId="77777777" w14:paraId="7521659C" w:rsidRDefault="00BC4F8B" w:rsidP="00BC4F8B" w:rsidR="00BC4F8B" w:rsidRPr="00BC4F8B">
            <w:pPr>
              <w:pStyle w:val="Bezproreda"/>
              <w:rPr>
                <w:rFonts w:hAnsi="Times New Roman" w:ascii="Times New Roman"/>
              </w:rPr>
            </w:pPr>
            <w:r w:rsidRPr="00BC4F8B">
              <w:rPr>
                <w:rFonts w:hAnsi="Times New Roman" w:ascii="Times New Roman"/>
              </w:rPr>
              <w:t>vjerodostojna</w:t>
            </w:r>
          </w:p>
          <w:p w14:textId="4B1A69A5" w14:paraId="4BA6B84C" w:rsidRDefault="00B30007" w:rsidP="00BC4F8B" w:rsidR="006330A4" w:rsidRPr="00BC4F8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isprava,</w:t>
            </w:r>
          </w:p>
        </w:tc>
      </w:tr>
      <w:tr w14:textId="77777777" w14:paraId="73A8585E" w:rsidTr="00ED23A5" w:rsidR="002E5993" w:rsidRPr="00B40BEB">
        <w:trPr>
          <w:trHeight w:val="556"/>
          <w:jc w:val="center"/>
        </w:trPr>
        <w:tc>
          <w:tcPr>
            <w:tcW w:type="pct" w:w="556"/>
          </w:tcPr>
          <w:p w14:textId="3F70EE7B" w14:paraId="4D6B68F6" w:rsidRDefault="00B3000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0007">
              <w:rPr>
                <w:rFonts w:hAnsi="Times New Roman" w:ascii="Times New Roman"/>
              </w:rPr>
              <w:t>24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74"/>
          </w:tcPr>
          <w:p w14:textId="77777777" w14:paraId="5CE7462A" w:rsidRDefault="00B30007" w:rsidP="008057D7" w:rsidR="006330A4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FINANCIJSKA</w:t>
            </w:r>
          </w:p>
          <w:p w14:textId="15011D8A" w14:paraId="2CA67F95" w:rsidRDefault="00B30007" w:rsidP="008057D7" w:rsidR="00B30007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AGENCIJA</w:t>
            </w:r>
          </w:p>
        </w:tc>
        <w:tc>
          <w:tcPr>
            <w:tcW w:type="pct" w:w="638"/>
          </w:tcPr>
          <w:p w14:textId="13135D0D" w14:paraId="0A794548" w:rsidRDefault="00B30007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723"/>
          </w:tcPr>
          <w:p w14:textId="3BC93AE5" w14:paraId="69639FF0" w:rsidRDefault="00B30007" w:rsidP="008057D7" w:rsidR="00B30007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 xml:space="preserve">Zagreb,Ul.grada, </w:t>
            </w:r>
            <w:r>
              <w:rPr>
                <w:rFonts w:hAnsi="Times New Roman" w:ascii="Times New Roman"/>
                <w:sz w:val="20"/>
                <w:szCs w:val="20"/>
              </w:rPr>
              <w:t>Vukovora 70</w:t>
            </w:r>
          </w:p>
        </w:tc>
        <w:tc>
          <w:tcPr>
            <w:tcW w:type="pct" w:w="556"/>
          </w:tcPr>
          <w:p w14:textId="31E52FB2" w14:paraId="2DFBB0A7" w:rsidRDefault="00B30007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</w:rPr>
              <w:t>4.154,93</w:t>
            </w:r>
          </w:p>
        </w:tc>
        <w:tc>
          <w:tcPr>
            <w:tcW w:type="pct" w:w="644"/>
          </w:tcPr>
          <w:p w14:textId="77777777" w14:paraId="253FAECF" w:rsidRDefault="00B30007" w:rsidP="00B30007" w:rsidR="00B30007" w:rsidRPr="00B30007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</w:rPr>
              <w:t>vjerodostojna</w:t>
            </w:r>
          </w:p>
          <w:p w14:textId="05531965" w14:paraId="2BB4B0D0" w:rsidRDefault="002E5993" w:rsidP="00B3000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isprava,</w:t>
            </w:r>
          </w:p>
        </w:tc>
        <w:tc>
          <w:tcPr>
            <w:tcW w:type="pct" w:w="577"/>
          </w:tcPr>
          <w:p w14:textId="241B1682" w14:paraId="4DEFF39A" w:rsidRDefault="00B30007" w:rsidP="008057D7" w:rsidR="006330A4" w:rsidRPr="00B30007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</w:rPr>
              <w:t>4.154,93</w:t>
            </w:r>
          </w:p>
        </w:tc>
        <w:tc>
          <w:tcPr>
            <w:tcW w:type="pct" w:w="633"/>
          </w:tcPr>
          <w:p w14:textId="77777777" w14:paraId="71EEDB51" w:rsidRDefault="00B30007" w:rsidP="00B30007" w:rsidR="00B30007" w:rsidRPr="00B30007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</w:rPr>
              <w:t>vjerodostojna</w:t>
            </w:r>
          </w:p>
          <w:p w14:textId="00F1D489" w14:paraId="09614533" w:rsidRDefault="002E5993" w:rsidP="00B3000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isprava.</w:t>
            </w:r>
          </w:p>
        </w:tc>
      </w:tr>
      <w:tr w14:textId="77777777" w14:paraId="78284A83" w:rsidTr="00ED23A5" w:rsidR="002E5993" w:rsidRPr="00B40BEB">
        <w:trPr>
          <w:trHeight w:val="564"/>
          <w:jc w:val="center"/>
        </w:trPr>
        <w:tc>
          <w:tcPr>
            <w:tcW w:type="pct" w:w="556"/>
          </w:tcPr>
          <w:p w14:textId="12E9980A" w14:paraId="1C52F9BF" w:rsidRDefault="00B3000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674"/>
          </w:tcPr>
          <w:p w14:textId="77777777" w14:paraId="6AD50D0B" w:rsidRDefault="00B30007" w:rsidP="008057D7" w:rsidR="006330A4" w:rsidRPr="00B300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 xml:space="preserve">KARMES </w:t>
            </w:r>
          </w:p>
          <w:p w14:textId="0A62516A" w14:paraId="3643E7EF" w:rsidRDefault="00B30007" w:rsidP="008057D7" w:rsidR="00B30007" w:rsidRPr="00B30007">
            <w:pPr>
              <w:pStyle w:val="Bezproreda"/>
              <w:rPr>
                <w:rFonts w:hAnsi="Times New Roman" w:ascii="Times New Roman"/>
              </w:rPr>
            </w:pPr>
            <w:r w:rsidRPr="00B30007">
              <w:rPr>
                <w:rFonts w:hAnsi="Times New Roman" w:ascii="Times New Roman"/>
                <w:sz w:val="20"/>
                <w:szCs w:val="20"/>
              </w:rPr>
              <w:t>d.o.o.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638"/>
          </w:tcPr>
          <w:p w14:textId="42F2E0F2" w14:paraId="6625839B" w:rsidRDefault="00B30007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 w:rsidRPr="002E5993">
              <w:rPr>
                <w:rFonts w:hAnsi="Times New Roman" w:ascii="Times New Roman"/>
              </w:rPr>
              <w:t>83608255146</w:t>
            </w:r>
          </w:p>
        </w:tc>
        <w:tc>
          <w:tcPr>
            <w:tcW w:type="pct" w:w="723"/>
          </w:tcPr>
          <w:p w14:textId="77777777" w14:paraId="3F10493A" w:rsidRDefault="00B30007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Karlovac,Donje</w:t>
            </w:r>
          </w:p>
          <w:p w14:textId="2289ADB6" w14:paraId="4836AB99" w:rsidRDefault="00B30007" w:rsidP="008057D7" w:rsidR="00B30007" w:rsidRPr="00B300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Mekušje 28</w:t>
            </w:r>
          </w:p>
        </w:tc>
        <w:tc>
          <w:tcPr>
            <w:tcW w:type="pct" w:w="556"/>
          </w:tcPr>
          <w:p w14:textId="16D9DB96" w14:paraId="7461E1B3" w:rsidRDefault="00B3000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6.050,00</w:t>
            </w:r>
          </w:p>
        </w:tc>
        <w:tc>
          <w:tcPr>
            <w:tcW w:type="pct" w:w="644"/>
          </w:tcPr>
          <w:p w14:textId="77777777" w14:paraId="7B8ED634" w:rsidRDefault="00B30007" w:rsidP="00B30007" w:rsidR="00B30007" w:rsidRPr="00B300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0007">
              <w:rPr>
                <w:rFonts w:hAnsi="Times New Roman" w:ascii="Times New Roman"/>
                <w:sz w:val="24"/>
                <w:szCs w:val="24"/>
              </w:rPr>
              <w:t>vjerodostojna</w:t>
            </w:r>
          </w:p>
          <w:p w14:textId="32A773A2" w14:paraId="6A1C770D" w:rsidRDefault="002E5993" w:rsidP="00B3000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isprava,</w:t>
            </w:r>
          </w:p>
        </w:tc>
        <w:tc>
          <w:tcPr>
            <w:tcW w:type="pct" w:w="577"/>
          </w:tcPr>
          <w:p w14:textId="1B26229B" w14:paraId="611024A2" w:rsidRDefault="00B3000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30007">
              <w:rPr>
                <w:rFonts w:hAnsi="Times New Roman" w:ascii="Times New Roman"/>
                <w:sz w:val="24"/>
                <w:szCs w:val="24"/>
              </w:rPr>
              <w:t>6.050,00</w:t>
            </w:r>
          </w:p>
        </w:tc>
        <w:tc>
          <w:tcPr>
            <w:tcW w:type="pct" w:w="633"/>
          </w:tcPr>
          <w:p w14:textId="77777777" w14:paraId="29556143" w:rsidRDefault="00B30007" w:rsidP="00B30007" w:rsidR="00B30007" w:rsidRPr="002E5993">
            <w:pPr>
              <w:pStyle w:val="Bezproreda"/>
              <w:rPr>
                <w:rFonts w:hAnsi="Times New Roman" w:ascii="Times New Roman"/>
              </w:rPr>
            </w:pPr>
            <w:r w:rsidRPr="002E5993">
              <w:rPr>
                <w:rFonts w:hAnsi="Times New Roman" w:ascii="Times New Roman"/>
              </w:rPr>
              <w:t>vjerodostojna</w:t>
            </w:r>
          </w:p>
          <w:p w14:textId="7D22C7BF" w14:paraId="435A3ECE" w:rsidRDefault="00B30007" w:rsidP="00B3000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E5993">
              <w:rPr>
                <w:rFonts w:hAnsi="Times New Roman" w:ascii="Times New Roman"/>
              </w:rPr>
              <w:t>isprava,</w:t>
            </w:r>
          </w:p>
        </w:tc>
      </w:tr>
      <w:tr w14:textId="77777777" w14:paraId="1F769195" w:rsidTr="00ED23A5" w:rsidR="002E5993" w:rsidRPr="00B40BEB">
        <w:trPr>
          <w:trHeight w:val="686"/>
          <w:jc w:val="center"/>
        </w:trPr>
        <w:tc>
          <w:tcPr>
            <w:tcW w:type="pct" w:w="556"/>
          </w:tcPr>
          <w:p w14:textId="7EA2F0BC" w14:paraId="3CBF7016" w:rsidRDefault="002E5993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pct" w:w="674"/>
          </w:tcPr>
          <w:p w14:textId="77777777" w14:paraId="655F55D3" w:rsidRDefault="002E5993" w:rsidP="008057D7" w:rsidR="006330A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2E5993">
              <w:rPr>
                <w:rFonts w:hAnsi="Times New Roman" w:ascii="Times New Roman"/>
                <w:sz w:val="18"/>
                <w:szCs w:val="18"/>
              </w:rPr>
              <w:t>PIK VRBOVEC</w:t>
            </w:r>
          </w:p>
          <w:p w14:textId="6EA97232" w14:paraId="173BD66F" w:rsidRDefault="002E5993" w:rsidP="008057D7" w:rsidR="002E5993" w:rsidRPr="002E599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MESNA INDUSTRIJA d.d</w:t>
            </w:r>
          </w:p>
        </w:tc>
        <w:tc>
          <w:tcPr>
            <w:tcW w:type="pct" w:w="638"/>
          </w:tcPr>
          <w:p w14:textId="758EE4FE" w14:paraId="6D9E1D04" w:rsidRDefault="002E5993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 w:rsidRPr="002E5993">
              <w:rPr>
                <w:rFonts w:hAnsi="Times New Roman" w:ascii="Times New Roman"/>
              </w:rPr>
              <w:t>78909170415</w:t>
            </w:r>
          </w:p>
        </w:tc>
        <w:tc>
          <w:tcPr>
            <w:tcW w:type="pct" w:w="723"/>
          </w:tcPr>
          <w:p w14:textId="77777777" w14:paraId="4B9759FC" w:rsidRDefault="002E5993" w:rsidP="008057D7" w:rsid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Vrbovec,</w:t>
            </w:r>
          </w:p>
          <w:p w14:textId="13407788" w14:paraId="65CC013C" w:rsidRDefault="002E5993" w:rsidP="008057D7" w:rsidR="002E5993" w:rsidRPr="002E599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Zagrebačka 148</w:t>
            </w:r>
          </w:p>
        </w:tc>
        <w:tc>
          <w:tcPr>
            <w:tcW w:type="pct" w:w="556"/>
          </w:tcPr>
          <w:p w14:textId="2B3665C3" w14:paraId="5E585275" w:rsidRDefault="002E5993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E5993">
              <w:rPr>
                <w:rFonts w:hAnsi="Times New Roman" w:ascii="Times New Roman"/>
              </w:rPr>
              <w:t>248.923,</w:t>
            </w: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2E5993">
              <w:rPr>
                <w:rFonts w:hAnsi="Times New Roman" w:ascii="Times New Roman"/>
              </w:rPr>
              <w:t>4</w:t>
            </w:r>
          </w:p>
        </w:tc>
        <w:tc>
          <w:tcPr>
            <w:tcW w:type="pct" w:w="644"/>
          </w:tcPr>
          <w:p w14:textId="456DAD2E" w14:paraId="09347384" w:rsidRDefault="002E5993" w:rsidP="008057D7" w:rsidR="006330A4" w:rsidRPr="002E599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E5993">
              <w:rPr>
                <w:rFonts w:hAnsi="Times New Roman" w:ascii="Times New Roman"/>
                <w:sz w:val="20"/>
                <w:szCs w:val="20"/>
              </w:rPr>
              <w:t xml:space="preserve">ovršna isprava, </w:t>
            </w:r>
          </w:p>
          <w:p w14:textId="5004D0C2" w14:paraId="0AED68DB" w:rsidRDefault="002E5993" w:rsidP="008057D7" w:rsidR="002E5993" w:rsidRPr="002E599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E5993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9787093" w14:paraId="7D602F69" w:rsidRDefault="002E5993" w:rsidP="008057D7" w:rsidR="002E599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E5993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40729B83" w14:paraId="6E07D856" w:rsidRDefault="002E5993" w:rsidP="008057D7" w:rsidR="006330A4" w:rsidRPr="002E5993">
            <w:pPr>
              <w:pStyle w:val="Bezproreda"/>
              <w:rPr>
                <w:rFonts w:hAnsi="Times New Roman" w:ascii="Times New Roman"/>
              </w:rPr>
            </w:pPr>
            <w:r w:rsidRPr="002E5993">
              <w:rPr>
                <w:rFonts w:hAnsi="Times New Roman" w:ascii="Times New Roman"/>
              </w:rPr>
              <w:t>248.923,24</w:t>
            </w:r>
          </w:p>
        </w:tc>
        <w:tc>
          <w:tcPr>
            <w:tcW w:type="pct" w:w="633"/>
          </w:tcPr>
          <w:p w14:textId="30F5F1D2" w14:paraId="54AD3F1F" w:rsidRDefault="002E5993" w:rsidP="002E5993" w:rsidR="002E5993" w:rsidRPr="002E599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  <w:r w:rsidRPr="002E5993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77777777" w14:paraId="155B5AD6" w:rsidRDefault="002E5993" w:rsidP="002E5993" w:rsidR="002E5993" w:rsidRPr="002E599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E5993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6CB87DA9" w14:paraId="3E034B8F" w:rsidRDefault="002E5993" w:rsidP="002E5993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E5993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7977F122" w:rsidTr="00ED23A5" w:rsidR="002E5993" w:rsidRPr="00B40BEB">
        <w:trPr>
          <w:trHeight w:val="694"/>
          <w:jc w:val="center"/>
        </w:trPr>
        <w:tc>
          <w:tcPr>
            <w:tcW w:type="pct" w:w="556"/>
          </w:tcPr>
          <w:p w14:textId="66EF551D" w14:paraId="22BBB26F" w:rsidRDefault="00A0160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pct" w:w="674"/>
          </w:tcPr>
          <w:p w14:textId="632517F3" w14:paraId="15B913BC" w:rsidRDefault="00A0160E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0160E">
              <w:rPr>
                <w:rFonts w:hAnsi="Times New Roman" w:ascii="Times New Roman"/>
                <w:sz w:val="20"/>
                <w:szCs w:val="20"/>
              </w:rPr>
              <w:t>GRAD KARLOVAC</w:t>
            </w:r>
          </w:p>
        </w:tc>
        <w:tc>
          <w:tcPr>
            <w:tcW w:type="pct" w:w="638"/>
          </w:tcPr>
          <w:p w14:textId="2C5B71B3" w14:paraId="7836CABE" w:rsidRDefault="00A0160E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A0160E">
              <w:rPr>
                <w:rFonts w:hAnsi="Times New Roman" w:ascii="Times New Roman"/>
              </w:rPr>
              <w:t>25654647153</w:t>
            </w:r>
          </w:p>
        </w:tc>
        <w:tc>
          <w:tcPr>
            <w:tcW w:type="pct" w:w="723"/>
          </w:tcPr>
          <w:p w14:textId="2B151FAA" w14:paraId="3F4DE9F5" w:rsidRDefault="0036699D" w:rsidP="008057D7" w:rsidR="0036699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Karlovac</w:t>
            </w:r>
          </w:p>
          <w:p w14:textId="796954AF" w14:paraId="690CC4BF" w:rsidRDefault="00A0160E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A0160E">
              <w:rPr>
                <w:rFonts w:hAnsi="Times New Roman" w:ascii="Times New Roman"/>
              </w:rPr>
              <w:t>Banjavčićeva 9</w:t>
            </w:r>
          </w:p>
        </w:tc>
        <w:tc>
          <w:tcPr>
            <w:tcW w:type="pct" w:w="556"/>
          </w:tcPr>
          <w:p w14:textId="14470226" w14:paraId="29E4B89E" w:rsidRDefault="00A0160E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A0160E">
              <w:rPr>
                <w:rFonts w:hAnsi="Times New Roman" w:ascii="Times New Roman"/>
              </w:rPr>
              <w:t>4.818,85</w:t>
            </w:r>
          </w:p>
        </w:tc>
        <w:tc>
          <w:tcPr>
            <w:tcW w:type="pct" w:w="644"/>
          </w:tcPr>
          <w:p w14:textId="370DE213" w14:paraId="468B4816" w:rsidRDefault="00A0160E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0160E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314B8C91" w14:paraId="685940CB" w:rsidRDefault="00A0160E" w:rsidP="008057D7" w:rsidR="006330A4" w:rsidRPr="00A0160E">
            <w:pPr>
              <w:pStyle w:val="Bezproreda"/>
              <w:rPr>
                <w:rFonts w:hAnsi="Times New Roman" w:ascii="Times New Roman"/>
              </w:rPr>
            </w:pPr>
            <w:r w:rsidRPr="00A0160E">
              <w:rPr>
                <w:rFonts w:hAnsi="Times New Roman" w:ascii="Times New Roman"/>
              </w:rPr>
              <w:t>4.818,85</w:t>
            </w:r>
          </w:p>
        </w:tc>
        <w:tc>
          <w:tcPr>
            <w:tcW w:type="pct" w:w="633"/>
          </w:tcPr>
          <w:p w14:textId="7401C30A" w14:paraId="43178C8E" w:rsidRDefault="00A0160E" w:rsidP="008057D7" w:rsidR="006330A4" w:rsidRPr="00A0160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0160E">
              <w:rPr>
                <w:rFonts w:hAnsi="Times New Roman" w:ascii="Times New Roman"/>
                <w:sz w:val="20"/>
                <w:szCs w:val="20"/>
              </w:rPr>
              <w:t>ovršna isprav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</w:tr>
      <w:tr w14:textId="77777777" w14:paraId="175F9F14" w:rsidTr="00ED23A5" w:rsidR="002E5993" w:rsidRPr="00B40BEB">
        <w:trPr>
          <w:trHeight w:val="575"/>
          <w:jc w:val="center"/>
        </w:trPr>
        <w:tc>
          <w:tcPr>
            <w:tcW w:type="pct" w:w="556"/>
          </w:tcPr>
          <w:p w14:textId="7920F748" w14:paraId="096AA57C" w:rsidRDefault="00A0160E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28</w:t>
            </w:r>
            <w:r w:rsidR="0036699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74"/>
          </w:tcPr>
          <w:p w14:textId="77777777" w14:paraId="717E9FF3" w:rsidRDefault="0036699D" w:rsidP="008057D7" w:rsidR="006330A4" w:rsidRPr="0036699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36699D">
              <w:rPr>
                <w:rFonts w:hAnsi="Times New Roman" w:ascii="Times New Roman"/>
                <w:sz w:val="18"/>
                <w:szCs w:val="18"/>
              </w:rPr>
              <w:t xml:space="preserve">CROATIA </w:t>
            </w:r>
          </w:p>
          <w:p w14:textId="3F434CFB" w14:paraId="5B5B2A89" w:rsidRDefault="0036699D" w:rsidP="008057D7" w:rsidR="0036699D" w:rsidRPr="0036699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699D">
              <w:rPr>
                <w:rFonts w:hAnsi="Times New Roman" w:ascii="Times New Roman"/>
                <w:sz w:val="18"/>
                <w:szCs w:val="18"/>
              </w:rPr>
              <w:t>OSIGURANJE d.d.</w:t>
            </w:r>
          </w:p>
        </w:tc>
        <w:tc>
          <w:tcPr>
            <w:tcW w:type="pct" w:w="638"/>
          </w:tcPr>
          <w:p w14:textId="076D3416" w14:paraId="537BB537" w:rsidRDefault="0036699D" w:rsidP="008057D7" w:rsidR="006330A4" w:rsidRPr="0036699D">
            <w:pPr>
              <w:pStyle w:val="Bezproreda"/>
              <w:rPr>
                <w:rFonts w:hAnsi="Times New Roman" w:ascii="Times New Roman"/>
              </w:rPr>
            </w:pPr>
            <w:r w:rsidRPr="0036699D">
              <w:rPr>
                <w:rFonts w:hAnsi="Times New Roman" w:ascii="Times New Roman"/>
              </w:rPr>
              <w:t>26187994862</w:t>
            </w:r>
          </w:p>
        </w:tc>
        <w:tc>
          <w:tcPr>
            <w:tcW w:type="pct" w:w="723"/>
          </w:tcPr>
          <w:p w14:textId="0E1C11BF" w14:paraId="4BE3EAF4" w:rsidRDefault="0036699D" w:rsidP="008057D7" w:rsidR="006330A4" w:rsidRPr="0036699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V.Jagića 33</w:t>
            </w:r>
          </w:p>
        </w:tc>
        <w:tc>
          <w:tcPr>
            <w:tcW w:type="pct" w:w="556"/>
          </w:tcPr>
          <w:p w14:textId="65E17C7D" w14:paraId="01B962AB" w:rsidRDefault="0036699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6699D">
              <w:rPr>
                <w:rFonts w:hAnsi="Times New Roman" w:ascii="Times New Roman"/>
              </w:rPr>
              <w:t>7.929,01</w:t>
            </w:r>
          </w:p>
        </w:tc>
        <w:tc>
          <w:tcPr>
            <w:tcW w:type="pct" w:w="644"/>
          </w:tcPr>
          <w:p w14:textId="17702F95" w14:paraId="400AED4C" w:rsidRDefault="0036699D" w:rsidP="008057D7" w:rsidR="006330A4" w:rsidRPr="0036699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699D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1B61379C" w14:paraId="7E3E58C5" w:rsidRDefault="0036699D" w:rsidP="0036699D" w:rsidR="006330A4" w:rsidRPr="0036699D">
            <w:pPr>
              <w:pStyle w:val="Bezproreda"/>
              <w:rPr>
                <w:rFonts w:hAnsi="Times New Roman" w:ascii="Times New Roman"/>
              </w:rPr>
            </w:pPr>
            <w:r w:rsidRPr="0036699D">
              <w:rPr>
                <w:rFonts w:hAnsi="Times New Roman" w:ascii="Times New Roman"/>
              </w:rPr>
              <w:t>7.929,01</w:t>
            </w:r>
          </w:p>
        </w:tc>
        <w:tc>
          <w:tcPr>
            <w:tcW w:type="pct" w:w="633"/>
          </w:tcPr>
          <w:p w14:textId="1596D2C7" w14:paraId="38E07E72" w:rsidRDefault="0036699D" w:rsidP="0036699D" w:rsidR="006330A4" w:rsidRPr="0036699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6699D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2F77A119" w:rsidTr="00ED23A5" w:rsidR="002E5993" w:rsidRPr="00B40BEB">
        <w:trPr>
          <w:trHeight w:val="555"/>
          <w:jc w:val="center"/>
        </w:trPr>
        <w:tc>
          <w:tcPr>
            <w:tcW w:type="pct" w:w="556"/>
          </w:tcPr>
          <w:p w14:textId="703A9F4A" w14:paraId="4A667691" w:rsidRDefault="0036699D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674"/>
          </w:tcPr>
          <w:p w14:textId="39511E7B" w14:paraId="57DF6A46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50743C">
              <w:rPr>
                <w:rFonts w:hAnsi="Times New Roman" w:ascii="Times New Roman"/>
              </w:rPr>
              <w:t>LEDO d.d.</w:t>
            </w:r>
          </w:p>
        </w:tc>
        <w:tc>
          <w:tcPr>
            <w:tcW w:type="pct" w:w="638"/>
          </w:tcPr>
          <w:p w14:textId="034DBB24" w14:paraId="30FCD1DA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50743C">
              <w:rPr>
                <w:rFonts w:hAnsi="Times New Roman" w:ascii="Times New Roman"/>
              </w:rPr>
              <w:t>87955947581</w:t>
            </w:r>
          </w:p>
        </w:tc>
        <w:tc>
          <w:tcPr>
            <w:tcW w:type="pct" w:w="723"/>
          </w:tcPr>
          <w:p w14:textId="1DB0F261" w14:paraId="6E0B6A8A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50743C">
              <w:rPr>
                <w:rFonts w:hAnsi="Times New Roman" w:ascii="Times New Roman"/>
              </w:rPr>
              <w:t>Zagreb, Čavićeva 1A</w:t>
            </w:r>
          </w:p>
        </w:tc>
        <w:tc>
          <w:tcPr>
            <w:tcW w:type="pct" w:w="556"/>
          </w:tcPr>
          <w:p w14:textId="1FB3D696" w14:paraId="470321E0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1.645,88</w:t>
            </w:r>
          </w:p>
        </w:tc>
        <w:tc>
          <w:tcPr>
            <w:tcW w:type="pct" w:w="644"/>
          </w:tcPr>
          <w:p w14:textId="77777777" w14:paraId="1984F2D2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1C641A7D" w14:paraId="5E375E06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382FEF8A" w14:paraId="0D1EE93E" w:rsidRDefault="0050743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4"/>
                <w:szCs w:val="24"/>
              </w:rPr>
              <w:t>1.645,88</w:t>
            </w:r>
          </w:p>
        </w:tc>
        <w:tc>
          <w:tcPr>
            <w:tcW w:type="pct" w:w="633"/>
          </w:tcPr>
          <w:p w14:textId="77777777" w14:paraId="59FBFFC1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38F78B0" w14:paraId="75E6B9ED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485869A9" w:rsidTr="00ED23A5" w:rsidR="002E5993" w:rsidRPr="00B40BEB">
        <w:trPr>
          <w:trHeight w:val="548"/>
          <w:jc w:val="center"/>
        </w:trPr>
        <w:tc>
          <w:tcPr>
            <w:tcW w:type="pct" w:w="556"/>
          </w:tcPr>
          <w:p w14:textId="0816D614" w14:paraId="1B6C1A6B" w:rsidRDefault="0050743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pct" w:w="674"/>
          </w:tcPr>
          <w:p w14:textId="77777777" w14:paraId="5E50ABF5" w:rsidRDefault="0050743C" w:rsidP="008057D7" w:rsidR="006330A4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VELPRO-</w:t>
            </w:r>
          </w:p>
          <w:p w14:textId="66BCC2D4" w14:paraId="1D3E48A6" w:rsidRDefault="0050743C" w:rsidP="008057D7" w:rsidR="0050743C" w:rsidRPr="0050743C">
            <w:pPr>
              <w:pStyle w:val="Bezproreda"/>
              <w:rPr>
                <w:rFonts w:hAnsi="Times New Roman" w:ascii="Times New Roman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CENTAR d.o.o.</w:t>
            </w:r>
          </w:p>
        </w:tc>
        <w:tc>
          <w:tcPr>
            <w:tcW w:type="pct" w:w="638"/>
          </w:tcPr>
          <w:p w14:textId="2ACD05BC" w14:paraId="7975D09B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 w:rsidRPr="0050743C">
              <w:rPr>
                <w:rFonts w:hAnsi="Times New Roman" w:ascii="Times New Roman"/>
              </w:rPr>
              <w:t>46660800468</w:t>
            </w:r>
          </w:p>
        </w:tc>
        <w:tc>
          <w:tcPr>
            <w:tcW w:type="pct" w:w="723"/>
          </w:tcPr>
          <w:p w14:textId="6DA77977" w14:paraId="37D0D560" w:rsidRDefault="0050743C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Zagreb, Čavićeva 1</w:t>
            </w:r>
          </w:p>
        </w:tc>
        <w:tc>
          <w:tcPr>
            <w:tcW w:type="pct" w:w="556"/>
          </w:tcPr>
          <w:p w14:textId="0DB9AE13" w14:paraId="6196A282" w:rsidRDefault="0050743C" w:rsidP="008057D7" w:rsidR="006330A4" w:rsidRPr="0050743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336.225,88</w:t>
            </w:r>
          </w:p>
        </w:tc>
        <w:tc>
          <w:tcPr>
            <w:tcW w:type="pct" w:w="644"/>
          </w:tcPr>
          <w:p w14:textId="77777777" w14:paraId="67B7671C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 xml:space="preserve">ovršna isprava, </w:t>
            </w:r>
          </w:p>
          <w:p w14:textId="77777777" w14:paraId="01FB961C" w:rsidRDefault="0050743C" w:rsidP="0050743C" w:rsidR="0050743C" w:rsidRPr="005074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2BBA6A18" w14:paraId="6AE53EE0" w:rsidRDefault="0050743C" w:rsidP="0050743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0743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173E46DB" w14:paraId="77A9F58F" w:rsidRDefault="00141484" w:rsidP="008057D7" w:rsidR="006330A4" w:rsidRPr="00141484">
            <w:pPr>
              <w:pStyle w:val="Bezproreda"/>
              <w:rPr>
                <w:rFonts w:hAnsi="Times New Roman" w:ascii="Times New Roman"/>
              </w:rPr>
            </w:pPr>
            <w:r w:rsidRPr="00141484">
              <w:rPr>
                <w:rFonts w:hAnsi="Times New Roman" w:ascii="Times New Roman"/>
              </w:rPr>
              <w:t>336.225,88</w:t>
            </w:r>
          </w:p>
        </w:tc>
        <w:tc>
          <w:tcPr>
            <w:tcW w:type="pct" w:w="633"/>
          </w:tcPr>
          <w:p w14:textId="3F4D407F" w14:paraId="788D2850" w:rsidRDefault="00141484" w:rsidP="00141484" w:rsidR="00141484" w:rsidRPr="001414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  <w:r w:rsidRPr="0014148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77777777" w14:paraId="5A508676" w:rsidRDefault="00141484" w:rsidP="00141484" w:rsidR="00141484" w:rsidRPr="001414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1484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5E435161" w14:paraId="4E3E553A" w:rsidRDefault="00141484" w:rsidP="00141484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41484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1300A377" w:rsidTr="00ED23A5" w:rsidR="002E5993" w:rsidRPr="00B40BEB">
        <w:trPr>
          <w:trHeight w:val="570"/>
          <w:jc w:val="center"/>
        </w:trPr>
        <w:tc>
          <w:tcPr>
            <w:tcW w:type="pct" w:w="556"/>
          </w:tcPr>
          <w:p w14:textId="11B02593" w14:paraId="02DA5F33" w:rsidRDefault="0014148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674"/>
          </w:tcPr>
          <w:p w14:textId="77777777" w14:paraId="0E19C56B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HRVATSKE</w:t>
            </w:r>
          </w:p>
          <w:p w14:textId="4ED3E1D6" w14:paraId="0E82E319" w:rsidRDefault="005827CA" w:rsidP="008057D7" w:rsidR="005827CA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VODE</w:t>
            </w:r>
          </w:p>
        </w:tc>
        <w:tc>
          <w:tcPr>
            <w:tcW w:type="pct" w:w="638"/>
          </w:tcPr>
          <w:p w14:textId="2219D58D" w14:paraId="4E4EF912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723"/>
          </w:tcPr>
          <w:p w14:textId="77777777" w14:paraId="6C4543B7" w:rsidRDefault="005827CA" w:rsidP="008057D7" w:rsidR="006330A4">
            <w:pPr>
              <w:pStyle w:val="Bezproreda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  <w:u w:val="single"/>
              </w:rPr>
              <w:t>Ul.grad.</w:t>
            </w:r>
          </w:p>
          <w:p w14:textId="17024D00" w14:paraId="46B600DA" w:rsidRDefault="005827CA" w:rsidP="008057D7" w:rsidR="005827CA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Vukovara 220</w:t>
            </w:r>
          </w:p>
        </w:tc>
        <w:tc>
          <w:tcPr>
            <w:tcW w:type="pct" w:w="556"/>
          </w:tcPr>
          <w:p w14:textId="70C4A82E" w14:paraId="4F4B98D1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5.705,16</w:t>
            </w:r>
          </w:p>
        </w:tc>
        <w:tc>
          <w:tcPr>
            <w:tcW w:type="pct" w:w="644"/>
          </w:tcPr>
          <w:p w14:textId="5B7B6454" w14:paraId="223259CD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827C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2F9A493C" w14:paraId="00ABD914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5.705,16</w:t>
            </w:r>
          </w:p>
        </w:tc>
        <w:tc>
          <w:tcPr>
            <w:tcW w:type="pct" w:w="633"/>
          </w:tcPr>
          <w:p w14:textId="7EC52797" w14:paraId="5BB3924E" w:rsidRDefault="005827CA" w:rsidP="008057D7" w:rsidR="006330A4" w:rsidRPr="005827C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5827CA">
              <w:rPr>
                <w:rFonts w:hAnsi="Times New Roman" w:ascii="Times New Roman"/>
                <w:sz w:val="18"/>
                <w:szCs w:val="18"/>
              </w:rPr>
              <w:t>ovršna isprava</w:t>
            </w:r>
          </w:p>
        </w:tc>
      </w:tr>
      <w:tr w14:textId="77777777" w14:paraId="4710192E" w:rsidTr="00ED23A5" w:rsidR="002E5993" w:rsidRPr="00B40BEB">
        <w:trPr>
          <w:trHeight w:val="551"/>
          <w:jc w:val="center"/>
        </w:trPr>
        <w:tc>
          <w:tcPr>
            <w:tcW w:type="pct" w:w="556"/>
          </w:tcPr>
          <w:p w14:textId="49A1C3F1" w14:paraId="1A8BC51B" w:rsidRDefault="005827C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pct" w:w="674"/>
          </w:tcPr>
          <w:p w14:textId="52446886" w14:paraId="7F154B1C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ZVIJEZDA </w:t>
            </w:r>
            <w:r w:rsidRPr="005827CA">
              <w:rPr>
                <w:rFonts w:hAnsi="Times New Roman" w:ascii="Times New Roman"/>
                <w:sz w:val="20"/>
                <w:szCs w:val="20"/>
              </w:rPr>
              <w:t>d.d</w:t>
            </w:r>
            <w:r w:rsidRPr="005827CA">
              <w:rPr>
                <w:rFonts w:hAnsi="Times New Roman" w:ascii="Times New Roman"/>
              </w:rPr>
              <w:t>.</w:t>
            </w:r>
          </w:p>
        </w:tc>
        <w:tc>
          <w:tcPr>
            <w:tcW w:type="pct" w:w="638"/>
          </w:tcPr>
          <w:p w14:textId="0B758C25" w14:paraId="6EEF7B1D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91492011748</w:t>
            </w:r>
          </w:p>
        </w:tc>
        <w:tc>
          <w:tcPr>
            <w:tcW w:type="pct" w:w="723"/>
          </w:tcPr>
          <w:p w14:textId="0F7ABA00" w14:paraId="7452F0CE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Zagreb, Čavićeva 1</w:t>
            </w:r>
          </w:p>
        </w:tc>
        <w:tc>
          <w:tcPr>
            <w:tcW w:type="pct" w:w="556"/>
          </w:tcPr>
          <w:p w14:textId="6CED0193" w14:paraId="2CED16FB" w:rsidRDefault="005827CA" w:rsidP="008057D7" w:rsidR="006330A4" w:rsidRPr="005827CA">
            <w:pPr>
              <w:pStyle w:val="Bezproreda"/>
              <w:rPr>
                <w:rFonts w:hAnsi="Times New Roman" w:ascii="Times New Roman"/>
              </w:rPr>
            </w:pPr>
            <w:r w:rsidRPr="005827CA">
              <w:rPr>
                <w:rFonts w:hAnsi="Times New Roman" w:ascii="Times New Roman"/>
              </w:rPr>
              <w:t>12.396,62</w:t>
            </w:r>
          </w:p>
        </w:tc>
        <w:tc>
          <w:tcPr>
            <w:tcW w:type="pct" w:w="644"/>
          </w:tcPr>
          <w:p w14:textId="77777777" w14:paraId="3412210B" w:rsidRDefault="00ED23A5" w:rsidP="00ED23A5" w:rsidR="00ED23A5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68A6F59" w14:paraId="1E9776AC" w:rsidRDefault="00ED23A5" w:rsidP="00ED23A5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29F55A3F" w14:paraId="33B07602" w:rsidRDefault="005827C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827CA">
              <w:rPr>
                <w:rFonts w:hAnsi="Times New Roman" w:ascii="Times New Roman"/>
                <w:sz w:val="24"/>
                <w:szCs w:val="24"/>
              </w:rPr>
              <w:t>12.396,62</w:t>
            </w:r>
          </w:p>
        </w:tc>
        <w:tc>
          <w:tcPr>
            <w:tcW w:type="pct" w:w="633"/>
          </w:tcPr>
          <w:p w14:textId="77777777" w14:paraId="0482250F" w:rsidRDefault="00ED23A5" w:rsidP="00ED23A5" w:rsidR="00ED23A5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FD47550" w14:paraId="13ABF62F" w:rsidRDefault="00ED23A5" w:rsidP="00ED23A5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D1C0C22" w:rsidTr="00ED23A5" w:rsidR="002E5993" w:rsidRPr="00B40BEB">
        <w:trPr>
          <w:trHeight w:val="558"/>
          <w:jc w:val="center"/>
        </w:trPr>
        <w:tc>
          <w:tcPr>
            <w:tcW w:type="pct" w:w="556"/>
          </w:tcPr>
          <w:p w14:textId="1B82D593" w14:paraId="4FA2C4B7" w:rsidRDefault="00ED23A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pct" w:w="674"/>
          </w:tcPr>
          <w:p w14:textId="07666F6A" w14:paraId="32617381" w:rsidRDefault="00ED23A5" w:rsidP="008057D7" w:rsidR="006330A4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KORANA d.d. u stečaju</w:t>
            </w:r>
          </w:p>
        </w:tc>
        <w:tc>
          <w:tcPr>
            <w:tcW w:type="pct" w:w="638"/>
          </w:tcPr>
          <w:p w14:textId="44433A5F" w14:paraId="5F98D93A" w:rsidRDefault="00ED23A5" w:rsidP="008057D7" w:rsidR="006330A4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52935153496</w:t>
            </w:r>
          </w:p>
        </w:tc>
        <w:tc>
          <w:tcPr>
            <w:tcW w:type="pct" w:w="723"/>
          </w:tcPr>
          <w:p w14:textId="77777777" w14:paraId="16C19CB7" w:rsidRDefault="00ED23A5" w:rsidP="008057D7" w:rsidR="006330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Karlovac,</w:t>
            </w:r>
          </w:p>
          <w:p w14:textId="21F84ED5" w14:paraId="05D27D36" w:rsidRDefault="00ED23A5" w:rsidP="008057D7" w:rsidR="00ED23A5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Masarykova 2</w:t>
            </w:r>
          </w:p>
        </w:tc>
        <w:tc>
          <w:tcPr>
            <w:tcW w:type="pct" w:w="556"/>
          </w:tcPr>
          <w:p w14:textId="272CBAAB" w14:paraId="771A2CBF" w:rsidRDefault="00ED23A5" w:rsidP="008057D7" w:rsidR="006330A4" w:rsidRPr="00ED23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688.825,20</w:t>
            </w:r>
          </w:p>
        </w:tc>
        <w:tc>
          <w:tcPr>
            <w:tcW w:type="pct" w:w="644"/>
          </w:tcPr>
          <w:p w14:textId="3E2774F6" w14:paraId="42339B11" w:rsidRDefault="00ED23A5" w:rsidP="008057D7" w:rsidR="006330A4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78302BB3" w14:paraId="50D0A26F" w:rsidRDefault="00ED23A5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1A56AA">
              <w:rPr>
                <w:rFonts w:hAnsi="Times New Roman" w:ascii="Times New Roman"/>
              </w:rPr>
              <w:t>688.825,20</w:t>
            </w:r>
          </w:p>
        </w:tc>
        <w:tc>
          <w:tcPr>
            <w:tcW w:type="pct" w:w="633"/>
          </w:tcPr>
          <w:p w14:textId="77691C06" w14:paraId="6EF44C32" w:rsidRDefault="00ED23A5" w:rsidP="008057D7" w:rsidR="006330A4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D23A5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364707EA" w:rsidTr="00ED23A5" w:rsidR="002E5993" w:rsidRPr="00B40BEB">
        <w:trPr>
          <w:trHeight w:val="701"/>
          <w:jc w:val="center"/>
        </w:trPr>
        <w:tc>
          <w:tcPr>
            <w:tcW w:type="pct" w:w="556"/>
          </w:tcPr>
          <w:p w14:textId="3D7CFA9E" w14:paraId="280A3278" w:rsidRDefault="00ED23A5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34. </w:t>
            </w:r>
          </w:p>
        </w:tc>
        <w:tc>
          <w:tcPr>
            <w:tcW w:type="pct" w:w="674"/>
          </w:tcPr>
          <w:p w14:textId="77777777" w14:paraId="56CF2722" w:rsidRDefault="00ED23A5" w:rsidP="008057D7" w:rsidR="006330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STUDENSKI</w:t>
            </w:r>
          </w:p>
          <w:p w14:textId="77777777" w14:paraId="40F8B3C1" w:rsidRDefault="00ED23A5" w:rsidP="008057D7" w:rsid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CENTAR </w:t>
            </w:r>
          </w:p>
          <w:p w14:textId="2014C1CA" w14:paraId="2A3EEF53" w:rsidRDefault="00ED23A5" w:rsidP="008057D7" w:rsidR="00ED23A5" w:rsidRPr="00ED23A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KARLOVAC</w:t>
            </w:r>
          </w:p>
        </w:tc>
        <w:tc>
          <w:tcPr>
            <w:tcW w:type="pct" w:w="638"/>
          </w:tcPr>
          <w:p w14:textId="6F331E72" w14:paraId="4B7012CD" w:rsidRDefault="001A56AA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1A56AA">
              <w:rPr>
                <w:rFonts w:hAnsi="Times New Roman" w:ascii="Times New Roman"/>
              </w:rPr>
              <w:t>58335400167</w:t>
            </w:r>
          </w:p>
        </w:tc>
        <w:tc>
          <w:tcPr>
            <w:tcW w:type="pct" w:w="723"/>
          </w:tcPr>
          <w:p w14:textId="77777777" w14:paraId="495DE2D1" w:rsidRDefault="001A56AA" w:rsidP="008057D7" w:rsid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Karlovac,F.K.</w:t>
            </w:r>
          </w:p>
          <w:p w14:textId="126D1344" w14:paraId="258E1F89" w:rsidRDefault="001A56AA" w:rsidP="008057D7" w:rsidR="001A56AA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Frankopana 5</w:t>
            </w:r>
          </w:p>
        </w:tc>
        <w:tc>
          <w:tcPr>
            <w:tcW w:type="pct" w:w="556"/>
          </w:tcPr>
          <w:p w14:textId="7D88C568" w14:paraId="585C952C" w:rsidRDefault="001A56AA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1A56AA">
              <w:rPr>
                <w:rFonts w:hAnsi="Times New Roman" w:ascii="Times New Roman"/>
              </w:rPr>
              <w:t>15.601,31</w:t>
            </w:r>
          </w:p>
        </w:tc>
        <w:tc>
          <w:tcPr>
            <w:tcW w:type="pct" w:w="644"/>
          </w:tcPr>
          <w:p w14:textId="77777777" w14:paraId="6FE154C0" w:rsidRDefault="001A56AA" w:rsidP="001A56AA" w:rsidR="001A56AA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27D4E73" w14:paraId="72D3A0FB" w:rsidRDefault="001A56AA" w:rsidP="001A56AA" w:rsidR="006330A4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6C71987F" w14:paraId="3BD3C1E2" w:rsidRDefault="001A56AA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1A56AA">
              <w:rPr>
                <w:rFonts w:hAnsi="Times New Roman" w:ascii="Times New Roman"/>
              </w:rPr>
              <w:t>15.601,31</w:t>
            </w:r>
          </w:p>
        </w:tc>
        <w:tc>
          <w:tcPr>
            <w:tcW w:type="pct" w:w="633"/>
          </w:tcPr>
          <w:p w14:textId="77777777" w14:paraId="152D2677" w:rsidRDefault="001A56AA" w:rsidP="001A56AA" w:rsidR="001A56AA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02971D6" w14:paraId="45C1C8F4" w:rsidRDefault="001A56AA" w:rsidP="001A56A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F9113E8" w:rsidTr="00ED23A5" w:rsidR="002E5993" w:rsidRPr="00B40BEB">
        <w:trPr>
          <w:trHeight w:val="553"/>
          <w:jc w:val="center"/>
        </w:trPr>
        <w:tc>
          <w:tcPr>
            <w:tcW w:type="pct" w:w="556"/>
          </w:tcPr>
          <w:p w14:textId="5DAF325A" w14:paraId="5E077C97" w:rsidRDefault="001A56AA" w:rsidP="008057D7" w:rsidR="006330A4" w:rsidRPr="001A56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pct" w:w="674"/>
          </w:tcPr>
          <w:p w14:textId="3E0F4DB9" w14:paraId="60438BDD" w:rsidRDefault="001A56AA" w:rsidP="008057D7" w:rsidR="001A56AA" w:rsidRPr="001A56A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A56AA">
              <w:rPr>
                <w:rFonts w:hAnsi="Times New Roman" w:ascii="Times New Roman"/>
                <w:sz w:val="18"/>
                <w:szCs w:val="18"/>
              </w:rPr>
              <w:t>HRVATSKA RADIOTELEVIZIJA</w:t>
            </w:r>
          </w:p>
        </w:tc>
        <w:tc>
          <w:tcPr>
            <w:tcW w:type="pct" w:w="638"/>
          </w:tcPr>
          <w:p w14:textId="6C2597F5" w14:paraId="1A59836A" w:rsidRDefault="001A56AA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 w:rsidRPr="001A56AA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723"/>
          </w:tcPr>
          <w:p w14:textId="23BA28CE" w14:paraId="77134316" w:rsidRDefault="001A56AA" w:rsidP="008057D7" w:rsidR="006330A4" w:rsidRPr="001A56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556"/>
          </w:tcPr>
          <w:p w14:textId="4AF8EACE" w14:paraId="39018B11" w:rsidRDefault="001A56A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1.978,09</w:t>
            </w:r>
          </w:p>
        </w:tc>
        <w:tc>
          <w:tcPr>
            <w:tcW w:type="pct" w:w="644"/>
          </w:tcPr>
          <w:p w14:textId="32834637" w14:paraId="0B40F08F" w:rsidRDefault="001A56AA" w:rsidP="008057D7" w:rsidR="006330A4" w:rsidRPr="001A56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77"/>
          </w:tcPr>
          <w:p w14:textId="62627932" w14:paraId="55594835" w:rsidRDefault="001A56A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4"/>
                <w:szCs w:val="24"/>
              </w:rPr>
              <w:t>1.978,09</w:t>
            </w:r>
          </w:p>
        </w:tc>
        <w:tc>
          <w:tcPr>
            <w:tcW w:type="pct" w:w="633"/>
          </w:tcPr>
          <w:p w14:textId="381CCBEC" w14:paraId="5D34042D" w:rsidRDefault="001A56A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A56AA"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14:textId="77777777" w14:paraId="4EAD0D3B" w:rsidTr="00ED23A5" w:rsidR="002E5993" w:rsidRPr="00B40BEB">
        <w:trPr>
          <w:trHeight w:val="558"/>
          <w:jc w:val="center"/>
        </w:trPr>
        <w:tc>
          <w:tcPr>
            <w:tcW w:type="pct" w:w="556"/>
          </w:tcPr>
          <w:p w14:textId="41F2B738" w14:paraId="6BB571C9" w:rsidRDefault="001A56A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pct" w:w="674"/>
          </w:tcPr>
          <w:p w14:textId="19CCB551" w14:paraId="2ADB294D" w:rsidRDefault="00CB28EA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 w:rsidRPr="00CB28EA">
              <w:rPr>
                <w:rFonts w:hAnsi="Times New Roman" w:ascii="Times New Roman"/>
              </w:rPr>
              <w:t>ČISTOĆA d.o.o.</w:t>
            </w:r>
          </w:p>
        </w:tc>
        <w:tc>
          <w:tcPr>
            <w:tcW w:type="pct" w:w="638"/>
          </w:tcPr>
          <w:p w14:textId="29CA950B" w14:paraId="34CC3D6C" w:rsidRDefault="00CB28EA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 w:rsidRPr="00CB28EA">
              <w:rPr>
                <w:rFonts w:hAnsi="Times New Roman" w:ascii="Times New Roman"/>
              </w:rPr>
              <w:t>70467048139</w:t>
            </w:r>
          </w:p>
        </w:tc>
        <w:tc>
          <w:tcPr>
            <w:tcW w:type="pct" w:w="723"/>
          </w:tcPr>
          <w:p w14:textId="01E8BFE3" w14:paraId="1A5D38E5" w:rsidRDefault="00CB28EA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Karlovac, Gažinski trg 8</w:t>
            </w:r>
          </w:p>
        </w:tc>
        <w:tc>
          <w:tcPr>
            <w:tcW w:type="pct" w:w="556"/>
          </w:tcPr>
          <w:p w14:textId="598C7A7B" w14:paraId="055C68CF" w:rsidRDefault="00CB28EA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46.929,05</w:t>
            </w:r>
          </w:p>
        </w:tc>
        <w:tc>
          <w:tcPr>
            <w:tcW w:type="pct" w:w="644"/>
          </w:tcPr>
          <w:p w14:textId="77777777" w14:paraId="4A2281DE" w:rsidRDefault="00CB28EA" w:rsidP="00CB28EA" w:rsidR="00CB28EA" w:rsidRPr="00CB28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28E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28DCF2CC" w14:paraId="452D88D8" w:rsidRDefault="00CB28EA" w:rsidP="00CB28E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28E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05AD54BC" w14:paraId="7EE7906B" w:rsidRDefault="00CB28EA" w:rsidP="00CB28E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28EA">
              <w:rPr>
                <w:rFonts w:hAnsi="Times New Roman" w:ascii="Times New Roman"/>
                <w:sz w:val="24"/>
                <w:szCs w:val="24"/>
              </w:rPr>
              <w:t>46.929,05</w:t>
            </w:r>
          </w:p>
        </w:tc>
        <w:tc>
          <w:tcPr>
            <w:tcW w:type="pct" w:w="633"/>
          </w:tcPr>
          <w:p w14:textId="77777777" w14:paraId="63CB2AD4" w:rsidRDefault="00CB28EA" w:rsidP="00CB28EA" w:rsidR="00CB28EA" w:rsidRPr="00CB28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28EA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436EEA0" w14:paraId="149C63CB" w:rsidRDefault="00CB28EA" w:rsidP="00CB28EA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28EA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4D459759" w:rsidTr="00ED23A5" w:rsidR="002E5993" w:rsidRPr="00B40BEB">
        <w:trPr>
          <w:trHeight w:val="554"/>
          <w:jc w:val="center"/>
        </w:trPr>
        <w:tc>
          <w:tcPr>
            <w:tcW w:type="pct" w:w="556"/>
          </w:tcPr>
          <w:p w14:textId="2BE66ABE" w14:paraId="5FE169E5" w:rsidRDefault="00CB28EA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pct" w:w="674"/>
          </w:tcPr>
          <w:p w14:textId="77777777" w14:paraId="5880CD9F" w:rsidRDefault="00CB28EA" w:rsidP="008057D7" w:rsidR="00CB28EA" w:rsidRPr="00CB28E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CB28EA">
              <w:rPr>
                <w:rFonts w:hAnsi="Times New Roman" w:ascii="Times New Roman"/>
                <w:sz w:val="18"/>
                <w:szCs w:val="18"/>
              </w:rPr>
              <w:t>HRVATSKO</w:t>
            </w:r>
          </w:p>
          <w:p w14:textId="77777777" w14:paraId="701D596F" w:rsidRDefault="00CB28EA" w:rsidP="008057D7" w:rsidR="00CB28EA" w:rsidRPr="00CB28EA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CB28EA">
              <w:rPr>
                <w:rFonts w:hAnsi="Times New Roman" w:ascii="Times New Roman"/>
                <w:sz w:val="18"/>
                <w:szCs w:val="18"/>
              </w:rPr>
              <w:t xml:space="preserve">DRUŠTVO </w:t>
            </w:r>
          </w:p>
          <w:p w14:textId="72AB337B" w14:paraId="65A871BF" w:rsidRDefault="00CB28EA" w:rsidP="008057D7" w:rsidR="00CB28EA" w:rsidRPr="00CB28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28EA">
              <w:rPr>
                <w:rFonts w:hAnsi="Times New Roman" w:ascii="Times New Roman"/>
                <w:sz w:val="18"/>
                <w:szCs w:val="18"/>
              </w:rPr>
              <w:t>SKLADATELJA</w:t>
            </w:r>
          </w:p>
        </w:tc>
        <w:tc>
          <w:tcPr>
            <w:tcW w:type="pct" w:w="638"/>
          </w:tcPr>
          <w:p w14:textId="710036C7" w14:paraId="0A209A63" w:rsidRDefault="00CB28EA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 w:rsidRPr="00CB28EA">
              <w:rPr>
                <w:rFonts w:hAnsi="Times New Roman" w:ascii="Times New Roman"/>
              </w:rPr>
              <w:t>56668956985</w:t>
            </w:r>
          </w:p>
        </w:tc>
        <w:tc>
          <w:tcPr>
            <w:tcW w:type="pct" w:w="723"/>
          </w:tcPr>
          <w:p w14:textId="33FC7D48" w14:paraId="1FCF6DF5" w:rsidRDefault="008057D7" w:rsidP="008057D7" w:rsidR="006330A4" w:rsidRPr="00CB28E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Berislavećeva 9</w:t>
            </w:r>
          </w:p>
        </w:tc>
        <w:tc>
          <w:tcPr>
            <w:tcW w:type="pct" w:w="556"/>
          </w:tcPr>
          <w:p w14:textId="785EFED5" w14:paraId="73BA0700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22.920,55</w:t>
            </w:r>
          </w:p>
        </w:tc>
        <w:tc>
          <w:tcPr>
            <w:tcW w:type="pct" w:w="644"/>
          </w:tcPr>
          <w:p w14:textId="77777777" w14:paraId="29E19966" w:rsidRDefault="008057D7" w:rsidP="008057D7" w:rsidR="008057D7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4EC6AF34" w14:paraId="42AB7147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0E2AE062" w14:paraId="46258862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57D7">
              <w:rPr>
                <w:rFonts w:hAnsi="Times New Roman" w:ascii="Times New Roman"/>
                <w:sz w:val="24"/>
                <w:szCs w:val="24"/>
              </w:rPr>
              <w:t>22.920,55</w:t>
            </w:r>
          </w:p>
        </w:tc>
        <w:tc>
          <w:tcPr>
            <w:tcW w:type="pct" w:w="633"/>
          </w:tcPr>
          <w:p w14:textId="77777777" w14:paraId="45C0165B" w:rsidRDefault="008057D7" w:rsidP="008057D7" w:rsidR="008057D7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75267FD7" w14:paraId="28EDFE68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74D9D777" w:rsidTr="00ED23A5" w:rsidR="002E5993" w:rsidRPr="00B40BEB">
        <w:trPr>
          <w:trHeight w:val="561"/>
          <w:jc w:val="center"/>
        </w:trPr>
        <w:tc>
          <w:tcPr>
            <w:tcW w:type="pct" w:w="556"/>
          </w:tcPr>
          <w:p w14:textId="24676297" w14:paraId="01CC1AAF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pct" w:w="674"/>
          </w:tcPr>
          <w:p w14:textId="77777777" w14:paraId="720F47AC" w:rsidRDefault="008057D7" w:rsidP="008057D7" w:rsidR="006330A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TRIGLAV </w:t>
            </w:r>
          </w:p>
          <w:p w14:textId="77777777" w14:paraId="4B8CEE7E" w:rsidRDefault="008057D7" w:rsidP="008057D7" w:rsid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OSIGURANJE </w:t>
            </w:r>
          </w:p>
          <w:p w14:textId="78A631C2" w14:paraId="0E286DE4" w:rsidRDefault="008057D7" w:rsidP="008057D7" w:rsidR="008057D7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d.d.</w:t>
            </w:r>
          </w:p>
        </w:tc>
        <w:tc>
          <w:tcPr>
            <w:tcW w:type="pct" w:w="638"/>
          </w:tcPr>
          <w:p w14:textId="1ACFE573" w14:paraId="400C6DCA" w:rsidRDefault="008057D7" w:rsidP="008057D7" w:rsidR="006330A4" w:rsidRPr="008057D7">
            <w:pPr>
              <w:pStyle w:val="Bezproreda"/>
              <w:rPr>
                <w:rFonts w:hAnsi="Times New Roman" w:ascii="Times New Roman"/>
              </w:rPr>
            </w:pPr>
            <w:r w:rsidRPr="008057D7">
              <w:rPr>
                <w:rFonts w:hAnsi="Times New Roman" w:ascii="Times New Roman"/>
              </w:rPr>
              <w:t>29743547503</w:t>
            </w:r>
          </w:p>
        </w:tc>
        <w:tc>
          <w:tcPr>
            <w:tcW w:type="pct" w:w="723"/>
          </w:tcPr>
          <w:p w14:textId="7BBB3BC1" w14:paraId="37DCC470" w:rsidRDefault="008057D7" w:rsidP="008057D7" w:rsidR="006330A4" w:rsidRPr="008057D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A.Heinza 4</w:t>
            </w:r>
          </w:p>
        </w:tc>
        <w:tc>
          <w:tcPr>
            <w:tcW w:type="pct" w:w="556"/>
          </w:tcPr>
          <w:p w14:textId="58F05F49" w14:paraId="2B68BF4D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1.540,82</w:t>
            </w:r>
          </w:p>
        </w:tc>
        <w:tc>
          <w:tcPr>
            <w:tcW w:type="pct" w:w="644"/>
          </w:tcPr>
          <w:p w14:textId="77777777" w14:paraId="022B91E0" w:rsidRDefault="008057D7" w:rsidP="008057D7" w:rsidR="008057D7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5C87F54C" w14:paraId="6C7FB2CE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4143C6A0" w14:paraId="79FB6DC3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57D7">
              <w:rPr>
                <w:rFonts w:hAnsi="Times New Roman" w:ascii="Times New Roman"/>
                <w:sz w:val="24"/>
                <w:szCs w:val="24"/>
              </w:rPr>
              <w:t>1.540,82</w:t>
            </w:r>
          </w:p>
        </w:tc>
        <w:tc>
          <w:tcPr>
            <w:tcW w:type="pct" w:w="633"/>
          </w:tcPr>
          <w:p w14:textId="77777777" w14:paraId="6854123E" w:rsidRDefault="008057D7" w:rsidP="008057D7" w:rsidR="008057D7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7C4CCFC7" w14:paraId="3DAEC574" w:rsidRDefault="008057D7" w:rsidP="008057D7" w:rsidR="006330A4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57D7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E889FB7" w:rsidTr="00ED23A5" w:rsidR="002E5993" w:rsidRPr="00B40BEB">
        <w:trPr>
          <w:trHeight w:val="554"/>
          <w:jc w:val="center"/>
        </w:trPr>
        <w:tc>
          <w:tcPr>
            <w:tcW w:type="pct" w:w="556"/>
          </w:tcPr>
          <w:p w14:textId="2CEFC93F" w14:paraId="642BF8BF" w:rsidRDefault="008057D7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</w:t>
            </w:r>
            <w:r w:rsidR="0095477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74"/>
          </w:tcPr>
          <w:p w14:textId="261F6D51" w14:paraId="05F2B5CB" w:rsidRDefault="008057D7" w:rsidP="008057D7" w:rsidR="006330A4" w:rsidRPr="008057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pct" w:w="638"/>
          </w:tcPr>
          <w:p w14:textId="0560046A" w14:paraId="4B34F0A1" w:rsidRDefault="008057D7" w:rsidP="008057D7" w:rsidR="006330A4" w:rsidRPr="008057D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723"/>
          </w:tcPr>
          <w:p w14:textId="657DC328" w14:paraId="4900400E" w:rsidRDefault="0095477C" w:rsidP="008057D7" w:rsidR="006330A4" w:rsidRPr="0095477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5477C">
              <w:rPr>
                <w:rFonts w:hAnsi="Times New Roman" w:ascii="Times New Roman"/>
                <w:sz w:val="20"/>
                <w:szCs w:val="20"/>
              </w:rPr>
              <w:t>Zagreb,Ul.grada Vukovora 37</w:t>
            </w:r>
          </w:p>
        </w:tc>
        <w:tc>
          <w:tcPr>
            <w:tcW w:type="pct" w:w="556"/>
          </w:tcPr>
          <w:p w14:textId="24B4B4EB" w14:paraId="29A644AF" w:rsidRDefault="0095477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28.357,86</w:t>
            </w:r>
          </w:p>
        </w:tc>
        <w:tc>
          <w:tcPr>
            <w:tcW w:type="pct" w:w="644"/>
          </w:tcPr>
          <w:p w14:textId="77777777" w14:paraId="34781D0C" w:rsidRDefault="0095477C" w:rsidP="0095477C" w:rsidR="0095477C" w:rsidRPr="0095477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5477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7EFF333E" w14:paraId="6AA5C11E" w:rsidRDefault="0095477C" w:rsidP="0095477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477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3A2D4718" w14:paraId="73EE8A0A" w:rsidRDefault="0095477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477C">
              <w:rPr>
                <w:rFonts w:hAnsi="Times New Roman" w:ascii="Times New Roman"/>
                <w:sz w:val="24"/>
                <w:szCs w:val="24"/>
              </w:rPr>
              <w:t>28.357,86</w:t>
            </w:r>
          </w:p>
        </w:tc>
        <w:tc>
          <w:tcPr>
            <w:tcW w:type="pct" w:w="633"/>
          </w:tcPr>
          <w:p w14:textId="77777777" w14:paraId="035276C2" w:rsidRDefault="0095477C" w:rsidP="0095477C" w:rsidR="0095477C" w:rsidRPr="0095477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5477C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DA29053" w14:paraId="2132A249" w:rsidRDefault="0095477C" w:rsidP="0095477C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477C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4195ED2D" w:rsidTr="00ED23A5" w:rsidR="002E5993" w:rsidRPr="00B40BEB">
        <w:trPr>
          <w:trHeight w:val="562"/>
          <w:jc w:val="center"/>
        </w:trPr>
        <w:tc>
          <w:tcPr>
            <w:tcW w:type="pct" w:w="556"/>
          </w:tcPr>
          <w:p w14:textId="0608452A" w14:paraId="4A63F71D" w:rsidRDefault="0095477C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pct" w:w="674"/>
          </w:tcPr>
          <w:p w14:textId="45176710" w14:paraId="780BDFE2" w:rsidRDefault="0095477C" w:rsidP="008057D7" w:rsidR="006330A4" w:rsidRPr="0095477C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INFORMATIVNI CENTAR BJELOVAR d.o.o.  u stečaju</w:t>
            </w:r>
          </w:p>
        </w:tc>
        <w:tc>
          <w:tcPr>
            <w:tcW w:type="pct" w:w="638"/>
          </w:tcPr>
          <w:p w14:textId="279F2584" w14:paraId="7A98E4D2" w:rsidRDefault="0095477C" w:rsidP="008057D7" w:rsidR="006330A4" w:rsidRPr="0095477C">
            <w:pPr>
              <w:pStyle w:val="Bezproreda"/>
              <w:rPr>
                <w:rFonts w:hAnsi="Times New Roman" w:ascii="Times New Roman"/>
              </w:rPr>
            </w:pPr>
            <w:r w:rsidRPr="0095477C">
              <w:rPr>
                <w:rFonts w:hAnsi="Times New Roman" w:ascii="Times New Roman"/>
              </w:rPr>
              <w:t>14895266944</w:t>
            </w:r>
          </w:p>
        </w:tc>
        <w:tc>
          <w:tcPr>
            <w:tcW w:type="pct" w:w="723"/>
          </w:tcPr>
          <w:p w14:textId="275DF906" w14:paraId="568F5914" w:rsidRDefault="0095477C" w:rsidP="008057D7" w:rsidR="006330A4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 xml:space="preserve">Bjelovar, </w:t>
            </w:r>
            <w:r w:rsidR="00111BBF" w:rsidRPr="00111BBF">
              <w:rPr>
                <w:rFonts w:hAnsi="Times New Roman" w:ascii="Times New Roman"/>
                <w:sz w:val="20"/>
                <w:szCs w:val="20"/>
              </w:rPr>
              <w:t>Trg.E.Kvartenika b.b.</w:t>
            </w:r>
          </w:p>
        </w:tc>
        <w:tc>
          <w:tcPr>
            <w:tcW w:type="pct" w:w="556"/>
          </w:tcPr>
          <w:p w14:textId="06496C70" w14:paraId="545939CB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92.532,56</w:t>
            </w:r>
          </w:p>
        </w:tc>
        <w:tc>
          <w:tcPr>
            <w:tcW w:type="pct" w:w="644"/>
          </w:tcPr>
          <w:p w14:textId="77777777" w14:paraId="00E7377F" w:rsidRDefault="00111BBF" w:rsidP="00111BBF" w:rsidR="00111BBF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4148AED2" w14:paraId="7E0AFF4D" w:rsidRDefault="00111BBF" w:rsidP="00111BBF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6783F18C" w14:paraId="06F13605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1BBF">
              <w:rPr>
                <w:rFonts w:hAnsi="Times New Roman" w:ascii="Times New Roman"/>
                <w:sz w:val="24"/>
                <w:szCs w:val="24"/>
              </w:rPr>
              <w:t>92.532,56</w:t>
            </w:r>
          </w:p>
        </w:tc>
        <w:tc>
          <w:tcPr>
            <w:tcW w:type="pct" w:w="633"/>
          </w:tcPr>
          <w:p w14:textId="77777777" w14:paraId="5CECEF32" w:rsidRDefault="00111BBF" w:rsidP="00111BBF" w:rsidR="00111BBF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8A12FF4" w14:paraId="6EB219D5" w:rsidRDefault="00111BBF" w:rsidP="00111BBF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207F162C" w:rsidTr="00ED23A5" w:rsidR="002E5993" w:rsidRPr="00B40BEB">
        <w:trPr>
          <w:trHeight w:val="557"/>
          <w:jc w:val="center"/>
        </w:trPr>
        <w:tc>
          <w:tcPr>
            <w:tcW w:type="pct" w:w="556"/>
          </w:tcPr>
          <w:p w14:textId="555F9589" w14:paraId="2FB8A74C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pct" w:w="674"/>
          </w:tcPr>
          <w:p w14:textId="44891D9C" w14:paraId="59F6E12E" w:rsidRDefault="00111BBF" w:rsidP="008057D7" w:rsidR="006330A4" w:rsidRPr="00111B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 ELEKTRA d.d.</w:t>
            </w:r>
          </w:p>
        </w:tc>
        <w:tc>
          <w:tcPr>
            <w:tcW w:type="pct" w:w="638"/>
          </w:tcPr>
          <w:p w14:textId="2B4A03E9" w14:paraId="6F2981FE" w:rsidRDefault="00111BBF" w:rsidP="008057D7" w:rsidR="006330A4" w:rsidRPr="00111BBF">
            <w:pPr>
              <w:pStyle w:val="Bezproreda"/>
              <w:rPr>
                <w:rFonts w:hAnsi="Times New Roman" w:ascii="Times New Roman"/>
              </w:rPr>
            </w:pPr>
            <w:r w:rsidRPr="00111BBF">
              <w:rPr>
                <w:rFonts w:hAnsi="Times New Roman" w:ascii="Times New Roman"/>
              </w:rPr>
              <w:t>43</w:t>
            </w:r>
            <w:r>
              <w:rPr>
                <w:rFonts w:hAnsi="Times New Roman" w:ascii="Times New Roman"/>
              </w:rPr>
              <w:t>965974818</w:t>
            </w:r>
          </w:p>
        </w:tc>
        <w:tc>
          <w:tcPr>
            <w:tcW w:type="pct" w:w="723"/>
          </w:tcPr>
          <w:p w14:textId="0EDA31D0" w14:paraId="266CD6C6" w:rsidRDefault="00111BBF" w:rsidP="008057D7" w:rsidR="006330A4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Zagreb,Ul.grada Vukovora 37</w:t>
            </w:r>
          </w:p>
        </w:tc>
        <w:tc>
          <w:tcPr>
            <w:tcW w:type="pct" w:w="556"/>
          </w:tcPr>
          <w:p w14:textId="58D7CF89" w14:paraId="38783A2E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90.198,35</w:t>
            </w:r>
          </w:p>
        </w:tc>
        <w:tc>
          <w:tcPr>
            <w:tcW w:type="pct" w:w="644"/>
          </w:tcPr>
          <w:p w14:textId="77777777" w14:paraId="36D0778F" w:rsidRDefault="00111BBF" w:rsidP="00111BBF" w:rsidR="00111BBF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76877C6B" w14:paraId="775CBECA" w:rsidRDefault="00111BBF" w:rsidP="00111BBF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7F77B1F5" w14:paraId="3C10418C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11BBF">
              <w:rPr>
                <w:rFonts w:hAnsi="Times New Roman" w:ascii="Times New Roman"/>
                <w:sz w:val="24"/>
                <w:szCs w:val="24"/>
              </w:rPr>
              <w:t>90.198,35</w:t>
            </w:r>
          </w:p>
        </w:tc>
        <w:tc>
          <w:tcPr>
            <w:tcW w:type="pct" w:w="633"/>
          </w:tcPr>
          <w:p w14:textId="77777777" w14:paraId="7C815724" w:rsidRDefault="00111BBF" w:rsidP="00111BBF" w:rsidR="00111BBF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08F8F0A0" w14:paraId="56AF5C91" w:rsidRDefault="00111BBF" w:rsidP="00111BBF" w:rsidR="006330A4" w:rsidRPr="00111B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11BBF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14:textId="77777777" w14:paraId="3F8FDA78" w:rsidTr="00ED23A5" w:rsidR="002E5993" w:rsidRPr="00B40BEB">
        <w:trPr>
          <w:trHeight w:val="550"/>
          <w:jc w:val="center"/>
        </w:trPr>
        <w:tc>
          <w:tcPr>
            <w:tcW w:type="pct" w:w="556"/>
          </w:tcPr>
          <w:p w14:textId="2E362FA0" w14:paraId="46825440" w:rsidRDefault="00111BB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pct" w:w="674"/>
          </w:tcPr>
          <w:p w14:textId="05EAFE18" w14:paraId="10E6F2EB" w:rsidRDefault="00BA623F" w:rsidP="008057D7" w:rsidR="006330A4" w:rsidRPr="00BA623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RIN-KA d.o.o. </w:t>
            </w:r>
          </w:p>
        </w:tc>
        <w:tc>
          <w:tcPr>
            <w:tcW w:type="pct" w:w="638"/>
          </w:tcPr>
          <w:p w14:textId="23229F9C" w14:paraId="0701E8C8" w:rsidRDefault="00BA623F" w:rsidP="008057D7" w:rsidR="006330A4" w:rsidRPr="00BA623F">
            <w:pPr>
              <w:pStyle w:val="Bezproreda"/>
              <w:rPr>
                <w:rFonts w:hAnsi="Times New Roman" w:ascii="Times New Roman"/>
              </w:rPr>
            </w:pPr>
            <w:r w:rsidRPr="00BA623F">
              <w:rPr>
                <w:rFonts w:hAnsi="Times New Roman" w:ascii="Times New Roman"/>
              </w:rPr>
              <w:t>41733871885</w:t>
            </w:r>
          </w:p>
        </w:tc>
        <w:tc>
          <w:tcPr>
            <w:tcW w:type="pct" w:w="723"/>
          </w:tcPr>
          <w:p w14:textId="77777777" w14:paraId="725DB110" w:rsidRDefault="00BA623F" w:rsidP="008057D7" w:rsidR="006330A4" w:rsidRPr="00BA623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A623F">
              <w:rPr>
                <w:rFonts w:hAnsi="Times New Roman" w:ascii="Times New Roman"/>
                <w:sz w:val="20"/>
                <w:szCs w:val="20"/>
              </w:rPr>
              <w:t>Karlovac, Trg</w:t>
            </w:r>
          </w:p>
          <w:p w14:textId="3D6D3069" w14:paraId="6F4BF81A" w:rsidRDefault="00BA623F" w:rsidP="008057D7" w:rsidR="00BA623F" w:rsidRPr="00BA623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Petra Svačića 1</w:t>
            </w:r>
          </w:p>
        </w:tc>
        <w:tc>
          <w:tcPr>
            <w:tcW w:type="pct" w:w="556"/>
          </w:tcPr>
          <w:p w14:textId="20E6F73A" w14:paraId="5079E72B" w:rsidRDefault="00BA623F" w:rsidP="008057D7" w:rsidR="006330A4" w:rsidRPr="00BA623F">
            <w:pPr>
              <w:pStyle w:val="Bezproreda"/>
              <w:rPr>
                <w:rFonts w:hAnsi="Times New Roman" w:ascii="Times New Roman"/>
              </w:rPr>
            </w:pPr>
            <w:r w:rsidRPr="00BA623F">
              <w:rPr>
                <w:rFonts w:hAnsi="Times New Roman" w:ascii="Times New Roman"/>
              </w:rPr>
              <w:t xml:space="preserve">20.000,00 </w:t>
            </w:r>
          </w:p>
        </w:tc>
        <w:tc>
          <w:tcPr>
            <w:tcW w:type="pct" w:w="644"/>
          </w:tcPr>
          <w:p w14:textId="77777777" w14:paraId="3B1C0183" w:rsidRDefault="00BA623F" w:rsidP="00BA623F" w:rsidR="00BA623F" w:rsidRPr="00BA623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A623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3C72DC67" w14:paraId="6FA641D9" w:rsidRDefault="00BA623F" w:rsidP="00BA623F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A623F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77"/>
          </w:tcPr>
          <w:p w14:textId="324DB9CF" w14:paraId="58390AE1" w:rsidRDefault="00BA623F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A623F">
              <w:rPr>
                <w:rFonts w:hAnsi="Times New Roman" w:ascii="Times New Roman"/>
                <w:sz w:val="24"/>
                <w:szCs w:val="24"/>
              </w:rPr>
              <w:t>20.000,00</w:t>
            </w:r>
          </w:p>
        </w:tc>
        <w:tc>
          <w:tcPr>
            <w:tcW w:type="pct" w:w="633"/>
          </w:tcPr>
          <w:p w14:textId="77777777" w14:paraId="602429B2" w:rsidRDefault="00BA623F" w:rsidP="00BA623F" w:rsidR="00BA623F" w:rsidRPr="00BA623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A623F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14:textId="66606A01" w14:paraId="1F634D0E" w:rsidRDefault="00BA623F" w:rsidP="00BA623F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A623F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14:textId="77777777" w14:paraId="625B24A0" w:rsidTr="00ED23A5" w:rsidR="002E5993" w:rsidRPr="00B40BEB">
        <w:trPr>
          <w:trHeight w:val="550"/>
          <w:jc w:val="center"/>
        </w:trPr>
        <w:tc>
          <w:tcPr>
            <w:tcW w:type="pct" w:w="556"/>
          </w:tcPr>
          <w:p w14:textId="0F5EB9D6" w14:paraId="0CBCF2E8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4"/>
          </w:tcPr>
          <w:p w14:textId="77777777" w14:paraId="274B72C5" w:rsidRDefault="006330A4" w:rsidP="008057D7" w:rsidR="006330A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47EB0E8" w:rsidRDefault="00806363" w:rsidP="008057D7" w:rsidR="008063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2D0E3E82" w14:paraId="47BF626E" w:rsidRDefault="00806363" w:rsidP="008057D7" w:rsidR="008063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8"/>
          </w:tcPr>
          <w:p w14:textId="77777777" w14:paraId="142FFFFD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3"/>
          </w:tcPr>
          <w:p w14:textId="77777777" w14:paraId="107C413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6"/>
          </w:tcPr>
          <w:p w14:textId="77777777" w14:paraId="09DE8638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14:textId="77777777" w14:paraId="38CFBE6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7"/>
          </w:tcPr>
          <w:p w14:textId="77777777" w14:paraId="14C847C4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14:textId="77777777" w14:paraId="6275F594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4B30FBB5" w:rsidTr="00ED23A5" w:rsidR="002E5993" w:rsidRPr="00B40BEB">
        <w:trPr>
          <w:jc w:val="center"/>
        </w:trPr>
        <w:tc>
          <w:tcPr>
            <w:tcW w:type="pct" w:w="556"/>
          </w:tcPr>
          <w:p w14:textId="77777777" w14:paraId="5D99039C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22C70AE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4"/>
          </w:tcPr>
          <w:p w14:textId="4736891E" w14:paraId="0DEBAA7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8"/>
          </w:tcPr>
          <w:p w14:textId="77777777" w14:paraId="24F7563F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3"/>
          </w:tcPr>
          <w:p w14:textId="77777777" w14:paraId="3FB47F83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6"/>
          </w:tcPr>
          <w:p w14:textId="77777777" w14:paraId="0A8C8927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14:textId="77777777" w14:paraId="4C76585C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7"/>
          </w:tcPr>
          <w:p w14:textId="77777777" w14:paraId="7328AE4A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3"/>
          </w:tcPr>
          <w:p w14:textId="77777777" w14:paraId="7AB34A29" w:rsidRDefault="006330A4" w:rsidP="008057D7" w:rsidR="006330A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31352F7D" w:rsidRDefault="006330A4" w:rsidP="006330A4" w:rsidR="006330A4">
      <w:pPr>
        <w:pStyle w:val="Bezproreda"/>
        <w:rPr>
          <w:rFonts w:hAnsi="Times New Roman" w:ascii="Times New Roman"/>
          <w:sz w:val="24"/>
        </w:rPr>
      </w:pPr>
    </w:p>
    <w:p w14:textId="77777777" w14:paraId="606B94FE" w:rsidRDefault="006330A4" w:rsidP="006330A4" w:rsidR="006330A4">
      <w:pPr>
        <w:pStyle w:val="Bezproreda"/>
        <w:rPr>
          <w:rFonts w:hAnsi="Times New Roman" w:ascii="Times New Roman"/>
          <w:sz w:val="24"/>
        </w:rPr>
      </w:pPr>
    </w:p>
    <w:p w14:textId="77777777" w14:paraId="1A3FB229" w:rsidRDefault="006330A4" w:rsidP="00702487" w:rsidR="006330A4">
      <w:pPr>
        <w:pStyle w:val="Bezproreda"/>
        <w:rPr>
          <w:rFonts w:hAnsi="Times New Roman" w:ascii="Times New Roman"/>
          <w:sz w:val="24"/>
        </w:rPr>
      </w:pPr>
    </w:p>
    <w:p w14:textId="77777777" w14:paraId="18A2993A" w:rsidRDefault="006330A4" w:rsidP="00702487" w:rsidR="006330A4">
      <w:pPr>
        <w:pStyle w:val="Bezproreda"/>
        <w:rPr>
          <w:rFonts w:hAnsi="Times New Roman" w:ascii="Times New Roman"/>
          <w:sz w:val="24"/>
        </w:rPr>
      </w:pPr>
    </w:p>
    <w:p w14:textId="77777777" w14:paraId="30DD00BE" w:rsidRDefault="006330A4" w:rsidP="00702487" w:rsidR="006330A4">
      <w:pPr>
        <w:pStyle w:val="Bezproreda"/>
        <w:rPr>
          <w:rFonts w:hAnsi="Times New Roman" w:ascii="Times New Roman"/>
          <w:sz w:val="24"/>
        </w:rPr>
      </w:pPr>
    </w:p>
    <w:p w14:textId="77777777" w14:paraId="2972351E" w:rsidRDefault="006330A4" w:rsidP="00702487" w:rsidR="006330A4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59AD35BF" w:rsidTr="008057D7" w:rsidR="00702487" w:rsidRPr="00B40BEB">
        <w:trPr>
          <w:jc w:val="center"/>
        </w:trPr>
        <w:tc>
          <w:tcPr>
            <w:tcW w:type="pct" w:w="1338"/>
            <w:vAlign w:val="center"/>
          </w:tcPr>
          <w:p w14:textId="77777777" w14:paraId="1D6C8D4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14:textId="77777777" w14:paraId="68758EC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00F4216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30B2E2A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14:textId="77777777" w14:paraId="7C93E1F3" w:rsidTr="008057D7" w:rsidR="00702487" w:rsidRPr="00B40BEB">
        <w:trPr>
          <w:jc w:val="center"/>
        </w:trPr>
        <w:tc>
          <w:tcPr>
            <w:tcW w:type="pct" w:w="1338"/>
          </w:tcPr>
          <w:p w14:textId="77777777" w14:paraId="64F3BE02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5CD3E2C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5DD709F4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1DA5CC1B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0ABF2677" w:rsidTr="008057D7" w:rsidR="00702487" w:rsidRPr="00B40BEB">
        <w:trPr>
          <w:jc w:val="center"/>
        </w:trPr>
        <w:tc>
          <w:tcPr>
            <w:tcW w:type="pct" w:w="1338"/>
          </w:tcPr>
          <w:p w14:textId="77777777" w14:paraId="505025AE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DC26E89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17174DF2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7415FE06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6233677D"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69161274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0ECEE980"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243"/>
        <w:gridCol w:w="1243"/>
        <w:gridCol w:w="1072"/>
        <w:gridCol w:w="1176"/>
        <w:gridCol w:w="1311"/>
        <w:gridCol w:w="2577"/>
      </w:tblGrid>
      <w:tr w14:textId="77777777" w14:paraId="447A8CB2" w:rsidTr="008057D7" w:rsidR="00806363" w:rsidRPr="00B40BEB">
        <w:trPr>
          <w:jc w:val="center"/>
        </w:trPr>
        <w:tc>
          <w:tcPr>
            <w:tcW w:type="pct" w:w="606"/>
            <w:vAlign w:val="center"/>
          </w:tcPr>
          <w:p w14:textId="77777777" w14:paraId="32E0828E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69FD5E1F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14:textId="77777777" w14:paraId="3810B19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14:textId="77777777" w14:paraId="737AB284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14:textId="77777777" w14:paraId="451F7407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14:textId="77777777" w14:paraId="62B316F8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14:textId="77777777" w14:paraId="0B850D8D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14:textId="77777777" w14:paraId="0A658B74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14:textId="77777777" w14:paraId="74A3A193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7550288C" w:rsidTr="008057D7" w:rsidR="00806363" w:rsidRPr="00B40BEB">
        <w:trPr>
          <w:jc w:val="center"/>
        </w:trPr>
        <w:tc>
          <w:tcPr>
            <w:tcW w:type="pct" w:w="606"/>
          </w:tcPr>
          <w:p w14:textId="78B93548" w14:paraId="2C747217" w:rsidRDefault="00806363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14:textId="77777777" w14:paraId="0A49A5A4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14:textId="77777777" w14:paraId="386F982D" w:rsidRDefault="00806363" w:rsidP="00806363" w:rsidR="00806363" w:rsidRPr="008063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806363">
              <w:rPr>
                <w:rFonts w:hAnsi="Times New Roman" w:ascii="Times New Roman"/>
                <w:sz w:val="18"/>
                <w:szCs w:val="18"/>
              </w:rPr>
              <w:t>REPUBLIKA</w:t>
            </w:r>
          </w:p>
          <w:p w14:textId="77777777" w14:paraId="2C2DD283" w:rsidRDefault="00806363" w:rsidP="00806363" w:rsidR="00806363" w:rsidRPr="008063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806363">
              <w:rPr>
                <w:rFonts w:hAnsi="Times New Roman" w:ascii="Times New Roman"/>
                <w:sz w:val="18"/>
                <w:szCs w:val="18"/>
              </w:rPr>
              <w:t>HRVATSKA,</w:t>
            </w:r>
          </w:p>
          <w:p w14:textId="77777777" w14:paraId="74F1AF19" w:rsidRDefault="00806363" w:rsidP="00806363" w:rsidR="00806363" w:rsidRPr="008063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806363">
              <w:rPr>
                <w:rFonts w:hAnsi="Times New Roman" w:ascii="Times New Roman"/>
                <w:sz w:val="18"/>
                <w:szCs w:val="18"/>
              </w:rPr>
              <w:t>Min.Finan.</w:t>
            </w:r>
          </w:p>
          <w:p w14:textId="76D7452B" w14:paraId="46642A6B" w:rsidRDefault="00806363" w:rsidP="0080636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6363">
              <w:rPr>
                <w:rFonts w:hAnsi="Times New Roman" w:ascii="Times New Roman"/>
                <w:sz w:val="18"/>
                <w:szCs w:val="18"/>
              </w:rPr>
              <w:t>Porezna uprava</w:t>
            </w:r>
          </w:p>
        </w:tc>
        <w:tc>
          <w:tcPr>
            <w:tcW w:type="pct" w:w="606"/>
          </w:tcPr>
          <w:p w14:textId="17F8532C" w14:paraId="0BBC1A4C" w:rsidRDefault="00806363" w:rsidP="008057D7" w:rsidR="00702487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pct" w:w="821"/>
          </w:tcPr>
          <w:p w14:textId="77777777" w14:paraId="3533DD32" w:rsidRDefault="00806363" w:rsidP="00806363" w:rsidR="00806363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ŽDO</w:t>
            </w:r>
          </w:p>
          <w:p w14:textId="21B98582" w14:paraId="4A499DC4" w:rsidRDefault="00806363" w:rsidP="0080636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Karlovac</w:t>
            </w:r>
            <w:r w:rsidRPr="00806363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606"/>
          </w:tcPr>
          <w:p w14:textId="77777777" w14:paraId="0A022E35" w:rsidRDefault="00806363" w:rsidP="008057D7" w:rsidR="00702487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Evidencija</w:t>
            </w:r>
          </w:p>
          <w:p w14:textId="74E0CAB5" w14:paraId="05363EF9" w:rsidRDefault="00806363" w:rsidP="008057D7" w:rsidR="008063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MUP-a</w:t>
            </w:r>
          </w:p>
        </w:tc>
        <w:tc>
          <w:tcPr>
            <w:tcW w:type="pct" w:w="606"/>
          </w:tcPr>
          <w:p w14:textId="158E2291" w14:paraId="0D1A96F9" w:rsidRDefault="00806363" w:rsidP="008057D7" w:rsidR="00702487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400.695,73</w:t>
            </w:r>
          </w:p>
        </w:tc>
        <w:tc>
          <w:tcPr>
            <w:tcW w:type="pct" w:w="504"/>
          </w:tcPr>
          <w:p w14:textId="77777777" w14:paraId="35F4E5FE" w:rsidRDefault="00806363" w:rsidP="008057D7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06363">
              <w:rPr>
                <w:rFonts w:hAnsi="Times New Roman" w:ascii="Times New Roman"/>
                <w:sz w:val="20"/>
                <w:szCs w:val="20"/>
              </w:rPr>
              <w:t>Rješenje o ovrs</w:t>
            </w:r>
            <w:r>
              <w:rPr>
                <w:rFonts w:hAnsi="Times New Roman" w:ascii="Times New Roman"/>
                <w:sz w:val="20"/>
                <w:szCs w:val="20"/>
              </w:rPr>
              <w:t>i,Porezna uprava Klasa</w:t>
            </w:r>
          </w:p>
          <w:p w14:textId="6F8321A7" w14:paraId="501E90FE" w:rsidRDefault="00806363" w:rsidP="008057D7" w:rsidR="00806363" w:rsidRPr="008063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Up/I-415-02/16/-01/3553 od 23.12.2016</w:t>
            </w:r>
          </w:p>
        </w:tc>
        <w:tc>
          <w:tcPr>
            <w:tcW w:type="pct" w:w="482"/>
          </w:tcPr>
          <w:p w14:textId="353FC671" w14:paraId="309841A4" w:rsidRDefault="00733EEE" w:rsidP="008057D7" w:rsidR="0070248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M1</w:t>
            </w:r>
            <w:r w:rsidR="008F4ADA">
              <w:rPr>
                <w:rFonts w:hAnsi="Times New Roman" w:ascii="Times New Roman"/>
                <w:sz w:val="18"/>
                <w:szCs w:val="18"/>
              </w:rPr>
              <w:t xml:space="preserve"> RENAULT</w:t>
            </w:r>
            <w:r w:rsidR="00806363" w:rsidRPr="00806363">
              <w:rPr>
                <w:rFonts w:hAnsi="Times New Roman" w:ascii="Times New Roman"/>
                <w:sz w:val="18"/>
                <w:szCs w:val="18"/>
              </w:rPr>
              <w:t xml:space="preserve"> 2.2Dci broj šasije:VF1JK0</w:t>
            </w:r>
            <w:r w:rsidR="00806363">
              <w:rPr>
                <w:rFonts w:hAnsi="Times New Roman" w:ascii="Times New Roman"/>
                <w:sz w:val="18"/>
                <w:szCs w:val="18"/>
              </w:rPr>
              <w:t>HB630224884</w:t>
            </w:r>
          </w:p>
          <w:p w14:textId="5C1AEBFF" w14:paraId="3FAD4580" w:rsidRDefault="00733EEE" w:rsidP="008057D7" w:rsidR="00733EEE" w:rsidRPr="00806363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KA-207GG</w:t>
            </w:r>
          </w:p>
        </w:tc>
      </w:tr>
      <w:tr w14:textId="77777777" w14:paraId="68D9941C" w:rsidTr="00DE2CED" w:rsidR="00806363" w:rsidRPr="00B40BEB">
        <w:trPr>
          <w:trHeight w:val="655"/>
          <w:jc w:val="center"/>
        </w:trPr>
        <w:tc>
          <w:tcPr>
            <w:tcW w:type="pct" w:w="606"/>
          </w:tcPr>
          <w:p w14:textId="1E5832A3" w14:paraId="130D2247" w:rsidRDefault="00733EEE" w:rsidP="008057D7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68"/>
          </w:tcPr>
          <w:p w14:textId="422FC655" w14:paraId="459EB082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REPUBLIKA</w:t>
            </w:r>
          </w:p>
          <w:p w14:textId="77777777" w14:paraId="73E6552C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HRVATSKA,</w:t>
            </w:r>
          </w:p>
          <w:p w14:textId="77777777" w14:paraId="665E730A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Min.Finan.</w:t>
            </w:r>
          </w:p>
          <w:p w14:textId="507042CA" w14:paraId="79E8AF8B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Porezna uprava</w:t>
            </w:r>
          </w:p>
        </w:tc>
        <w:tc>
          <w:tcPr>
            <w:tcW w:type="pct" w:w="606"/>
          </w:tcPr>
          <w:p w14:textId="45E27C08" w14:paraId="6EA358B6" w:rsidRDefault="00733EEE" w:rsidP="008057D7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pct" w:w="821"/>
          </w:tcPr>
          <w:p w14:textId="77777777" w14:paraId="440845C9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ŽDO</w:t>
            </w:r>
          </w:p>
          <w:p w14:textId="0C6A0ECF" w14:paraId="0B8F29A5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 xml:space="preserve">Karlovac  </w:t>
            </w:r>
          </w:p>
        </w:tc>
        <w:tc>
          <w:tcPr>
            <w:tcW w:type="pct" w:w="606"/>
          </w:tcPr>
          <w:p w14:textId="77777777" w14:paraId="4D86CA73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Evidencija</w:t>
            </w:r>
          </w:p>
          <w:p w14:textId="47116D47" w14:paraId="0E3D453C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MUP-a</w:t>
            </w:r>
          </w:p>
        </w:tc>
        <w:tc>
          <w:tcPr>
            <w:tcW w:type="pct" w:w="606"/>
          </w:tcPr>
          <w:p w14:textId="3E65CFE5" w14:paraId="5F95BB4D" w:rsidRDefault="00733EEE" w:rsidP="008057D7" w:rsidR="00DE2CED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400.695,73</w:t>
            </w:r>
          </w:p>
        </w:tc>
        <w:tc>
          <w:tcPr>
            <w:tcW w:type="pct" w:w="504"/>
          </w:tcPr>
          <w:p w14:textId="77777777" w14:paraId="33C22027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Rješenje o ovrsi,Porezna uprava Klasa</w:t>
            </w:r>
          </w:p>
          <w:p w14:textId="3958492B" w14:paraId="0E3F7522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Up/I-415-02/16/-01/3553 od 23.12.2016</w:t>
            </w:r>
          </w:p>
        </w:tc>
        <w:tc>
          <w:tcPr>
            <w:tcW w:type="pct" w:w="482"/>
          </w:tcPr>
          <w:p w14:textId="5E15C952" w14:paraId="57882F1B" w:rsidRDefault="008F4ADA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N1 OPEL</w:t>
            </w:r>
            <w:r w:rsidR="00733EEE">
              <w:rPr>
                <w:rFonts w:hAnsi="Times New Roman" w:ascii="Times New Roman"/>
                <w:sz w:val="18"/>
                <w:szCs w:val="18"/>
              </w:rPr>
              <w:t xml:space="preserve"> 2.0 CTDI šasije:W0lf7BHB69V601398</w:t>
            </w:r>
          </w:p>
          <w:p w14:textId="28CFC5D8" w14:paraId="337D4C01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KA-146FG</w:t>
            </w:r>
          </w:p>
        </w:tc>
      </w:tr>
      <w:tr w14:textId="77777777" w14:paraId="0845D380" w:rsidTr="00DE2CED" w:rsidR="00806363" w:rsidRPr="00B40BEB">
        <w:trPr>
          <w:trHeight w:val="549"/>
          <w:jc w:val="center"/>
        </w:trPr>
        <w:tc>
          <w:tcPr>
            <w:tcW w:type="pct" w:w="606"/>
          </w:tcPr>
          <w:p w14:textId="45E5AE42" w14:paraId="0E99AE50" w:rsidRDefault="00733EEE" w:rsidP="008057D7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68"/>
          </w:tcPr>
          <w:p w14:textId="77777777" w14:paraId="2FDA5A98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REPUBLIKA</w:t>
            </w:r>
          </w:p>
          <w:p w14:textId="77777777" w14:paraId="66D23CBA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HRVATSKA,</w:t>
            </w:r>
          </w:p>
          <w:p w14:textId="77777777" w14:paraId="2A709EA9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Min.Finan.</w:t>
            </w:r>
          </w:p>
          <w:p w14:textId="77777777" w14:paraId="2D59BD72" w:rsidRDefault="00733EEE" w:rsidP="00733EEE" w:rsid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Porezna</w:t>
            </w:r>
          </w:p>
          <w:p w14:textId="66C57961" w14:paraId="38C0EAA9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uprava</w:t>
            </w:r>
          </w:p>
        </w:tc>
        <w:tc>
          <w:tcPr>
            <w:tcW w:type="pct" w:w="606"/>
          </w:tcPr>
          <w:p w14:textId="228F74E0" w14:paraId="5BF726B1" w:rsidRDefault="00733EEE" w:rsidP="008057D7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pct" w:w="821"/>
          </w:tcPr>
          <w:p w14:textId="77777777" w14:paraId="0C24C99B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ŽDO</w:t>
            </w:r>
          </w:p>
          <w:p w14:textId="7A56F39B" w14:paraId="33943137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Karlovac</w:t>
            </w:r>
            <w:r w:rsidRPr="00733EE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606"/>
          </w:tcPr>
          <w:p w14:textId="77777777" w14:paraId="15FA17E3" w:rsidRDefault="00733EEE" w:rsidP="00733EEE" w:rsidR="00733EEE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Evidencija</w:t>
            </w:r>
          </w:p>
          <w:p w14:textId="36732B25" w14:paraId="5730C772" w:rsidRDefault="00733EEE" w:rsidP="00733EEE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MUP-a</w:t>
            </w:r>
          </w:p>
        </w:tc>
        <w:tc>
          <w:tcPr>
            <w:tcW w:type="pct" w:w="606"/>
          </w:tcPr>
          <w:p w14:textId="28114E43" w14:paraId="056050A9" w:rsidRDefault="00733EEE" w:rsidP="008057D7" w:rsidR="00DE2CED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733EEE">
              <w:rPr>
                <w:rFonts w:hAnsi="Times New Roman" w:ascii="Times New Roman"/>
                <w:sz w:val="18"/>
                <w:szCs w:val="18"/>
              </w:rPr>
              <w:t>400.695,73</w:t>
            </w:r>
          </w:p>
        </w:tc>
        <w:tc>
          <w:tcPr>
            <w:tcW w:type="pct" w:w="504"/>
          </w:tcPr>
          <w:p w14:textId="77777777" w14:paraId="6413D8CC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Rješenje o ovrsi,Porezna uprava Klasa</w:t>
            </w:r>
          </w:p>
          <w:p w14:textId="6870E90B" w14:paraId="5B031A9E" w:rsidRDefault="00153C01" w:rsidP="00153C01" w:rsidR="00DE2CED" w:rsidRPr="00733EE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Up/I-415-02/16/-01/3553 od 23.12.2016</w:t>
            </w:r>
          </w:p>
        </w:tc>
        <w:tc>
          <w:tcPr>
            <w:tcW w:type="pct" w:w="482"/>
          </w:tcPr>
          <w:p w14:textId="0E247636" w14:paraId="4145C71E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N1 FIAT  2.3 JTD šasije:ZFA25000001395596</w:t>
            </w:r>
          </w:p>
          <w:p w14:textId="15E0D56F" w14:paraId="2120F438" w:rsidRDefault="00153C01" w:rsidP="00153C01" w:rsidR="00DE2CE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KA-520F</w:t>
            </w:r>
            <w:r w:rsidRPr="00153C01">
              <w:rPr>
                <w:rFonts w:hAnsi="Times New Roman" w:ascii="Times New Roman"/>
                <w:sz w:val="18"/>
                <w:szCs w:val="18"/>
              </w:rPr>
              <w:t>G</w:t>
            </w:r>
          </w:p>
        </w:tc>
      </w:tr>
      <w:tr w14:textId="77777777" w14:paraId="6D47BEB6" w:rsidTr="008057D7" w:rsidR="00806363" w:rsidRPr="00B40BEB">
        <w:trPr>
          <w:jc w:val="center"/>
        </w:trPr>
        <w:tc>
          <w:tcPr>
            <w:tcW w:type="pct" w:w="606"/>
          </w:tcPr>
          <w:p w14:textId="6D68CFAC" w14:paraId="1F307607" w:rsidRDefault="00153C01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14:textId="77777777" w14:paraId="212CA510" w:rsidRDefault="00702487" w:rsidP="008057D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14:textId="77777777" w14:paraId="5D4C7D5C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REPUBLIKA</w:t>
            </w:r>
          </w:p>
          <w:p w14:textId="77777777" w14:paraId="5A7212EE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HRVATSKA,</w:t>
            </w:r>
          </w:p>
          <w:p w14:textId="77777777" w14:paraId="654D0C80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Min.Finan.</w:t>
            </w:r>
          </w:p>
          <w:p w14:textId="77777777" w14:paraId="57E574BF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Porezna</w:t>
            </w:r>
          </w:p>
          <w:p w14:textId="18BCB2F5" w14:paraId="48C52B55" w:rsidRDefault="00153C01" w:rsidP="00153C0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uprava</w:t>
            </w:r>
          </w:p>
        </w:tc>
        <w:tc>
          <w:tcPr>
            <w:tcW w:type="pct" w:w="606"/>
          </w:tcPr>
          <w:p w14:textId="79D7C0D5" w14:paraId="4F1C3185" w:rsidRDefault="00153C01" w:rsidP="008057D7" w:rsidR="00702487" w:rsidRPr="00153C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53C01">
              <w:rPr>
                <w:rFonts w:hAnsi="Times New Roman" w:ascii="Times New Roman"/>
                <w:sz w:val="20"/>
                <w:szCs w:val="20"/>
              </w:rPr>
              <w:t>1868313648</w:t>
            </w:r>
          </w:p>
        </w:tc>
        <w:tc>
          <w:tcPr>
            <w:tcW w:type="pct" w:w="821"/>
          </w:tcPr>
          <w:p w14:textId="77777777" w14:paraId="370A6E8F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ŽDO</w:t>
            </w:r>
          </w:p>
          <w:p w14:textId="26402CEE" w14:paraId="07A4ACC3" w:rsidRDefault="00153C01" w:rsidP="00153C0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Karlovac</w:t>
            </w:r>
            <w:r w:rsidRPr="00153C01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pct" w:w="606"/>
          </w:tcPr>
          <w:p w14:textId="77777777" w14:paraId="13C25120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Evidencija</w:t>
            </w:r>
          </w:p>
          <w:p w14:textId="20AEF1F3" w14:paraId="53846877" w:rsidRDefault="00153C01" w:rsidP="00153C0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MUP-a</w:t>
            </w:r>
          </w:p>
        </w:tc>
        <w:tc>
          <w:tcPr>
            <w:tcW w:type="pct" w:w="606"/>
          </w:tcPr>
          <w:p w14:textId="1CF29C03" w14:paraId="19A87CD7" w:rsidRDefault="00153C01" w:rsidP="008057D7" w:rsidR="00702487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400.695,73</w:t>
            </w:r>
          </w:p>
        </w:tc>
        <w:tc>
          <w:tcPr>
            <w:tcW w:type="pct" w:w="504"/>
          </w:tcPr>
          <w:p w14:textId="77777777" w14:paraId="0CE94391" w:rsidRDefault="00153C01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Rješenje o ovrsi,Porezna uprava Klasa</w:t>
            </w:r>
          </w:p>
          <w:p w14:textId="6BD1BF88" w14:paraId="6FCA1540" w:rsidRDefault="00153C01" w:rsidP="00153C0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3C01">
              <w:rPr>
                <w:rFonts w:hAnsi="Times New Roman" w:ascii="Times New Roman"/>
                <w:sz w:val="18"/>
                <w:szCs w:val="18"/>
              </w:rPr>
              <w:t>Up/I-415-02/16/-01/3553 od 23.12.2016</w:t>
            </w:r>
          </w:p>
        </w:tc>
        <w:tc>
          <w:tcPr>
            <w:tcW w:type="pct" w:w="482"/>
          </w:tcPr>
          <w:p w14:textId="65C76228" w14:paraId="184D831A" w:rsidRDefault="008F4ADA" w:rsidP="00153C01" w:rsidR="00153C01" w:rsidRPr="00153C01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N1 FORD  1.6 Trend Plus  šasije:WF0PXXGCDPAU20768</w:t>
            </w:r>
          </w:p>
          <w:p w14:textId="090D7438" w14:paraId="369E2D97" w:rsidRDefault="008F4ADA" w:rsidP="00153C0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KA-54</w:t>
            </w:r>
            <w:r w:rsidR="00153C01" w:rsidRPr="00153C01">
              <w:rPr>
                <w:rFonts w:hAnsi="Times New Roman" w:ascii="Times New Roman"/>
                <w:sz w:val="18"/>
                <w:szCs w:val="18"/>
              </w:rPr>
              <w:t>0FG</w:t>
            </w:r>
          </w:p>
        </w:tc>
      </w:tr>
    </w:tbl>
    <w:p w14:textId="77777777" w14:paraId="746C498B"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794E5C65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4E3B751E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14:textId="77777777" w14:paraId="58E8BCEA" w:rsidTr="008057D7" w:rsidR="00702487" w:rsidRPr="007B4027">
        <w:trPr>
          <w:jc w:val="center"/>
        </w:trPr>
        <w:tc>
          <w:tcPr>
            <w:tcW w:type="pct" w:w="747"/>
            <w:vAlign w:val="center"/>
          </w:tcPr>
          <w:p w14:textId="77777777" w14:paraId="5A08E56D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22566529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67739236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14:textId="77777777" w14:paraId="57BD03EC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14:textId="77777777" w14:paraId="094C5A91" w:rsidRDefault="00702487" w:rsidP="008057D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14:textId="77777777" w14:paraId="513B1A62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636FF3CC" w:rsidRDefault="00702487" w:rsidP="008057D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15D867D2" w:rsidTr="008057D7" w:rsidR="00702487" w:rsidRPr="007B4027">
        <w:trPr>
          <w:jc w:val="center"/>
        </w:trPr>
        <w:tc>
          <w:tcPr>
            <w:tcW w:type="pct" w:w="747"/>
          </w:tcPr>
          <w:p w14:textId="77777777" w14:paraId="73A434B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D88781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77753D76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67C3CFFA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5E0E8A40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6EDAB0A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56B917F1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2927AF7F" w:rsidTr="008057D7" w:rsidR="00702487" w:rsidRPr="007B4027">
        <w:trPr>
          <w:jc w:val="center"/>
        </w:trPr>
        <w:tc>
          <w:tcPr>
            <w:tcW w:type="pct" w:w="747"/>
          </w:tcPr>
          <w:p w14:textId="77777777" w14:paraId="2A13B304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0C75E1E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0B72918C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454669DF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39586AD3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10070030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779EFB9D" w:rsidRDefault="00702487" w:rsidP="008057D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2845F8B"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14:textId="77777777" w14:paraId="5B52517A"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4AA143A6" w14:paraId="000CAA70" w:rsidRDefault="00153C01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18.02.2019.g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Martin Lukin </w:t>
      </w:r>
    </w:p>
    <w:p w14:textId="77777777" w14:paraId="00F33A7F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9E77AD4" w:rsidRDefault="0062441F" w:rsidP="00702487" w:rsidR="0062441F">
      <w:pPr>
        <w:spacing w:after="0"/>
      </w:pPr>
      <w:r>
        <w:separator/>
      </w:r>
    </w:p>
  </w:endnote>
  <w:endnote w:id="0" w:type="continuationSeparator">
    <w:p w14:textId="77777777" w14:paraId="1F0BEC2D" w:rsidRDefault="0062441F" w:rsidP="00702487" w:rsidR="006244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3FB8B0B" w:rsidRDefault="0062441F" w:rsidP="00702487" w:rsidR="0062441F">
      <w:pPr>
        <w:spacing w:after="0"/>
      </w:pPr>
      <w:r>
        <w:separator/>
      </w:r>
    </w:p>
  </w:footnote>
  <w:footnote w:id="0" w:type="continuationSeparator">
    <w:p w14:textId="77777777" w14:paraId="40CEF066" w:rsidRDefault="0062441F" w:rsidP="00702487" w:rsidR="0062441F">
      <w:pPr>
        <w:spacing w:after="0"/>
      </w:pPr>
      <w:r>
        <w:continuationSeparator/>
      </w:r>
    </w:p>
  </w:footnote>
  <w:footnote w:id="1">
    <w:p w14:textId="77777777" w14:paraId="0E17C945" w:rsidRDefault="008F4ADA" w:rsidP="00702487" w:rsidR="008F4AD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419126DD" w:rsidRDefault="008F4ADA" w:rsidP="006330A4" w:rsidR="008F4AD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213CC0"/>
    <w:multiLevelType w:val="hybridMultilevel"/>
    <w:tmpl w:val="9DFEB9A0"/>
    <w:lvl w:tplc="83F851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5C32"/>
    <w:rsid w:val="00034375"/>
    <w:rsid w:val="000532A7"/>
    <w:rsid w:val="00107933"/>
    <w:rsid w:val="00111BBF"/>
    <w:rsid w:val="00141484"/>
    <w:rsid w:val="00153C01"/>
    <w:rsid w:val="001A56AA"/>
    <w:rsid w:val="001B569C"/>
    <w:rsid w:val="001D74BE"/>
    <w:rsid w:val="002E5993"/>
    <w:rsid w:val="0036699D"/>
    <w:rsid w:val="00435F92"/>
    <w:rsid w:val="00463496"/>
    <w:rsid w:val="004E6285"/>
    <w:rsid w:val="0050743C"/>
    <w:rsid w:val="005827CA"/>
    <w:rsid w:val="005D0808"/>
    <w:rsid w:val="0062441F"/>
    <w:rsid w:val="006330A4"/>
    <w:rsid w:val="006E7C29"/>
    <w:rsid w:val="006F7DC9"/>
    <w:rsid w:val="00702487"/>
    <w:rsid w:val="00705154"/>
    <w:rsid w:val="00733EEE"/>
    <w:rsid w:val="00795439"/>
    <w:rsid w:val="008057D7"/>
    <w:rsid w:val="00806363"/>
    <w:rsid w:val="008512FB"/>
    <w:rsid w:val="00852A9E"/>
    <w:rsid w:val="00853C78"/>
    <w:rsid w:val="00885BAC"/>
    <w:rsid w:val="008F4ADA"/>
    <w:rsid w:val="008F739A"/>
    <w:rsid w:val="0095477C"/>
    <w:rsid w:val="00A0160E"/>
    <w:rsid w:val="00B30007"/>
    <w:rsid w:val="00B4747F"/>
    <w:rsid w:val="00B5326E"/>
    <w:rsid w:val="00BA623F"/>
    <w:rsid w:val="00BC4F8B"/>
    <w:rsid w:val="00C22B1B"/>
    <w:rsid w:val="00C61F72"/>
    <w:rsid w:val="00C97F41"/>
    <w:rsid w:val="00CB28EA"/>
    <w:rsid w:val="00CC6A89"/>
    <w:rsid w:val="00D96EE8"/>
    <w:rsid w:val="00DA5D4F"/>
    <w:rsid w:val="00DE2CED"/>
    <w:rsid w:val="00DF5659"/>
    <w:rsid w:val="00E9019A"/>
    <w:rsid w:val="00EA766A"/>
    <w:rsid w:val="00EB7D5D"/>
    <w:rsid w:val="00ED23A5"/>
    <w:rsid w:val="00EF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24D34C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C0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3C01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8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80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80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80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3C0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3C01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8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80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80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80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1049</properties:Words>
  <properties:Characters>7117</properties:Characters>
  <properties:Lines>955</properties:Lines>
  <properties:Paragraphs>519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2019-02-20T06:12:00Z</dcterms:created>
  <dc:creator>ADMINIBM</dc:creator>
  <cp:lastModifiedBy>Vinka Mihalinčić</cp:lastModifiedBy>
  <cp:lastPrinted>2019-02-16T16:30:00Z</cp:lastPrinted>
  <dcterms:modified xmlns:xsi="http://www.w3.org/2001/XMLSchema-instance" xsi:type="dcterms:W3CDTF">2019-02-20T06:14:00Z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St-2704/2017-41 / Podnesak - Tablica prijavljenih i osporenih tražbina (STEČAJ-MIRNA VICTUS  2- Tablice prijavljenih tražbina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