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5976" w14:paraId="12f5976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857A06" w:rsidP="00584931" w:rsidR="00857A06">
      <w:pPr>
        <w:ind w:left="5040"/>
        <w:jc w:val="right"/>
      </w:pPr>
      <w:r>
        <w:t>INNA BLASLOV</w:t>
      </w:r>
    </w:p>
    <w:p w:rsidRDefault="00857A06" w:rsidP="00584931" w:rsidR="006523A4">
      <w:pPr>
        <w:ind w:left="5040"/>
        <w:jc w:val="right"/>
      </w:pPr>
      <w:r>
        <w:t>Kali 19</w:t>
      </w:r>
    </w:p>
    <w:p w:rsidRDefault="00857A06" w:rsidP="00584931" w:rsidR="00857A06">
      <w:pPr>
        <w:ind w:left="5040"/>
        <w:jc w:val="right"/>
      </w:pPr>
      <w:r>
        <w:t>KALI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CE1849">
        <w:t>487</w:t>
      </w:r>
      <w:r>
        <w:t xml:space="preserve">/16-5 od </w:t>
      </w:r>
      <w:r w:rsidR="00847E11">
        <w:t>05. travnja</w:t>
      </w:r>
      <w:r>
        <w:t xml:space="preserve"> 2016. pokrenut je prethodni postupak radi utvrđivanja uvjeta za otvaranje stečajnog postupka nad stečajnim dužnikom </w:t>
      </w:r>
      <w:r w:rsidR="00CE1849">
        <w:t>DEBRA d.o.o., Zadar, Put Gazića 14/b, Zadar, OIB: 24043888271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47E11">
        <w:t>21</w:t>
      </w:r>
      <w:r>
        <w:t xml:space="preserve">. travnja 2016. u </w:t>
      </w:r>
      <w:r w:rsidR="00847E11">
        <w:t>08</w:t>
      </w:r>
      <w:r>
        <w:t>,</w:t>
      </w:r>
      <w:r w:rsidR="00CE1849">
        <w:t>35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47E11">
        <w:t>21</w:t>
      </w:r>
      <w:r>
        <w:t xml:space="preserve">. travnja 2016. u </w:t>
      </w:r>
      <w:r w:rsidR="00847E11">
        <w:t>08</w:t>
      </w:r>
      <w:r>
        <w:t>,</w:t>
      </w:r>
      <w:r w:rsidR="00CE1849">
        <w:t>40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47E11">
        <w:t>05.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847E11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452608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CE1849">
      <w:rPr>
        <w:b/>
        <w:bCs/>
        <w:sz w:val="28"/>
      </w:rPr>
      <w:t>487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0B1F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30B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B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B1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B1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B1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30B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B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B1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B1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B1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DEBRA društvo s ograničenom odgovornošću za graditeljstvo, turizam i trgovinu</izvorni_sadrzaj>
    <derivirana_varijabla naziv="DomainObject.Predmet.ProtustrankaFormated_1">  DEBRA društvo s ograničenom odgovornošću za graditeljstvo, turizam i trgovinu</derivirana_varijabla>
  </DomainObject.Predmet.ProtustrankaFormated>
  <DomainObject.Predmet.ProtustrankaFormatedOIB>
    <izvorni_sadrzaj>  DEBRA društvo s ograničenom odgovornošću za graditeljstvo, turizam i trgovinu, OIB 24043888271</izvorni_sadrzaj>
    <derivirana_varijabla naziv="DomainObject.Predmet.ProtustrankaFormatedOIB_1">  DEBRA društvo s ograničenom odgovornošću za graditeljstvo, turizam i trgovinu, OIB 24043888271</derivirana_varijabla>
  </DomainObject.Predmet.ProtustrankaFormatedOIB>
  <DomainObject.Predmet.ProtustrankaFormatedWithAdress>
    <izvorni_sadrzaj> DEBRA društvo s ograničenom odgovornošću za graditeljstvo, turizam i trgovinu, Put Gazića 14/b, 23000 Zadar</izvorni_sadrzaj>
    <derivirana_varijabla naziv="DomainObject.Predmet.ProtustrankaFormatedWithAdress_1"> DEBRA društvo s ograničenom odgovornošću za graditeljstvo, turizam i trgovinu, Put Gazića 14/b, 23000 Zadar</derivirana_varijabla>
  </DomainObject.Predmet.ProtustrankaFormatedWithAdress>
  <DomainObject.Predmet.ProtustrankaFormatedWithAdressOIB>
    <izvorni_sadrzaj> DEBRA društvo s ograničenom odgovornošću za graditeljstvo, turizam i trgovinu, OIB 24043888271, Put Gazića 14/b, 23000 Zadar</izvorni_sadrzaj>
    <derivirana_varijabla naziv="DomainObject.Predmet.ProtustrankaFormatedWithAdressOIB_1"> DEBRA društvo s ograničenom odgovornošću za graditeljstvo, turizam i trgovinu, OIB 24043888271, Put Gazića 14/b, 23000 Zadar</derivirana_varijabla>
  </DomainObject.Predmet.ProtustrankaFormatedWithAdressOIB>
  <DomainObject.Predmet.ProtustrankaWithAdress>
    <izvorni_sadrzaj>DEBRA društvo s ograničenom odgovornošću za graditeljstvo, turizam i trgovinu Put Gazića 14/b, 23000 Zadar</izvorni_sadrzaj>
    <derivirana_varijabla naziv="DomainObject.Predmet.ProtustrankaWithAdress_1">DEBRA društvo s ograničenom odgovornošću za graditeljstvo, turizam i trgovinu Put Gazića 14/b, 23000 Zadar</derivirana_varijabla>
  </DomainObject.Predmet.ProtustrankaWithAdress>
  <DomainObject.Predmet.ProtustrankaWithAdressOIB>
    <izvorni_sadrzaj>DEBRA društvo s ograničenom odgovornošću za graditeljstvo, turizam i trgovinu, OIB 24043888271, Put Gazića 14/b, 23000 Zadar</izvorni_sadrzaj>
    <derivirana_varijabla naziv="DomainObject.Predmet.ProtustrankaWithAdressOIB_1">DEBRA društvo s ograničenom odgovornošću za graditeljstvo, turizam i trgovinu, OIB 24043888271, Put Gazića 14/b, 23000 Zadar</derivirana_varijabla>
  </DomainObject.Predmet.ProtustrankaWithAdressOIB>
  <DomainObject.Predmet.ProtustrankaNazivFormated>
    <izvorni_sadrzaj>DEBRA društvo s ograničenom odgovornošću za graditeljstvo, turizam i trgovinu</izvorni_sadrzaj>
    <derivirana_varijabla naziv="DomainObject.Predmet.ProtustrankaNazivFormated_1">DEBRA društvo s ograničenom odgovornošću za graditeljstvo, turizam i trgovinu</derivirana_varijabla>
  </DomainObject.Predmet.ProtustrankaNazivFormated>
  <DomainObject.Predmet.ProtustrankaNazivFormatedOIB>
    <izvorni_sadrzaj>DEBRA društvo s ograničenom odgovornošću za graditeljstvo, turizam i trgovinu, OIB 24043888271</izvorni_sadrzaj>
    <derivirana_varijabla naziv="DomainObject.Predmet.ProtustrankaNazivFormatedOIB_1">DEBRA društvo s ograničenom odgovornošću za graditeljstvo, turizam i trgovinu, OIB 24043888271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20713.42</izvorni_sadrzaj>
    <derivirana_varijabla naziv="DomainObject.Predmet.TrenutnaVrijednost_1">20713.42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DEBRA društvo s ograničenom odgovornošću za graditeljstvo, turizam i trgovinu</item>
    </izvorni_sadrzaj>
    <derivirana_varijabla naziv="DomainObject.Predmet.ProtuStrankaListFormated_1">
      <item>DEBRA društvo s ograničenom odgovornošću za graditeljstvo, turizam i trgovinu</item>
    </derivirana_varijabla>
  </DomainObject.Predmet.ProtuStrankaListFormated>
  <DomainObject.Predmet.ProtuStrankaListFormatedOIB>
    <izvorni_sadrzaj>
      <item>DEBRA društvo s ograničenom odgovornošću za graditeljstvo, turizam i trgovinu, OIB 24043888271</item>
    </izvorni_sadrzaj>
    <derivirana_varijabla naziv="DomainObject.Predmet.ProtuStrankaListFormatedOIB_1">
      <item>DEBRA društvo s ograničenom odgovornošću za graditeljstvo, turizam i trgovinu, OIB 24043888271</item>
    </derivirana_varijabla>
  </DomainObject.Predmet.ProtuStrankaListFormatedOIB>
  <DomainObject.Predmet.ProtuStrankaListFormatedWithAdress>
    <izvorni_sadrzaj>
      <item>DEBRA društvo s ograničenom odgovornošću za graditeljstvo, turizam i trgovinu, Put Gazića 14/b, 23000 Zadar</item>
    </izvorni_sadrzaj>
    <derivirana_varijabla naziv="DomainObject.Predmet.ProtuStrankaListFormatedWithAdress_1">
      <item>DEBRA društvo s ograničenom odgovornošću za graditeljstvo, turizam i trgovinu, Put Gazića 14/b, 23000 Zadar</item>
    </derivirana_varijabla>
  </DomainObject.Predmet.ProtuStrankaListFormatedWithAdress>
  <DomainObject.Predmet.ProtuStrankaListFormatedWithAdressOIB>
    <izvorni_sadrzaj>
      <item>DEBRA društvo s ograničenom odgovornošću za graditeljstvo, turizam i trgovinu, OIB 24043888271, Put Gazića 14/b, 23000 Zadar</item>
    </izvorni_sadrzaj>
    <derivirana_varijabla naziv="DomainObject.Predmet.ProtuStrankaListFormatedWithAdressOIB_1">
      <item>DEBRA društvo s ograničenom odgovornošću za graditeljstvo, turizam i trgovinu, OIB 24043888271, Put Gazića 14/b, 23000 Zadar</item>
    </derivirana_varijabla>
  </DomainObject.Predmet.ProtuStrankaListFormatedWithAdressOIB>
  <DomainObject.Predmet.ProtuStrankaListNazivFormated>
    <izvorni_sadrzaj>
      <item>DEBRA društvo s ograničenom odgovornošću za graditeljstvo, turizam i trgovinu</item>
    </izvorni_sadrzaj>
    <derivirana_varijabla naziv="DomainObject.Predmet.ProtuStrankaListNazivFormated_1">
      <item>DEBRA društvo s ograničenom odgovornošću za graditeljstvo, turizam i trgovinu</item>
    </derivirana_varijabla>
  </DomainObject.Predmet.ProtuStrankaListNazivFormated>
  <DomainObject.Predmet.ProtuStrankaListNazivFormatedOIB>
    <izvorni_sadrzaj>
      <item>DEBRA društvo s ograničenom odgovornošću za graditeljstvo, turizam i trgovinu, OIB 24043888271</item>
    </izvorni_sadrzaj>
    <derivirana_varijabla naziv="DomainObject.Predmet.ProtuStrankaListNazivFormatedOIB_1">
      <item>DEBRA društvo s ograničenom odgovornošću za graditeljstvo, turizam i trgovinu, OIB 24043888271</item>
    </derivirana_varijabla>
  </DomainObject.Predmet.ProtuStrankaListNazivFormatedOIB>
  <DomainObject.Predmet.OstaliListFormated>
    <izvorni_sadrzaj>
      <item>Inna Blaslov</item>
    </izvorni_sadrzaj>
    <derivirana_varijabla naziv="DomainObject.Predmet.OstaliListFormated_1">
      <item>Inna Blaslov</item>
    </derivirana_varijabla>
  </DomainObject.Predmet.OstaliListFormated>
  <DomainObject.Predmet.OstaliListFormatedOIB>
    <izvorni_sadrzaj>
      <item>Inna Blaslov, OIB 99030876029</item>
    </izvorni_sadrzaj>
    <derivirana_varijabla naziv="DomainObject.Predmet.OstaliListFormatedOIB_1">
      <item>Inna Blaslov, OIB 99030876029</item>
    </derivirana_varijabla>
  </DomainObject.Predmet.OstaliListFormatedOIB>
  <DomainObject.Predmet.OstaliListFormatedWithAdress>
    <izvorni_sadrzaj>
      <item>Inna Blaslov, ULICA VLAKA 15 (ranije: KALI, KALI, 19), 23273 Kali</item>
    </izvorni_sadrzaj>
    <derivirana_varijabla naziv="DomainObject.Predmet.OstaliListFormatedWithAdress_1">
      <item>Inna Blaslov, ULICA VLAKA 15 (ranije: KALI, KALI, 19), 23273 Kali</item>
    </derivirana_varijabla>
  </DomainObject.Predmet.OstaliListFormatedWithAdress>
  <DomainObject.Predmet.OstaliListFormatedWithAdressOIB>
    <izvorni_sadrzaj>
      <item>Inna Blaslov, OIB 99030876029, ULICA VLAKA 15 (ranije: KALI, KALI, 19), 23273 Kali</item>
    </izvorni_sadrzaj>
    <derivirana_varijabla naziv="DomainObject.Predmet.OstaliListFormatedWithAdressOIB_1">
      <item>Inna Blaslov, OIB 99030876029, ULICA VLAKA 15 (ranije: KALI, KALI, 19), 23273 Kali</item>
    </derivirana_varijabla>
  </DomainObject.Predmet.OstaliListFormatedWithAdressOIB>
  <DomainObject.Predmet.OstaliListNazivFormated>
    <izvorni_sadrzaj>
      <item>Inna Blaslov</item>
    </izvorni_sadrzaj>
    <derivirana_varijabla naziv="DomainObject.Predmet.OstaliListNazivFormated_1">
      <item>Inna Blaslov</item>
    </derivirana_varijabla>
  </DomainObject.Predmet.OstaliListNazivFormated>
  <DomainObject.Predmet.OstaliListNazivFormatedOIB>
    <izvorni_sadrzaj>
      <item>Inna Blaslov, OIB 99030876029</item>
    </izvorni_sadrzaj>
    <derivirana_varijabla naziv="DomainObject.Predmet.OstaliListNazivFormatedOIB_1">
      <item>Inna Blaslov, OIB 99030876029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DEBRA društvo s ograničenom odgovornošću za graditeljstvo, turizam i trgovinu</izvorni_sadrzaj>
    <derivirana_varijabla naziv="DomainObject.Predmet.ProtustrankaIDrugi_1">DEBRA društvo s ograničenom odgovornošću za graditeljstvo,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DEBRA društvo s ograničenom odgovornošću za graditeljstvo, turizam i trgovinu, OIB 24043888271, Put Gazića 14/b, 23000 Zadar</izvorni_sadrzaj>
    <derivirana_varijabla naziv="DomainObject.Predmet.ProtustrankaIDrugiAdressOIB_1">DEBRA društvo s ograničenom odgovornošću za graditeljstvo, turizam i trgovinu, OIB 24043888271, Put Gazića 14/b,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DEBRA društvo s ograničenom odgovornošću za graditeljstvo, turizam i trgovinu</item>
      <item>Inna Blaslov</item>
    </izvorni_sadrzaj>
    <derivirana_varijabla naziv="DomainObject.Predmet.SudioniciListNaziv_1">
      <item>FINA</item>
      <item>DEBRA društvo s ograničenom odgovornošću za graditeljstvo, turizam i trgovinu</item>
      <item>Inna Blaslov</item>
    </derivirana_varijabla>
  </DomainObject.Predmet.SudioniciListNaziv>
  <DomainObject.Predmet.SudioniciListAdressOIB>
    <izvorni_sadrzaj>
      <item>FINA, OIB 85821130368</item>
      <item>DEBRA društvo s ograničenom odgovornošću za graditeljstvo, turizam i trgovinu, OIB 24043888271, Put Gazića 14/b,23000 Zadar</item>
      <item>Inna Blaslov, OIB 99030876029, ULICA VLAKA 15 (ranije: KALI, KALI, 19),23273 Kali</item>
    </izvorni_sadrzaj>
    <derivirana_varijabla naziv="DomainObject.Predmet.SudioniciListAdressOIB_1">
      <item>FINA, OIB 85821130368</item>
      <item>DEBRA društvo s ograničenom odgovornošću za graditeljstvo, turizam i trgovinu, OIB 24043888271, Put Gazića 14/b,23000 Zadar</item>
      <item>Inna Blaslov, OIB 99030876029, ULICA VLAKA 15 (ranije: KALI, KALI, 19),23273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24043888271</item>
      <item>, OIB 99030876029</item>
    </izvorni_sadrzaj>
    <derivirana_varijabla naziv="DomainObject.Predmet.SudioniciListNazivOIB_1">
      <item>, OIB 85821130368</item>
      <item>, OIB 24043888271</item>
      <item>, OIB 99030876029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7FBF6-749B-4CEC-82DA-81E9AAEE6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857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2016-04-05T12:45:00Z</dcterms:created>
  <dc:creator>Ardena Bajlo</dc:creator>
  <cp:lastModifiedBy>Martina Kalmeta</cp:lastModifiedBy>
  <cp:lastPrinted>2016-04-05T12:35:00Z</cp:lastPrinted>
  <dcterms:modified xmlns:xsi="http://www.w3.org/2001/XMLSchema-instance" xsi:type="dcterms:W3CDTF">2016-04-06T10:57:00Z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