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0490" w14:paraId="7820490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2A37EC">
        <w:rPr>
          <w:lang w:val="hr-HR"/>
        </w:rPr>
        <w:t>86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636F7A" w:rsidRPr="00636F7A">
        <w:rPr>
          <w:lang w:val="hr-HR"/>
        </w:rPr>
        <w:t xml:space="preserve">MEDI TORANJ </w:t>
      </w:r>
      <w:r>
        <w:rPr>
          <w:lang w:val="hr-HR"/>
        </w:rPr>
        <w:t>d.o.o. Zagreb</w:t>
      </w:r>
      <w:r w:rsidR="005F3CC0">
        <w:rPr>
          <w:lang w:val="hr-HR"/>
        </w:rPr>
        <w:t xml:space="preserve"> za </w:t>
      </w:r>
      <w:r w:rsidR="002A37EC">
        <w:rPr>
          <w:lang w:val="hr-HR"/>
        </w:rPr>
        <w:t>medicinsku djelatnost, usluge i trgovinu</w:t>
      </w:r>
      <w:r>
        <w:rPr>
          <w:lang w:val="hr-HR"/>
        </w:rPr>
        <w:t xml:space="preserve">, </w:t>
      </w:r>
      <w:r w:rsidR="002A37EC">
        <w:rPr>
          <w:lang w:val="hr-HR"/>
        </w:rPr>
        <w:t>Ksaverska cesta 59,</w:t>
      </w:r>
      <w:r>
        <w:rPr>
          <w:lang w:val="hr-HR"/>
        </w:rPr>
        <w:t xml:space="preserve"> MBS:</w:t>
      </w:r>
      <w:r w:rsidR="002A37EC">
        <w:rPr>
          <w:lang w:val="hr-HR"/>
        </w:rPr>
        <w:t xml:space="preserve"> 080753391</w:t>
      </w:r>
      <w:r>
        <w:rPr>
          <w:lang w:val="hr-HR"/>
        </w:rPr>
        <w:t xml:space="preserve">, OIB: </w:t>
      </w:r>
      <w:r w:rsidR="002A37EC">
        <w:rPr>
          <w:lang w:val="hr-HR"/>
        </w:rPr>
        <w:t>29683817092</w:t>
      </w:r>
      <w:r>
        <w:rPr>
          <w:lang w:val="hr-HR"/>
        </w:rPr>
        <w:t>, koji se vodi kod ovoga suda pod brojem St-</w:t>
      </w:r>
      <w:r w:rsidR="002A37EC">
        <w:rPr>
          <w:lang w:val="hr-HR"/>
        </w:rPr>
        <w:t>86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A37EC">
        <w:rPr>
          <w:lang w:val="hr-HR"/>
        </w:rPr>
        <w:t>19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2A37EC">
        <w:rPr>
          <w:lang w:val="hr-HR"/>
        </w:rPr>
        <w:t>8.780,49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2A37EC">
        <w:rPr>
          <w:lang w:val="hr-HR"/>
        </w:rPr>
        <w:t>Alan Vlatko Ivanišević</w:t>
      </w:r>
      <w:r>
        <w:rPr>
          <w:lang w:val="hr-HR"/>
        </w:rPr>
        <w:t xml:space="preserve"> iz Zagreba, </w:t>
      </w:r>
      <w:r w:rsidR="002A37EC">
        <w:rPr>
          <w:lang w:val="hr-HR"/>
        </w:rPr>
        <w:t xml:space="preserve">Ulica Pavla </w:t>
      </w:r>
      <w:proofErr w:type="spellStart"/>
      <w:r w:rsidR="002A37EC">
        <w:rPr>
          <w:lang w:val="hr-HR"/>
        </w:rPr>
        <w:t>Hatza</w:t>
      </w:r>
      <w:proofErr w:type="spellEnd"/>
      <w:r w:rsidR="00E4276B">
        <w:rPr>
          <w:lang w:val="hr-HR"/>
        </w:rPr>
        <w:t xml:space="preserve"> 23/6</w:t>
      </w:r>
      <w:r>
        <w:rPr>
          <w:lang w:val="hr-HR"/>
        </w:rPr>
        <w:t xml:space="preserve">, OIB: </w:t>
      </w:r>
      <w:r w:rsidR="00214E1D" w:rsidRPr="00214E1D">
        <w:rPr>
          <w:lang w:val="hr-HR"/>
        </w:rPr>
        <w:t>93465924400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3920BA" w:rsidP="003920BA" w:rsidR="003920BA">
      <w:pPr>
        <w:ind w:firstLine="5103"/>
        <w:rPr>
          <w:lang w:val="hr-HR"/>
        </w:rPr>
      </w:pPr>
      <w:r>
        <w:rPr>
          <w:lang w:val="hr-HR"/>
        </w:rPr>
        <w:t>SUDSKI SAVJETNIK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MIROSLAV LOVREKOVIĆ, v.r.</w:t>
      </w:r>
    </w:p>
    <w:p w:rsidRDefault="003920BA" w:rsidP="003920BA" w:rsidR="003920BA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3920BA" w:rsidP="003920BA" w:rsidR="003920BA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Mirna </w:t>
      </w:r>
      <w:proofErr w:type="spellStart"/>
      <w:r>
        <w:rPr>
          <w:lang w:val="hr-HR"/>
        </w:rPr>
        <w:t>Skokan</w:t>
      </w:r>
      <w:proofErr w:type="spellEnd"/>
    </w:p>
    <w:p w:rsidRDefault="000E2229" w:rsidP="003920BA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CA5" w:rsidR="00D65CA5">
      <w:r>
        <w:separator/>
      </w:r>
    </w:p>
  </w:endnote>
  <w:endnote w:id="0" w:type="continuationSeparator">
    <w:p w:rsidRDefault="00D65CA5" w:rsidR="00D65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CA5" w:rsidR="00D65CA5">
      <w:r>
        <w:separator/>
      </w:r>
    </w:p>
  </w:footnote>
  <w:footnote w:id="0" w:type="continuationSeparator">
    <w:p w:rsidRDefault="00D65CA5" w:rsidR="00D65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14E1D"/>
    <w:rsid w:val="00230CD2"/>
    <w:rsid w:val="00243561"/>
    <w:rsid w:val="002544E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45B13"/>
    <w:rsid w:val="00350850"/>
    <w:rsid w:val="00357E43"/>
    <w:rsid w:val="003875AB"/>
    <w:rsid w:val="003920BA"/>
    <w:rsid w:val="003E0954"/>
    <w:rsid w:val="003E4A58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2D1A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A6380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31D13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65CA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276B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2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F2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091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St-86/2017-2</izvorni_sadrzaj>
    <derivirana_varijabla naziv="DomainObject.Oznaka_1">St-86/2017-2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 TORANJ društvo s ograničenom odgovornošću za medicinsku djelatnost, usluge i trgovinu zastupanog po punomoćniku Alan Vlatko Ivanišević</izvorni_sadrzaj>
    <derivirana_varijabla naziv="DomainObject.Predmet.ProtustrankaFormated_1">  MEDI TORANJ društvo s ograničenom odgovornošću za medicinsku djelatnost, usluge i trgovinu zastupanog po punomoćniku Alan Vlatko Ivanišević</derivirana_varijabla>
  </DomainObject.Predmet.ProtustrankaFormated>
  <DomainObject.Predmet.ProtustrankaFormatedOIB>
    <izvorni_sadrzaj>  MEDI TORANJ društvo s ograničenom odgovornošću za medicinsku djelatnost, usluge i trgovinu, OIB 29683817092 zastupanog po punomoćniku Alan Vlatko Ivanišević</izvorni_sadrzaj>
    <derivirana_varijabla naziv="DomainObject.Predmet.ProtustrankaFormatedOIB_1">  MEDI TORANJ društvo s ograničenom odgovornošću za medicinsku djelatnost, usluge i trgovinu, OIB 29683817092 zastupanog po punomoćniku Alan Vlatko Ivanišević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 zastupanog po punomoćniku Alan Vlatko Ivanišević</izvorni_sadrzaj>
    <derivirana_varijabla naziv="DomainObject.Predmet.ProtustrankaFormatedWithAdress_1"> MEDI TORANJ društvo s ograničenom odgovornošću za medicinsku djelatnost, usluge i trgovinu, Ksaverska cesta 59, 10000 Zagreb zastupanog po punomoćniku Alan Vlatko Ivanišević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 zastupanog po punomoćniku Alan Vlatko Ivanišević</izvorni_sadrzaj>
    <derivirana_varijabla naziv="DomainObject.Predmet.ProtustrankaFormatedWithAdressOIB_1"> MEDI TORANJ društvo s ograničenom odgovornošću za medicinsku djelatnost, usluge i trgovinu, OIB 29683817092, Ksaverska cesta 59, 10000 Zagreb zastupanog po punomoćniku Alan Vlatko Ivanišević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MEDI TORANJ društvo s ograničenom odgovornošću za medicinsku djelatnost, usluge i trgovinu zastupanog po punomoćniku Alan Vlatko Ivanišević</item>
    </izvorni_sadrzaj>
    <derivirana_varijabla naziv="DomainObject.Predmet.ProtuStrankaListFormated_1">
      <item>MEDI TORANJ društvo s ograničenom odgovornošću za medicinsku djelatnost, usluge i trgovinu zastupanog po punomoćniku Alan Vlatko Ivanišević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 zastupanog po punomoćniku Alan Vlatko Ivanišević</item>
    </izvorni_sadrzaj>
    <derivirana_varijabla naziv="DomainObject.Predmet.ProtuStrankaListFormatedOIB_1">
      <item>MEDI TORANJ društvo s ograničenom odgovornošću za medicinsku djelatnost, usluge i trgovinu, OIB 29683817092 zastupanog po punomoćniku Alan Vlatko Ivanišević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 zastupanog po punomoćniku Alan Vlatko Ivanišević</item>
    </izvorni_sadrzaj>
    <derivirana_varijabla naziv="DomainObject.Predmet.ProtuStrankaListFormatedWithAdress_1">
      <item>MEDI TORANJ društvo s ograničenom odgovornošću za medicinsku djelatnost, usluge i trgovinu, Ksaverska cesta 59, 10000 Zagreb zastupanog po punomoćniku Alan Vlatko Ivanišević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 zastupanog po punomoćniku Alan Vlatko Ivanišević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 zastupanog po punomoćniku Alan Vlatko Ivanišević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 punomoćnik sudionika u postupku MEDI TORANJ društvo s ograničenom odgovornošću za medicinsku djelatnost, usluge i trgovinu</item>
    </izvorni_sadrzaj>
    <derivirana_varijabla naziv="DomainObject.Predmet.OstaliListFormated_1">
      <item>Alan Vlatko Ivanišević punomoćnik sudionika u postupku MEDI TORANJ društvo s ograničenom odgovornošću za medicinsku djelatnost, usluge i trgovinu</item>
    </derivirana_varijabla>
  </DomainObject.Predmet.OstaliListFormated>
  <DomainObject.Predmet.OstaliListFormatedOIB>
    <izvorni_sadrzaj>
      <item>Alan Vlatko Ivanišević, OIB 93465924400 punomoćnik sudionika u postupku MEDI TORANJ društvo s ograničenom odgovornošću za medicinsku djelatnost, usluge i trgovinu</item>
    </izvorni_sadrzaj>
    <derivirana_varijabla naziv="DomainObject.Predmet.OstaliListFormatedOIB_1">
      <item>Alan Vlatko Ivanišević, OIB 93465924400 punomoćnik sudionika u postupku MEDI TORANJ društvo s ograničenom odgovornošću za medicinsku djelatnost, usluge i trgovinu</item>
    </derivirana_varijabla>
  </DomainObject.Predmet.OstaliListFormatedOIB>
  <DomainObject.Predmet.OstaliListFormatedWithAdress>
    <izvorni_sadrzaj>
      <item>Alan Vlatko Ivanišević, Ulica Pavla Hatza 23/6, 10000 Zagreb punomoćnik sudionika u postupku MEDI TORANJ društvo s ograničenom odgovornošću za medicinsku djelatnost, usluge i trgovinu</item>
    </izvorni_sadrzaj>
    <derivirana_varijabla naziv="DomainObject.Predmet.OstaliListFormatedWithAdress_1">
      <item>Alan Vlatko Ivanišević, Ulica Pavla Hatza 23/6, 10000 Zagreb punomoćnik sudionika u postupku MEDI TORANJ društvo s ograničenom odgovornošću za medicinsku djelatnost, usluge i trgovinu</item>
    </derivirana_varijabla>
  </DomainObject.Predmet.OstaliListFormatedWithAdress>
  <DomainObject.Predmet.OstaliListFormatedWithAdressOIB>
    <izvorni_sadrzaj>
      <item>Alan Vlatko Ivanišević, OIB 93465924400, Ulica Pavla Hatza 23/6, 10000 Zagreb punomoćnik sudionika u postupku MEDI TORANJ društvo s ograničenom odgovornošću za medicinsku djelatnost, usluge i trgovinu</item>
    </izvorni_sadrzaj>
    <derivirana_varijabla naziv="DomainObject.Predmet.OstaliListFormatedWithAdressOIB_1">
      <item>Alan Vlatko Ivanišević, OIB 93465924400, Ulica Pavla Hatza 23/6, 10000 Zagreb punomoćnik sudionika u postupku MEDI TORANJ društvo s ograničenom odgovornošću za medicinsku djelatnost, usluge i trgovinu</item>
    </derivirana_varijabla>
  </DomainObject.Predmet.OstaliListFormatedWithAdressOIB>
  <DomainObject.Predmet.OstaliListNazivFormated>
    <izvorni_sadrzaj>
      <item>Alan Vlatko Ivanišević</item>
    </izvorni_sadrzaj>
    <derivirana_varijabla naziv="DomainObject.Predmet.OstaliListNazivFormated_1">
      <item>Alan Vlatko Ivanišević</item>
    </derivirana_varijabla>
  </DomainObject.Predmet.OstaliListNazivFormated>
  <DomainObject.Predmet.OstaliListNazivFormatedOIB>
    <izvorni_sadrzaj>
      <item>Alan Vlatko Ivanišević, OIB 93465924400</item>
    </izvorni_sadrzaj>
    <derivirana_varijabla naziv="DomainObject.Predmet.OstaliListNazivFormatedOIB_1">
      <item>Alan Vlatko Ivanišević, OIB 93465924400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St-86/2017-2</izvorni_sadrzaj>
    <derivirana_varijabla naziv="DomainObject.PoslovniBrojDokumenta_1">St-86/2017-2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FINA Regionalni centar Zagreb, Podružnica Zagreb</item>
      <item>Alan Vlatko Ivanišević</item>
    </izvorni_sadrzaj>
    <derivirana_varijabla naziv="DomainObject.Predmet.SudioniciListNaziv_1">
      <item>MEDI TORANJ društvo s ograničenom odgovornošću za medicinsku djelatnost, usluge i trgovinu</item>
      <item>FINA Regionalni centar Zagreb, Podružnica Zagreb</item>
      <item>Alan Vlatko Ivanišević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FINA Regionalni centar Zagreb, Podružnica Zagreb, OIB 85821130368, Trg svibanjskih žrtava 1995. br. 1,10000 Zagreb</item>
      <item>Alan Vlatko Ivanišević, OIB 93465924400, Ulica Pavla Hatza 23/6,10000 Zagreb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FINA Regionalni centar Zagreb, Podružnica Zagreb, OIB 85821130368, Trg svibanjskih žrtava 1995. br. 1,10000 Zagreb</item>
      <item>Alan Vlatko Ivanišević, OIB 93465924400, Ulica Pavla Hatza 23/6,10000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29683817092</item>
      <item>, OIB 85821130368</item>
      <item>, OIB 93465924400</item>
    </izvorni_sadrzaj>
    <derivirana_varijabla naziv="DomainObject.Predmet.SudioniciListNazivOIB_1">
      <item>, OIB 29683817092</item>
      <item>, OIB 85821130368</item>
      <item>, OIB 93465924400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46278-DC60-4422-884A-924511C2A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1687</properties:Characters>
  <properties:Lines>45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2017-03-15T08:54:00Z</dcterms:created>
  <dc:creator>ssabljic</dc:creator>
  <cp:lastModifiedBy>Miroslav Lovreković</cp:lastModifiedBy>
  <cp:lastPrinted>2017-03-15T12:11:00Z</cp:lastPrinted>
  <dcterms:modified xmlns:xsi="http://www.w3.org/2001/XMLSchema-instance" xsi:type="dcterms:W3CDTF">2017-03-15T12:11:00Z</dcterms:modified>
  <cp:revision>10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