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56d5" w14:paraId="f7a56d5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8318B2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8318B2">
        <w:rPr>
          <w:szCs w:val="24"/>
        </w:rPr>
        <w:t>7845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555491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555491">
        <w:rPr>
          <w:szCs w:val="24"/>
        </w:rPr>
        <w:t>MALONOGOMETNI KLUB "RENAULT" AUTO KREŠO KRAPINA, Krapina, Kardinala Stepinca 19</w:t>
      </w:r>
      <w:r>
        <w:rPr>
          <w:szCs w:val="24"/>
        </w:rPr>
        <w:t>,</w:t>
      </w:r>
      <w:r w:rsidR="00555491">
        <w:rPr>
          <w:szCs w:val="24"/>
        </w:rPr>
        <w:t xml:space="preserve"> OIB: 60832814503,</w:t>
      </w:r>
      <w:r>
        <w:rPr>
          <w:szCs w:val="24"/>
        </w:rPr>
        <w:t xml:space="preserve"> dana </w:t>
      </w:r>
      <w:r w:rsidR="00C47AD1">
        <w:rPr>
          <w:szCs w:val="24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55549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555491">
        <w:rPr>
          <w:szCs w:val="24"/>
        </w:rPr>
        <w:t>MALONOGOMETNI KLUB "RENAULT" AUTO KREŠO KRAPINA, Krapina, Kardinala Stepinca 19, OIB: 60832814503,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555491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555491">
        <w:rPr>
          <w:szCs w:val="24"/>
        </w:rPr>
        <w:t>MALONOGOMETNI KLUB "RENAULT" AUTO KREŠO KRAPINA, Krapina, Kardinala Stepinca 19, OIB: 60832814503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47AD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47AD1">
        <w:rPr>
          <w:rFonts w:cs="Times New Roman" w:eastAsia="Times New Roman"/>
          <w:szCs w:val="24"/>
          <w:lang w:eastAsia="hr-HR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5C9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C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5C94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345C94"/>
    <w:rsid w:val="00370429"/>
    <w:rsid w:val="00445B33"/>
    <w:rsid w:val="00466C26"/>
    <w:rsid w:val="00485F7E"/>
    <w:rsid w:val="004D0AC9"/>
    <w:rsid w:val="004E6C3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57C31"/>
    <w:rsid w:val="00B91C86"/>
    <w:rsid w:val="00BD3F78"/>
    <w:rsid w:val="00C04D66"/>
    <w:rsid w:val="00C100B0"/>
    <w:rsid w:val="00C47AD1"/>
    <w:rsid w:val="00C70640"/>
    <w:rsid w:val="00CF5D42"/>
    <w:rsid w:val="00D03E98"/>
    <w:rsid w:val="00D40F89"/>
    <w:rsid w:val="00D6189F"/>
    <w:rsid w:val="00DA4FB5"/>
    <w:rsid w:val="00E27044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C9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5C94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5C9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5C9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C9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5C94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5C9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5C9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7845</izvorni_sadrzaj>
    <derivirana_varijabla naziv="DomainObject.Predmet.Broj_1">7845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St-7845/2015</izvorni_sadrzaj>
    <derivirana_varijabla naziv="DomainObject.Predmet.OznakaBroj_1">St-7845/2015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RENAULT AUTO KREŠO KRAPINA</izvorni_sadrzaj>
    <derivirana_varijabla naziv="DomainObject.Predmet.ProtustrankaFormated_1">  MALONOGOMETNI KLUB RENAULT AUTO KREŠO KRAPINA</derivirana_varijabla>
  </DomainObject.Predmet.ProtustrankaFormated>
  <DomainObject.Predmet.ProtustrankaFormatedOIB>
    <izvorni_sadrzaj>  MALONOGOMETNI KLUB RENAULT AUTO KREŠO KRAPINA, OIB 60832814503</izvorni_sadrzaj>
    <derivirana_varijabla naziv="DomainObject.Predmet.ProtustrankaFormatedOIB_1">  MALONOGOMETNI KLUB RENAULT AUTO KREŠO KRAPINA, OIB 60832814503</derivirana_varijabla>
  </DomainObject.Predmet.ProtustrankaFormatedOIB>
  <DomainObject.Predmet.ProtustrankaFormatedWithAdress>
    <izvorni_sadrzaj> MALONOGOMETNI KLUB RENAULT AUTO KREŠO KRAPINA, Kardinala Stepinca 19, 49000 Krapina</izvorni_sadrzaj>
    <derivirana_varijabla naziv="DomainObject.Predmet.ProtustrankaFormatedWithAdress_1"> MALONOGOMETNI KLUB RENAULT AUTO KREŠO KRAPINA, Kardinala Stepinca 19, 49000 Krapina</derivirana_varijabla>
  </DomainObject.Predmet.ProtustrankaFormatedWithAdress>
  <DomainObject.Predmet.ProtustrankaFormatedWithAdressOIB>
    <izvorni_sadrzaj> MALONOGOMETNI KLUB RENAULT AUTO KREŠO KRAPINA, OIB 60832814503, Kardinala Stepinca 19, 49000 Krapina</izvorni_sadrzaj>
    <derivirana_varijabla naziv="DomainObject.Predmet.ProtustrankaFormatedWithAdressOIB_1"> MALONOGOMETNI KLUB RENAULT AUTO KREŠO KRAPINA, OIB 60832814503, Kardinala Stepinca 19, 49000 Krapina</derivirana_varijabla>
  </DomainObject.Predmet.ProtustrankaFormatedWithAdressOIB>
  <DomainObject.Predmet.ProtustrankaWithAdress>
    <izvorni_sadrzaj>MALONOGOMETNI KLUB RENAULT AUTO KREŠO KRAPINA Kardinala Stepinca 19, 49000 Krapina</izvorni_sadrzaj>
    <derivirana_varijabla naziv="DomainObject.Predmet.ProtustrankaWithAdress_1">MALONOGOMETNI KLUB RENAULT AUTO KREŠO KRAPINA Kardinala Stepinca 19, 49000 Krapina</derivirana_varijabla>
  </DomainObject.Predmet.ProtustrankaWithAdress>
  <DomainObject.Predmet.ProtustrankaWithAdressOIB>
    <izvorni_sadrzaj>MALONOGOMETNI KLUB RENAULT AUTO KREŠO KRAPINA, OIB 60832814503, Kardinala Stepinca 19, 49000 Krapina</izvorni_sadrzaj>
    <derivirana_varijabla naziv="DomainObject.Predmet.ProtustrankaWithAdressOIB_1">MALONOGOMETNI KLUB RENAULT AUTO KREŠO KRAPINA, OIB 60832814503, Kardinala Stepinca 19, 49000 Krapina</derivirana_varijabla>
  </DomainObject.Predmet.ProtustrankaWithAdressOIB>
  <DomainObject.Predmet.ProtustrankaNazivFormated>
    <izvorni_sadrzaj>MALONOGOMETNI KLUB RENAULT AUTO KREŠO KRAPINA</izvorni_sadrzaj>
    <derivirana_varijabla naziv="DomainObject.Predmet.ProtustrankaNazivFormated_1">MALONOGOMETNI KLUB RENAULT AUTO KREŠO KRAPINA</derivirana_varijabla>
  </DomainObject.Predmet.ProtustrankaNazivFormated>
  <DomainObject.Predmet.ProtustrankaNazivFormatedOIB>
    <izvorni_sadrzaj>MALONOGOMETNI KLUB RENAULT AUTO KREŠO KRAPINA, OIB 60832814503</izvorni_sadrzaj>
    <derivirana_varijabla naziv="DomainObject.Predmet.ProtustrankaNazivFormatedOIB_1">MALONOGOMETNI KLUB RENAULT AUTO KREŠO KRAPINA, OIB 60832814503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RENAULT AUTO KREŠO KRAPINA</item>
    </izvorni_sadrzaj>
    <derivirana_varijabla naziv="DomainObject.Predmet.ProtuStrankaListFormated_1">
      <item>MALONOGOMETNI KLUB RENAULT AUTO KREŠO KRAPINA</item>
    </derivirana_varijabla>
  </DomainObject.Predmet.ProtuStrankaListFormated>
  <DomainObject.Predmet.ProtuStrankaListFormatedOIB>
    <izvorni_sadrzaj>
      <item>MALONOGOMETNI KLUB RENAULT AUTO KREŠO KRAPINA, OIB 60832814503</item>
    </izvorni_sadrzaj>
    <derivirana_varijabla naziv="DomainObject.Predmet.ProtuStrankaListFormatedOIB_1">
      <item>MALONOGOMETNI KLUB RENAULT AUTO KREŠO KRAPINA, OIB 60832814503</item>
    </derivirana_varijabla>
  </DomainObject.Predmet.ProtuStrankaListFormatedOIB>
  <DomainObject.Predmet.ProtuStrankaListFormatedWithAdress>
    <izvorni_sadrzaj>
      <item>MALONOGOMETNI KLUB RENAULT AUTO KREŠO KRAPINA, Kardinala Stepinca 19, 49000 Krapina</item>
    </izvorni_sadrzaj>
    <derivirana_varijabla naziv="DomainObject.Predmet.ProtuStrankaListFormatedWithAdress_1">
      <item>MALONOGOMETNI KLUB RENAULT AUTO KREŠO KRAPINA, Kardinala Stepinca 19, 49000 Krapina</item>
    </derivirana_varijabla>
  </DomainObject.Predmet.ProtuStrankaListFormatedWithAdress>
  <DomainObject.Predmet.ProtuStrankaListFormatedWithAdressOIB>
    <izvorni_sadrzaj>
      <item>MALONOGOMETNI KLUB RENAULT AUTO KREŠO KRAPINA, OIB 60832814503, Kardinala Stepinca 19, 49000 Krapina</item>
    </izvorni_sadrzaj>
    <derivirana_varijabla naziv="DomainObject.Predmet.ProtuStrankaListFormatedWithAdressOIB_1">
      <item>MALONOGOMETNI KLUB RENAULT AUTO KREŠO KRAPINA, OIB 60832814503, Kardinala Stepinca 19, 49000 Krapina</item>
    </derivirana_varijabla>
  </DomainObject.Predmet.ProtuStrankaListFormatedWithAdressOIB>
  <DomainObject.Predmet.ProtuStrankaListNazivFormated>
    <izvorni_sadrzaj>
      <item>MALONOGOMETNI KLUB RENAULT AUTO KREŠO KRAPINA</item>
    </izvorni_sadrzaj>
    <derivirana_varijabla naziv="DomainObject.Predmet.ProtuStrankaListNazivFormated_1">
      <item>MALONOGOMETNI KLUB RENAULT AUTO KREŠO KRAPINA</item>
    </derivirana_varijabla>
  </DomainObject.Predmet.ProtuStrankaListNazivFormated>
  <DomainObject.Predmet.ProtuStrankaListNazivFormatedOIB>
    <izvorni_sadrzaj>
      <item>MALONOGOMETNI KLUB RENAULT AUTO KREŠO KRAPINA, OIB 60832814503</item>
    </izvorni_sadrzaj>
    <derivirana_varijabla naziv="DomainObject.Predmet.ProtuStrankaListNazivFormatedOIB_1">
      <item>MALONOGOMETNI KLUB RENAULT AUTO KREŠO KRAPINA, OIB 60832814503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RENAULT AUTO KREŠO KRAPINA</izvorni_sadrzaj>
    <derivirana_varijabla naziv="DomainObject.Predmet.ProtustrankaIDrugi_1">MALONOGOMETNI KLUB RENAULT AUTO KREŠO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RENAULT AUTO KREŠO KRAPINA, OIB 60832814503, Kardinala Stepinca 19, 49000 Krapina</izvorni_sadrzaj>
    <derivirana_varijabla naziv="DomainObject.Predmet.ProtustrankaIDrugiAdressOIB_1">MALONOGOMETNI KLUB RENAULT AUTO KREŠO KRAPINA, OIB 60832814503, Kardinala Stepinca 19,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RENAULT AUTO KREŠO KRAPINA</item>
    </izvorni_sadrzaj>
    <derivirana_varijabla naziv="DomainObject.Predmet.SudioniciListNaziv_1">
      <item>FINA Regionalni centar Zagreb</item>
      <item>MALONOGOMETNI KLUB RENAULT AUTO KREŠO KRAPINA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RENAULT AUTO KREŠO KRAPINA, OIB 60832814503, Kardinala Stepinca 19,49000 Krapina</item>
    </izvorni_sadrzaj>
    <derivirana_varijabla naziv="DomainObject.Predmet.SudioniciListAdressOIB_1">
      <item>FINA Regionalni centar Zagreb, OIB 85821130368, Trg svibanjskih žrtava 1995. 1,10000 Zagreb</item>
      <item>MALONOGOMETNI KLUB RENAULT AUTO KREŠO KRAPINA, OIB 60832814503, Kardinala Stepinca 19,49000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60832814503</item>
    </izvorni_sadrzaj>
    <derivirana_varijabla naziv="DomainObject.Predmet.SudioniciListNazivOIB_1">
      <item>, OIB 85821130368</item>
      <item>, OIB 60832814503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1790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2015-12-09T14:55:00Z</dcterms:created>
  <dc:creator>dvorana100</dc:creator>
  <cp:lastModifiedBy>Maja Hilje</cp:lastModifiedBy>
  <cp:lastPrinted>2015-12-09T14:56:00Z</cp:lastPrinted>
  <dcterms:modified xmlns:xsi="http://www.w3.org/2001/XMLSchema-instance" xsi:type="dcterms:W3CDTF">2015-12-09T14:56:00Z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