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acf38" w14:paraId="38acf38" w:rsidRDefault="00F069C3" w:rsidP="00F069C3" w:rsidR="00F069C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    </w:t>
      </w:r>
    </w:p>
    <w:p w:rsidRDefault="00F069C3" w:rsidP="00F069C3" w:rsidR="00F069C3">
      <w:pPr>
        <w:spacing w:after="0"/>
        <w:jc w:val="both"/>
      </w:pPr>
      <w:r>
        <w:t xml:space="preserve">       REPUBLIKA HRVATSKA</w:t>
      </w:r>
    </w:p>
    <w:p w:rsidRDefault="00F069C3" w:rsidP="00F069C3" w:rsidR="00F069C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69C3" w:rsidP="00F069C3" w:rsidR="00F069C3">
      <w:pPr>
        <w:spacing w:after="0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F069C3" w:rsidP="00F069C3" w:rsidR="00F069C3">
      <w:pPr>
        <w:spacing w:after="0"/>
        <w:jc w:val="right"/>
      </w:pPr>
    </w:p>
    <w:p w:rsidRDefault="00F069C3" w:rsidP="00F069C3" w:rsidR="00F069C3">
      <w:pPr>
        <w:spacing w:after="0"/>
        <w:jc w:val="right"/>
      </w:pPr>
    </w:p>
    <w:p w:rsidRDefault="00F069C3" w:rsidP="00F069C3" w:rsidR="00F069C3">
      <w:pPr>
        <w:spacing w:after="0"/>
        <w:jc w:val="right"/>
      </w:pPr>
    </w:p>
    <w:p w:rsidRDefault="00F069C3" w:rsidP="00F069C3" w:rsidR="00F069C3">
      <w:pPr>
        <w:spacing w:after="0"/>
        <w:jc w:val="center"/>
      </w:pPr>
      <w:r>
        <w:t>REPUBLIKA HRVATSKA</w:t>
      </w:r>
    </w:p>
    <w:p w:rsidRDefault="00F069C3" w:rsidP="00F069C3" w:rsidR="00F069C3">
      <w:pPr>
        <w:spacing w:after="0"/>
        <w:jc w:val="center"/>
      </w:pPr>
    </w:p>
    <w:p w:rsidRDefault="00F069C3" w:rsidP="00F069C3" w:rsidR="00F069C3">
      <w:pPr>
        <w:spacing w:after="0"/>
        <w:jc w:val="center"/>
      </w:pPr>
      <w:r>
        <w:t>R J E Š E NJ E</w:t>
      </w:r>
    </w:p>
    <w:p w:rsidRDefault="00F069C3" w:rsidP="00F069C3" w:rsidR="00F069C3">
      <w:pPr>
        <w:spacing w:after="0"/>
        <w:jc w:val="center"/>
      </w:pPr>
    </w:p>
    <w:p w:rsidRDefault="00F069C3" w:rsidP="00F069C3" w:rsidR="00F069C3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>dužnikom BUGANY d.o.o. u stečaju Križevci, Matije Gupca 10a, OIB: 97445721753, 8. veljače 2016. godine,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center"/>
      </w:pPr>
      <w:r>
        <w:t>r i j e š i o    j e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ind w:hanging="720" w:left="720"/>
        <w:jc w:val="both"/>
      </w:pPr>
      <w:r>
        <w:t>I</w:t>
      </w:r>
      <w:r>
        <w:tab/>
        <w:t>Sud određuje način unovčenja nekretnina stečajnog dužnika BUGANY d.o.o. Križevci, Matije Gupca 10a, OIB: 97445721753 i to: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numPr>
          <w:ilvl w:val="0"/>
          <w:numId w:val="47"/>
        </w:numPr>
        <w:spacing w:after="0"/>
        <w:jc w:val="both"/>
      </w:pPr>
      <w:r>
        <w:t xml:space="preserve">nekretnine upisane u </w:t>
      </w:r>
      <w:proofErr w:type="spellStart"/>
      <w:r>
        <w:t>zk.ul</w:t>
      </w:r>
      <w:proofErr w:type="spellEnd"/>
      <w:r>
        <w:t>. 107485, poduložak 198, k.o. GRAD ZAGREB, 128. ETAŽA 59/10000, koja u naravi čini dvosobni stan oznake D1-P.05, te</w:t>
      </w:r>
    </w:p>
    <w:p w:rsidRDefault="00F069C3" w:rsidP="00F069C3" w:rsidR="00F069C3">
      <w:pPr>
        <w:spacing w:after="0"/>
        <w:ind w:left="705"/>
        <w:jc w:val="both"/>
      </w:pPr>
    </w:p>
    <w:p w:rsidRDefault="00F069C3" w:rsidP="00F069C3" w:rsidR="00F069C3">
      <w:pPr>
        <w:numPr>
          <w:ilvl w:val="0"/>
          <w:numId w:val="47"/>
        </w:numPr>
        <w:spacing w:after="0"/>
        <w:jc w:val="both"/>
      </w:pPr>
      <w:r>
        <w:t xml:space="preserve">nekretnine upisane u </w:t>
      </w:r>
      <w:proofErr w:type="spellStart"/>
      <w:r>
        <w:t>zk.ul</w:t>
      </w:r>
      <w:proofErr w:type="spellEnd"/>
      <w:r>
        <w:t>. 107485, poduložak 45, k.o. GRAD ZAGREB, 45. ETAŽA 7/10000, koja u naravi čini garažu oznake 3G3.164,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ind w:left="705"/>
        <w:jc w:val="both"/>
      </w:pPr>
      <w:r>
        <w:t>prodajom u ovom u stečajnom postupku, uz odgovarajuću primjenu pravila o ovrsi na nekretninama.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ind w:hanging="705" w:left="705"/>
        <w:jc w:val="both"/>
      </w:pPr>
      <w:r>
        <w:t>II</w:t>
      </w:r>
      <w:r>
        <w:tab/>
        <w:t>Određuje se upis zabilježbe ovog rješenja o prodaji nekretnina stečajnog dužnika u zemljišnim knjigama Općinskog građanskog suda u Zagrebu- Zemljišnoknjižni odjel Zagreb.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ind w:hanging="705" w:left="705"/>
        <w:jc w:val="both"/>
      </w:pPr>
      <w:r>
        <w:t>III</w:t>
      </w:r>
      <w:r>
        <w:rPr>
          <w:b/>
        </w:rPr>
        <w:tab/>
      </w:r>
      <w:r>
        <w:t>Stečajni sudac će</w:t>
      </w:r>
      <w:r>
        <w:rPr>
          <w:b/>
        </w:rPr>
        <w:t xml:space="preserve"> </w:t>
      </w:r>
      <w:r>
        <w:t>zaključkom o prodaji utvrditi vrijednost nekretnine, te način i uvjete prodaje nekretnine iz točke I ovoga rješenja.</w:t>
      </w:r>
    </w:p>
    <w:p w:rsidRDefault="00F069C3" w:rsidP="00F069C3" w:rsidR="00F069C3">
      <w:pPr>
        <w:spacing w:after="0"/>
        <w:jc w:val="center"/>
        <w:rPr>
          <w:b/>
        </w:rPr>
      </w:pPr>
    </w:p>
    <w:p w:rsidRDefault="00F069C3" w:rsidP="00F069C3" w:rsidR="00F069C3">
      <w:pPr>
        <w:spacing w:after="0"/>
        <w:jc w:val="center"/>
      </w:pPr>
      <w:r>
        <w:t>Obrazloženje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both"/>
      </w:pPr>
      <w:r>
        <w:tab/>
        <w:t>Rješenjem ovoga suda broj 7 St-73/14-8 od 6.11.21014., otvoren je stečajni postupak nad dužnikom BUGANY d.o.o. Križevci.</w:t>
      </w:r>
    </w:p>
    <w:p w:rsidRDefault="00F069C3" w:rsidP="00F069C3" w:rsidR="00F069C3">
      <w:pPr>
        <w:spacing w:after="0"/>
        <w:ind w:firstLine="708"/>
        <w:jc w:val="both"/>
      </w:pPr>
      <w:r>
        <w:t>Tijekom postupka utvrđeno je da stečajnu masu čine nekretnine navedene u točci I izreke, a na kojima je uknjiženo pravo vlasništva u korist stečajnog dužnika, te založno pravo u korist Hypo Alpe-</w:t>
      </w:r>
      <w:proofErr w:type="spellStart"/>
      <w:r>
        <w:t>Adria</w:t>
      </w:r>
      <w:proofErr w:type="spellEnd"/>
      <w:r>
        <w:t xml:space="preserve">-Bank </w:t>
      </w:r>
      <w:proofErr w:type="spellStart"/>
      <w:r>
        <w:t>d.d</w:t>
      </w:r>
      <w:proofErr w:type="spellEnd"/>
      <w:r>
        <w:t xml:space="preserve"> Zagreb.</w:t>
      </w:r>
    </w:p>
    <w:p w:rsidRDefault="00F069C3" w:rsidP="00F069C3" w:rsidR="00F069C3">
      <w:pPr>
        <w:spacing w:after="0"/>
        <w:ind w:firstLine="708"/>
        <w:jc w:val="both"/>
      </w:pPr>
      <w:r>
        <w:t xml:space="preserve">Na prijedlog stečajnog upravitelja stoga je za predmetne nekretnine određeno da će se prodavati u ovom stečajnom postupku uz odgovarajuću primjenu pravila o ovrsi na </w:t>
      </w:r>
      <w:r>
        <w:lastRenderedPageBreak/>
        <w:t>nekretninama, temeljem čl. 247. st. 1. i 2., vezano uz čl. 441. st. 2. Stečajnog zakona ("Narodne novine" broj 71/15).</w:t>
      </w:r>
    </w:p>
    <w:p w:rsidRDefault="00F069C3" w:rsidP="00F069C3" w:rsidR="00F069C3">
      <w:pPr>
        <w:spacing w:after="0"/>
        <w:jc w:val="both"/>
      </w:pPr>
      <w:r>
        <w:tab/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center"/>
      </w:pPr>
      <w:r>
        <w:t xml:space="preserve">      U Varaždinu 8. veljače 2016. godine</w:t>
      </w:r>
    </w:p>
    <w:p w:rsidRDefault="00F069C3" w:rsidP="00F069C3" w:rsidR="00F069C3">
      <w:pPr>
        <w:spacing w:after="0"/>
        <w:jc w:val="center"/>
      </w:pPr>
    </w:p>
    <w:p w:rsidRDefault="00F069C3" w:rsidP="00F069C3" w:rsidR="00F069C3">
      <w:pPr>
        <w:spacing w:after="0"/>
        <w:ind w:firstLine="720" w:left="5760"/>
        <w:jc w:val="both"/>
      </w:pPr>
    </w:p>
    <w:p w:rsidRDefault="00F069C3" w:rsidP="00F069C3" w:rsidR="00F069C3">
      <w:pPr>
        <w:spacing w:after="0"/>
        <w:ind w:firstLine="720" w:left="4320"/>
        <w:jc w:val="both"/>
      </w:pPr>
      <w:r>
        <w:t xml:space="preserve">        SUDAC:</w:t>
      </w:r>
    </w:p>
    <w:p w:rsidRDefault="00F069C3" w:rsidP="00F069C3" w:rsidR="00F069C3">
      <w:pPr>
        <w:spacing w:after="0"/>
        <w:ind w:firstLine="720" w:left="4320"/>
        <w:jc w:val="both"/>
      </w:pPr>
    </w:p>
    <w:p w:rsidRDefault="00F069C3" w:rsidP="00F069C3" w:rsidR="00F069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Marija Levanić-Škerbić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069C3" w:rsidP="00F069C3" w:rsidR="00F069C3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both"/>
      </w:pPr>
      <w:r>
        <w:t>UPUTA O PRAVNOM LIJEKU:</w:t>
      </w:r>
    </w:p>
    <w:p w:rsidRDefault="00F069C3" w:rsidP="00F069C3" w:rsidR="00F069C3">
      <w:pPr>
        <w:spacing w:after="0"/>
        <w:jc w:val="both"/>
      </w:pPr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vjerovnik. Žalba se podnosi ovome sudu u 3 primjerka u roku od 8 dana od isteka osmog dana od objave rješenja na mrežnoj stranici e-Oglasna ploča suda, a o žalbi odlučuje Visoki trgovački sud Republike Hrvatske.  </w:t>
      </w: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both"/>
      </w:pPr>
    </w:p>
    <w:p w:rsidRDefault="00F069C3" w:rsidP="00F069C3" w:rsidR="00F069C3">
      <w:pPr>
        <w:spacing w:after="0"/>
        <w:jc w:val="both"/>
      </w:pPr>
      <w:r>
        <w:t>DNA:</w:t>
      </w:r>
    </w:p>
    <w:p w:rsidRDefault="00F069C3" w:rsidP="00F069C3" w:rsidR="00F069C3">
      <w:pPr>
        <w:tabs>
          <w:tab w:pos="720" w:val="left"/>
        </w:tabs>
        <w:spacing w:after="0"/>
        <w:jc w:val="both"/>
      </w:pPr>
      <w:r>
        <w:t xml:space="preserve">- stečajni upravitelj-Tomislav </w:t>
      </w:r>
      <w:proofErr w:type="spellStart"/>
      <w:r>
        <w:t>Strnišćak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F069C3" w:rsidP="00F069C3" w:rsidR="00F069C3">
      <w:pPr>
        <w:tabs>
          <w:tab w:pos="720" w:val="left"/>
        </w:tabs>
        <w:spacing w:after="0"/>
        <w:jc w:val="both"/>
      </w:pPr>
      <w:r>
        <w:t xml:space="preserve">- </w:t>
      </w:r>
      <w:proofErr w:type="spellStart"/>
      <w:r>
        <w:t>razlučni</w:t>
      </w:r>
      <w:proofErr w:type="spellEnd"/>
      <w:r>
        <w:t xml:space="preserve"> vjerovnik Hypo 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 Zagreb, Slavonska avenija 6,</w:t>
      </w:r>
    </w:p>
    <w:p w:rsidRDefault="00F069C3" w:rsidP="00F069C3" w:rsidR="00F069C3">
      <w:pPr>
        <w:spacing w:after="0"/>
        <w:ind w:hanging="705" w:left="705"/>
        <w:jc w:val="both"/>
      </w:pPr>
      <w:r>
        <w:t>- Općinski građanski sud u Zagrebu- Zemljišnoknjižni odjel Zagreb,</w:t>
      </w:r>
    </w:p>
    <w:p w:rsidRDefault="00F069C3" w:rsidP="00F069C3" w:rsidR="00F069C3">
      <w:pPr>
        <w:tabs>
          <w:tab w:pos="720" w:val="left"/>
        </w:tabs>
        <w:spacing w:after="0"/>
        <w:jc w:val="both"/>
      </w:pPr>
      <w:r>
        <w:t>-  oglasna ploča suda 3 dana.</w:t>
      </w:r>
    </w:p>
    <w:p w:rsidRDefault="00F069C3" w:rsidP="00F069C3" w:rsidR="00F069C3">
      <w:pPr>
        <w:tabs>
          <w:tab w:pos="72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069C3" w:rsidP="00F069C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F069C3" w:rsidR="00AE649C" w:rsidRPr="00B76F3C">
      <w:pPr>
        <w:pStyle w:val="SudSjedite"/>
      </w:pPr>
      <w:r>
        <w:tab/>
      </w:r>
    </w:p>
    <w:p w:rsidRDefault="00CB0EA4" w:rsidP="00F069C3" w:rsidR="00CB0EA4">
      <w:pPr>
        <w:pStyle w:val="Naslovdokumenta"/>
        <w:spacing w:after="0"/>
      </w:pPr>
    </w:p>
    <w:p w:rsidRDefault="0071688E" w:rsidP="00F069C3" w:rsidR="0071688E">
      <w:pPr>
        <w:pStyle w:val="Poetniodjeljak"/>
        <w:spacing w:after="0"/>
      </w:pPr>
    </w:p>
    <w:p w:rsidRDefault="00A21F0D" w:rsidP="00F069C3" w:rsidR="00A21F0D">
      <w:pPr>
        <w:pStyle w:val="NormaleSPIS"/>
        <w:spacing w:after="0"/>
        <w:rPr>
          <w:noProof/>
        </w:rPr>
      </w:pPr>
    </w:p>
    <w:p w:rsidRDefault="00DA0242" w:rsidP="00F069C3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9C3" w:rsidR="008333A9">
    <w:pPr>
      <w:pStyle w:val="Zaglavlje"/>
    </w:pPr>
    <w:r>
      <w:rPr>
        <w:rStyle w:val="PozadinaSvijetloCrvena"/>
        <w:shd w:fill="auto" w:color="auto" w:val="clear"/>
      </w:rPr>
      <w:t>Poslovni broj. 7 St-73/14-68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1F2825"/>
    <w:multiLevelType w:val="hybridMultilevel"/>
    <w:tmpl w:val="A9DE5EFA"/>
    <w:lvl w:tplc="7E12F5E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69C3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633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St-73/2014-68</izvorni_sadrzaj>
    <derivirana_varijabla naziv="DomainObject.Oznaka_1">St-73/2014-68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2014.</izvorni_sadrzaj>
    <derivirana_varijabla naziv="DomainObject.Predmet.DatumOsnivanja_1">18.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St-73/2014</izvorni_sadrzaj>
    <derivirana_varijabla naziv="DomainObject.Predmet.OznakaBroj_1">St-73/2014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Oglas o otv. st. postupka objavljen u NN. br. 132 od 12.11.2014; žalba st. vjerovnika Croatia osiguranje d.d. 30.01.2015
============================================</izvorni_sadrzaj>
    <derivirana_varijabla naziv="DomainObject.Predmet.PrimjedbaSuca_1">Oglas o otv. st. postupka objavljen u NN. br. 132 od 12.11.2014; žalba st. vjerovnika Croatia osiguranje d.d. 30.01.2015
============================================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BUGANY društvo s ograničenom odgovornošću za završne radove u građevinarstvu</izvorni_sadrzaj>
    <derivirana_varijabla naziv="DomainObject.Predmet.ProtustrankaFormated_1">  BUGANY društvo s ograničenom odgovornošću za završne radove u građevinarstvu</derivirana_varijabla>
  </DomainObject.Predmet.ProtustrankaFormated>
  <DomainObject.Predmet.ProtustrankaFormatedOIB>
    <izvorni_sadrzaj>  BUGANY društvo s ograničenom odgovornošću za završne radove u građevinarstvu, OIB 97445721753</izvorni_sadrzaj>
    <derivirana_varijabla naziv="DomainObject.Predmet.ProtustrankaFormatedOIB_1">  BUGANY društvo s ograničenom odgovornošću za završne radove u građevinarstvu, OIB 97445721753</derivirana_varijabla>
  </DomainObject.Predmet.ProtustrankaFormatedOIB>
  <DomainObject.Predmet.ProtustrankaFormatedWithAdress>
    <izvorni_sadrzaj> BUGANY društvo s ograničenom odgovornošću za završne radove u građevinarstvu, Matije Gupca 10/A, 48260 Križevci</izvorni_sadrzaj>
    <derivirana_varijabla naziv="DomainObject.Predmet.ProtustrankaFormatedWithAdress_1"> BUGANY društvo s ograničenom odgovornošću za završne radove u građevinarstvu, Matije Gupca 10/A, 48260 Križevci</derivirana_varijabla>
  </DomainObject.Predmet.ProtustrankaFormatedWithAdress>
  <DomainObject.Predmet.ProtustrankaFormatedWithAdressOIB>
    <izvorni_sadrzaj> BUGANY društvo s ograničenom odgovornošću za završne radove u građevinarstvu, OIB 97445721753, Matije Gupca 10/A, 48260 Križevci</izvorni_sadrzaj>
    <derivirana_varijabla naziv="DomainObject.Predmet.ProtustrankaFormatedWithAdressOIB_1"> BUGANY društvo s ograničenom odgovornošću za završne radove u građevinarstvu, OIB 97445721753, Matije Gupca 10/A, 48260 Križevci</derivirana_varijabla>
  </DomainObject.Predmet.ProtustrankaFormatedWithAdressOIB>
  <DomainObject.Predmet.ProtustrankaWithAdress>
    <izvorni_sadrzaj>BUGANY društvo s ograničenom odgovornošću za završne radove u građevinarstvu Matije Gupca 10/A, 48260 Križevci</izvorni_sadrzaj>
    <derivirana_varijabla naziv="DomainObject.Predmet.ProtustrankaWithAdress_1">BUGANY društvo s ograničenom odgovornošću za završne radove u građevinarstvu Matije Gupca 10/A, 48260 Križevci</derivirana_varijabla>
  </DomainObject.Predmet.ProtustrankaWithAdress>
  <DomainObject.Predmet.ProtustrankaWithAdressOIB>
    <izvorni_sadrzaj>BUGANY društvo s ograničenom odgovornošću za završne radove u građevinarstvu, OIB 97445721753, Matije Gupca 10/A, 48260 Križevci</izvorni_sadrzaj>
    <derivirana_varijabla naziv="DomainObject.Predmet.ProtustrankaWithAdressOIB_1">BUGANY društvo s ograničenom odgovornošću za završne radove u građevinarstvu, OIB 97445721753, Matije Gupca 10/A, 48260 Križevci</derivirana_varijabla>
  </DomainObject.Predmet.ProtustrankaWithAdressOIB>
  <DomainObject.Predmet.ProtustrankaNazivFormated>
    <izvorni_sadrzaj>BUGANY društvo s ograničenom odgovornošću za završne radove u građevinarstvu</izvorni_sadrzaj>
    <derivirana_varijabla naziv="DomainObject.Predmet.ProtustrankaNazivFormated_1">BUGANY društvo s ograničenom odgovornošću za završne radove u građevinarstvu</derivirana_varijabla>
  </DomainObject.Predmet.ProtustrankaNazivFormated>
  <DomainObject.Predmet.ProtustrankaNazivFormatedOIB>
    <izvorni_sadrzaj>BUGANY društvo s ograničenom odgovornošću za završne radove u građevinarstvu, OIB 97445721753</izvorni_sadrzaj>
    <derivirana_varijabla naziv="DomainObject.Predmet.ProtustrankaNazivFormatedOIB_1">BUGANY društvo s ograničenom odgovornošću za završne radove u građevinarstvu, OIB 97445721753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25. veljače 2015.</izvorni_sadrzaj>
    <derivirana_varijabla naziv="DomainObject.Predmet.SpisIzvanSuda.DatumIzlazaSpisa_1">25. veljače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Martina Mihin zastupanog po punomoćniku Zlatko Gregurić; Ivan Buganj zastupanog po punomoćniku Zlatko Gregurić</izvorni_sadrzaj>
    <derivirana_varijabla naziv="DomainObject.Predmet.StrankaFormated_1">  Martina Mihin zastupanog po punomoćniku Zlatko Gregurić; Ivan Buganj zastupanog po punomoćniku Zlatko Gregurić</derivirana_varijabla>
  </DomainObject.Predmet.StrankaFormated>
  <DomainObject.Predmet.StrankaFormatedOIB>
    <izvorni_sadrzaj>  Martina Mihin, OIB 24596045032 zastupanog po punomoćniku Zlatko Gregurić; Ivan Buganj, OIB 01295904975 zastupanog po punomoćniku Zlatko Gregurić</izvorni_sadrzaj>
    <derivirana_varijabla naziv="DomainObject.Predmet.StrankaFormatedOIB_1">  Martina Mihin, OIB 24596045032 zastupanog po punomoćniku Zlatko Gregurić; Ivan Buganj, OIB 01295904975 zastupanog po punomoćniku Zlatko Gregurić</derivirana_varijabla>
  </DomainObject.Predmet.StrankaFormatedOIB>
  <DomainObject.Predmet.StrankaFormatedWithAdress>
    <izvorni_sadrzaj> Martina Mihin, Ulica Marijana Detonija 3, 48260 Križevci zastupanog po punomoćniku Zlatko Gregurić; Ivan Buganj, Ulica Matije Gupca 10a, 48260 Križevci zastupanog po punomoćniku Zlatko Gregurić</izvorni_sadrzaj>
    <derivirana_varijabla naziv="DomainObject.Predmet.StrankaFormatedWithAdress_1"> Martina Mihin, Ulica Marijana Detonija 3, 48260 Križevci zastupanog po punomoćniku Zlatko Gregurić; Ivan Buganj, Ulica Matije Gupca 10a, 48260 Križevci zastupanog po punomoćniku Zlatko Gregurić</derivirana_varijabla>
  </DomainObject.Predmet.StrankaFormatedWithAdress>
  <DomainObject.Predmet.StrankaFormatedWithAdressOIB>
    <izvorni_sadrzaj> Martina Mihin, OIB 24596045032, Ulica Marijana Detonija 3, 48260 Križevci zastupanog po punomoćniku Zlatko Gregurić; Ivan Buganj, OIB 01295904975, Ulica Matije Gupca 10a, 48260 Križevci zastupanog po punomoćniku Zlatko Gregurić</izvorni_sadrzaj>
    <derivirana_varijabla naziv="DomainObject.Predmet.StrankaFormatedWithAdressOIB_1"> Martina Mihin, OIB 24596045032, Ulica Marijana Detonija 3, 48260 Križevci zastupanog po punomoćniku Zlatko Gregurić; Ivan Buganj, OIB 01295904975, Ulica Matije Gupca 10a, 48260 Križevci zastupanog po punomoćniku Zlatko Gregurić</derivirana_varijabla>
  </DomainObject.Predmet.StrankaFormatedWithAdressOIB>
  <DomainObject.Predmet.StrankaWithAdress>
    <izvorni_sadrzaj>Martina Mihin Ulica Marijana Detonija 3,48260 Križevci,Ivan Buganj Ulica Matije Gupca 10a,48260 Križevci</izvorni_sadrzaj>
    <derivirana_varijabla naziv="DomainObject.Predmet.StrankaWithAdress_1">Martina Mihin Ulica Marijana Detonija 3,48260 Križevci,Ivan Buganj Ulica Matije Gupca 10a,48260 Križevci</derivirana_varijabla>
  </DomainObject.Predmet.StrankaWithAdress>
  <DomainObject.Predmet.StrankaWithAdressOIB>
    <izvorni_sadrzaj>Martina Mihin, OIB 24596045032, Ulica Marijana Detonija 3,48260 Križevci,Ivan Buganj, OIB 01295904975, Ulica Matije Gupca 10a,48260 Križevci</izvorni_sadrzaj>
    <derivirana_varijabla naziv="DomainObject.Predmet.StrankaWithAdressOIB_1">Martina Mihin, OIB 24596045032, Ulica Marijana Detonija 3,48260 Križevci,Ivan Buganj, OIB 01295904975, Ulica Matije Gupca 10a,48260 Križevci</derivirana_varijabla>
  </DomainObject.Predmet.StrankaWithAdressOIB>
  <DomainObject.Predmet.StrankaNazivFormated>
    <izvorni_sadrzaj>Martina Mihin,Ivan Buganj</izvorni_sadrzaj>
    <derivirana_varijabla naziv="DomainObject.Predmet.StrankaNazivFormated_1">Martina Mihin,Ivan Buganj</derivirana_varijabla>
  </DomainObject.Predmet.StrankaNazivFormated>
  <DomainObject.Predmet.StrankaNazivFormatedOIB>
    <izvorni_sadrzaj>Martina Mihin, OIB 24596045032,Ivan Buganj, OIB 01295904975</izvorni_sadrzaj>
    <derivirana_varijabla naziv="DomainObject.Predmet.StrankaNazivFormatedOIB_1">Martina Mihin, OIB 24596045032,Ivan Buganj, OIB 01295904975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Martina Mihin zastupanog po punomoćniku Zlatko Gregurić</item>
      <item>Ivan Buganj zastupanog po punomoćniku Zlatko Gregurić</item>
    </izvorni_sadrzaj>
    <derivirana_varijabla naziv="DomainObject.Predmet.StrankaListFormated_1">
      <item>Martina Mihin zastupanog po punomoćniku Zlatko Gregurić</item>
      <item>Ivan Buganj zastupanog po punomoćniku Zlatko Gregurić</item>
    </derivirana_varijabla>
  </DomainObject.Predmet.StrankaListFormated>
  <DomainObject.Predmet.StrankaListFormatedOIB>
    <izvorni_sadrzaj>
      <item>Martina Mihin, OIB 24596045032 zastupanog po punomoćniku Zlatko Gregurić</item>
      <item>Ivan Buganj, OIB 01295904975 zastupanog po punomoćniku Zlatko Gregurić</item>
    </izvorni_sadrzaj>
    <derivirana_varijabla naziv="DomainObject.Predmet.StrankaListFormatedOIB_1">
      <item>Martina Mihin, OIB 24596045032 zastupanog po punomoćniku Zlatko Gregurić</item>
      <item>Ivan Buganj, OIB 01295904975 zastupanog po punomoćniku Zlatko Gregurić</item>
    </derivirana_varijabla>
  </DomainObject.Predmet.StrankaListFormatedOIB>
  <DomainObject.Predmet.StrankaListFormatedWithAdress>
    <izvorni_sadrzaj>
      <item>Martina Mihin, Ulica Marijana Detonija 3, 48260 Križevci zastupanog po punomoćniku Zlatko Gregurić</item>
      <item>Ivan Buganj, Ulica Matije Gupca 10a, 48260 Križevci zastupanog po punomoćniku Zlatko Gregurić</item>
    </izvorni_sadrzaj>
    <derivirana_varijabla naziv="DomainObject.Predmet.StrankaListFormatedWithAdress_1">
      <item>Martina Mihin, Ulica Marijana Detonija 3, 48260 Križevci zastupanog po punomoćniku Zlatko Gregurić</item>
      <item>Ivan Buganj, Ulica Matije Gupca 10a, 48260 Križevci zastupanog po punomoćniku Zlatko Gregurić</item>
    </derivirana_varijabla>
  </DomainObject.Predmet.StrankaListFormatedWithAdress>
  <DomainObject.Predmet.StrankaListFormatedWithAdressOIB>
    <izvorni_sadrzaj>
      <item>Martina Mihin, OIB 24596045032, Ulica Marijana Detonija 3, 48260 Križevci zastupanog po punomoćniku Zlatko Gregurić</item>
      <item>Ivan Buganj, OIB 01295904975, Ulica Matije Gupca 10a, 48260 Križevci zastupanog po punomoćniku Zlatko Gregurić</item>
    </izvorni_sadrzaj>
    <derivirana_varijabla naziv="DomainObject.Predmet.StrankaListFormatedWithAdressOIB_1">
      <item>Martina Mihin, OIB 24596045032, Ulica Marijana Detonija 3, 48260 Križevci zastupanog po punomoćniku Zlatko Gregurić</item>
      <item>Ivan Buganj, OIB 01295904975, Ulica Matije Gupca 10a, 48260 Križevci zastupanog po punomoćniku Zlatko Gregurić</item>
    </derivirana_varijabla>
  </DomainObject.Predmet.StrankaListFormatedWithAdressOIB>
  <DomainObject.Predmet.StrankaListNazivFormated>
    <izvorni_sadrzaj>
      <item>Martina Mihin</item>
      <item>Ivan Buganj</item>
    </izvorni_sadrzaj>
    <derivirana_varijabla naziv="DomainObject.Predmet.StrankaListNazivFormated_1">
      <item>Martina Mihin</item>
      <item>Ivan Buganj</item>
    </derivirana_varijabla>
  </DomainObject.Predmet.StrankaListNazivFormated>
  <DomainObject.Predmet.StrankaListNazivFormatedOIB>
    <izvorni_sadrzaj>
      <item>Martina Mihin, OIB 24596045032</item>
      <item>Ivan Buganj, OIB 01295904975</item>
    </izvorni_sadrzaj>
    <derivirana_varijabla naziv="DomainObject.Predmet.StrankaListNazivFormatedOIB_1">
      <item>Martina Mihin, OIB 24596045032</item>
      <item>Ivan Buganj, OIB 01295904975</item>
    </derivirana_varijabla>
  </DomainObject.Predmet.StrankaListNazivFormatedOIB>
  <DomainObject.Predmet.ProtuStrankaListFormated>
    <izvorni_sadrzaj>
      <item>BUGANY društvo s ograničenom odgovornošću za završne radove u građevinarstvu</item>
    </izvorni_sadrzaj>
    <derivirana_varijabla naziv="DomainObject.Predmet.ProtuStrankaListFormated_1">
      <item>BUGANY društvo s ograničenom odgovornošću za završne radove u građevinarstvu</item>
    </derivirana_varijabla>
  </DomainObject.Predmet.ProtuStrankaListFormated>
  <DomainObject.Predmet.ProtuStrankaListFormatedOIB>
    <izvorni_sadrzaj>
      <item>BUGANY društvo s ograničenom odgovornošću za završne radove u građevinarstvu, OIB 97445721753</item>
    </izvorni_sadrzaj>
    <derivirana_varijabla naziv="DomainObject.Predmet.ProtuStrankaListFormatedOIB_1">
      <item>BUGANY društvo s ograničenom odgovornošću za završne radove u građevinarstvu, OIB 97445721753</item>
    </derivirana_varijabla>
  </DomainObject.Predmet.ProtuStrankaListFormatedOIB>
  <DomainObject.Predmet.ProtuStrankaListFormatedWithAdress>
    <izvorni_sadrzaj>
      <item>BUGANY društvo s ograničenom odgovornošću za završne radove u građevinarstvu, Matije Gupca 10/A, 48260 Križevci</item>
    </izvorni_sadrzaj>
    <derivirana_varijabla naziv="DomainObject.Predmet.ProtuStrankaListFormatedWithAdress_1">
      <item>BUGANY društvo s ograničenom odgovornošću za završne radove u građevinarstvu, Matije Gupca 10/A, 48260 Križevci</item>
    </derivirana_varijabla>
  </DomainObject.Predmet.ProtuStrankaListFormatedWithAdress>
  <DomainObject.Predmet.ProtuStrankaListFormatedWithAdressOIB>
    <izvorni_sadrzaj>
      <item>BUGANY društvo s ograničenom odgovornošću za završne radove u građevinarstvu, OIB 97445721753, Matije Gupca 10/A, 48260 Križevci</item>
    </izvorni_sadrzaj>
    <derivirana_varijabla naziv="DomainObject.Predmet.ProtuStrankaListFormatedWithAdressOIB_1">
      <item>BUGANY društvo s ograničenom odgovornošću za završne radove u građevinarstvu, OIB 97445721753, Matije Gupca 10/A, 48260 Križevci</item>
    </derivirana_varijabla>
  </DomainObject.Predmet.ProtuStrankaListFormatedWithAdressOIB>
  <DomainObject.Predmet.ProtuStrankaListNazivFormated>
    <izvorni_sadrzaj>
      <item>BUGANY društvo s ograničenom odgovornošću za završne radove u građevinarstvu</item>
    </izvorni_sadrzaj>
    <derivirana_varijabla naziv="DomainObject.Predmet.ProtuStrankaListNazivFormated_1">
      <item>BUGANY društvo s ograničenom odgovornošću za završne radove u građevinarstvu</item>
    </derivirana_varijabla>
  </DomainObject.Predmet.ProtuStrankaListNazivFormated>
  <DomainObject.Predmet.ProtuStrankaListNazivFormatedOIB>
    <izvorni_sadrzaj>
      <item>BUGANY društvo s ograničenom odgovornošću za završne radove u građevinarstvu, OIB 97445721753</item>
    </izvorni_sadrzaj>
    <derivirana_varijabla naziv="DomainObject.Predmet.ProtuStrankaListNazivFormatedOIB_1">
      <item>BUGANY društvo s ograničenom odgovornošću za završne radove u građevinarstvu, OIB 97445721753</item>
    </derivirana_varijabla>
  </DomainObject.Predmet.ProtuStrankaListNazivFormatedOIB>
  <DomainObject.Predmet.OstaliListFormated>
    <izvorni_sadrzaj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Formated_1">
      <item>Zlatko Gregurić punomoćnik sudionika u postupku Martina Mihin; Ivan Buganj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Formated>
  <DomainObject.Predmet.OstaliListFormatedOIB>
    <izvorni_sadrzaj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FormatedOIB_1">
      <item>Zlatko Gregurić, OIB 70851049834 punomoćnik sudionika u postupku Martina Mihin; Ivan Buganj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FormatedOIB>
  <DomainObject.Predmet.OstaliListFormatedWithAdress>
    <izvorni_sadrzaj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izvorni_sadrzaj>
    <derivirana_varijabla naziv="DomainObject.Predmet.OstaliListFormatedWithAdress_1">
      <item>Zlatko Gregurić, Sv. Antuna 7, 43000 Bjelovar punomoćnik sudionika u postupku Martina Mihin; Ivan Buganj</item>
      <item>Damir Buganj</item>
      <item>ŽDO VARAŽDIN, Građansko-upravni odjel</item>
      <item>Tomislav Strniščak, Gorčica 10, 40000 Šenkovec</item>
      <item>CROATIA osiguranje d.d., Miramarska 22, 10000 Zagreb</item>
      <item>PARKETSTIL društvo s ograničenom odgovornošću za gređenje i usluge,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Josipa Lončara 1/h,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izvorni_sadrzaj>
    <derivirana_varijabla naziv="DomainObject.Predmet.OstaliListFormatedWithAdressOIB_1">
      <item>Zlatko Gregurić, OIB 70851049834, Sv. Antuna 7, 43000 Bjelovar punomoćnik sudionika u postupku Martina Mihin; Ivan Buganj</item>
      <item>Damir Buganj</item>
      <item>ŽDO VARAŽDIN, Građansko-upravni odjel</item>
      <item>Tomislav Strniščak, OIB 26341315268, Gorčica 10, 40000 Šenkovec</item>
      <item>CROATIA osiguranje d.d., OIB 26187994862, Miramarska 22, 10000 Zagreb</item>
      <item>PARKETSTIL društvo s ograničenom odgovornošću za gređenje i usluge, OIB 12312687478, Mahatma Gandhija 2/1, 10000 Zagreb</item>
      <item>Silvija Gnjidić, odvjetnica, Praška 8, 10000 Zagreb</item>
      <item>Zagrebački holding d.o.o., Podružnica Čistoća</item>
      <item>Odvjetnički ured Krešimir Orlović</item>
      <item>KAMGRAD d.o.o. za graditeljstvo i trgovinu, OIB 89931241548, Josipa Lončara 1/h,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OstaliListNazivFormated_1"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OstaliListNazivFormated>
  <DomainObject.Predmet.OstaliListNazivFormatedOIB>
    <izvorni_sadrzaj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izvorni_sadrzaj>
    <derivirana_varijabla naziv="DomainObject.Predmet.OstaliListNazivFormatedOIB_1">
      <item>Zlatko Gregurić, OIB 70851049834</item>
      <item>Damir Buganj</item>
      <item>ŽDO VARAŽDIN, Građansko-upravni odjel</item>
      <item>Tomislav Strniščak, OIB 26341315268</item>
      <item>CROATIA osiguranje d.d., OIB 26187994862</item>
      <item>PARKETSTIL društvo s ograničenom odgovornošću za gređenje i usluge, OIB 12312687478</item>
      <item>Silvija Gnjidić, odvjetnica</item>
      <item>Zagrebački holding d.o.o., Podružnica Čistoća</item>
      <item>Odvjetnički ured Krešimir Orlović</item>
      <item>KAMGRAD d.o.o. za graditeljstvo i trgovinu, OIB 89931241548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St-73/2014-68</izvorni_sadrzaj>
    <derivirana_varijabla naziv="DomainObject.PoslovniBrojDokumenta_1">St-73/2014-68</derivirana_varijabla>
  </DomainObject.PoslovniBrojDokumenta>
  <DomainObject.Predmet.StrankaIDrugi>
    <izvorni_sadrzaj>Martina Mihin i dr.</izvorni_sadrzaj>
    <derivirana_varijabla naziv="DomainObject.Predmet.StrankaIDrugi_1">Martina Mihin i dr.</derivirana_varijabla>
  </DomainObject.Predmet.StrankaIDrugi>
  <DomainObject.Predmet.ProtustrankaIDrugi>
    <izvorni_sadrzaj>BUGANY društvo s ograničenom odgovornošću za završne radove u građevinarstvu</izvorni_sadrzaj>
    <derivirana_varijabla naziv="DomainObject.Predmet.ProtustrankaIDrugi_1">BUGANY društvo s ograničenom odgovornošću za završne radove u građevinarstvu</derivirana_varijabla>
  </DomainObject.Predmet.ProtustrankaIDrugi>
  <DomainObject.Predmet.StrankaIDrugiAdressOIB>
    <izvorni_sadrzaj>Martina Mihin, OIB 24596045032, Ulica Marijana Detonija 3, 48260 Križevci i dr.</izvorni_sadrzaj>
    <derivirana_varijabla naziv="DomainObject.Predmet.StrankaIDrugiAdressOIB_1">Martina Mihin, OIB 24596045032, Ulica Marijana Detonija 3, 48260 Križevci i dr.</derivirana_varijabla>
  </DomainObject.Predmet.StrankaIDrugiAdressOIB>
  <DomainObject.Predmet.ProtustrankaIDrugiAdressOIB>
    <izvorni_sadrzaj>BUGANY društvo s ograničenom odgovornošću za završne radove u građevinarstvu, OIB 97445721753, Matije Gupca 10/A, 48260 Križevci</izvorni_sadrzaj>
    <derivirana_varijabla naziv="DomainObject.Predmet.ProtustrankaIDrugiAdressOIB_1">BUGANY društvo s ograničenom odgovornošću za završne radove u građevinarstvu, OIB 97445721753, Matije Gupca 10/A,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izvorni_sadrzaj>
    <derivirana_varijabla naziv="DomainObject.Predmet.SudioniciListNaziv_1">
      <item>Martina Mihin</item>
      <item>Ivan Buganj</item>
      <item>BUGANY društvo s ograničenom odgovornošću za završne radove u građevinarstvu</item>
      <item>Zlatko Gregurić</item>
      <item>Damir Buganj</item>
      <item>ŽDO VARAŽDIN, Građansko-upravni odjel</item>
      <item>Tomislav Strniščak</item>
      <item>CROATIA osiguranje d.d.</item>
      <item>PARKETSTIL društvo s ograničenom odgovornošću za gređenje i usluge</item>
      <item>Silvija Gnjidić, odvjetnica</item>
      <item>Zagrebački holding d.o.o., Podružnica Čistoća</item>
      <item>Odvjetnički ured Krešimir Orlović</item>
      <item>KAMGRAD d.o.o. za graditeljstvo i trgovinu</item>
      <item>HYPO ALPE-ADRIA-BANK dioničko društvo</item>
    </derivirana_varijabla>
  </DomainObject.Predmet.SudioniciListNaziv>
  <DomainObject.Predmet.SudioniciListAdressOIB>
    <izvorni_sadrzaj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izvorni_sadrzaj>
    <derivirana_varijabla naziv="DomainObject.Predmet.SudioniciListAdressOIB_1">
      <item>Martina Mihin, OIB 24596045032, Ulica Marijana Detonija 3,48260 Križevci</item>
      <item>Ivan Buganj, OIB 01295904975, Ulica Matije Gupca 10a,48260 Križevci</item>
      <item>BUGANY društvo s ograničenom odgovornošću za završne radove u građevinarstvu, OIB 97445721753, Matije Gupca 10/A,48260 Križevci</item>
      <item>Zlatko Gregurić, OIB 70851049834, Sv. Antuna 7,43000 Bjelovar</item>
      <item>Damir Buganj</item>
      <item>ŽDO VARAŽDIN, Građansko-upravni odjel</item>
      <item>Tomislav Strniščak, OIB 26341315268, Gorčica 10,40000 Šenkovec</item>
      <item>CROATIA osiguranje d.d., OIB 26187994862, Miramarska 22,10000 Zagreb</item>
      <item>PARKETSTIL društvo s ograničenom odgovornošću za gređenje i usluge, OIB 12312687478, Mahatma Gandhija 2/1,10000 Zagreb</item>
      <item>Silvija Gnjidić, odvjetnica, Praška 8,10000 Zagreb</item>
      <item>Zagrebački holding d.o.o., Podružnica Čistoća</item>
      <item>Odvjetnički ured Krešimir Orlović</item>
      <item>KAMGRAD d.o.o. za graditeljstvo i trgovinu, OIB 89931241548, Josipa Lončara 1/h,10000 Zagreb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864B16-7A6F-4D6D-9E3C-D3D13811F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2017</properties:Characters>
  <properties:Lines>77</properties:Lines>
  <properties:Paragraphs>27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2016-02-08T12:32:00Z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St-73/2014-68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