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aa01" w14:paraId="514aa01" w:rsidRDefault="00F00CCC" w:rsidR="00F00CCC" w:rsidRPr="00CB326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CB3266">
      <w:pPr>
        <w:rPr>
          <w:rFonts w:cs="Times New Roman" w:hAnsi="Times New Roman" w:ascii="Times New Roman"/>
        </w:rPr>
      </w:pPr>
    </w:p>
    <w:p w:rsidRDefault="0059718E" w:rsidR="00F00CC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>TRGOVAČKI SUD U ZAGREBU</w:t>
      </w:r>
    </w:p>
    <w:p w:rsidRDefault="00F00CCC" w:rsidR="00780340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 xml:space="preserve">Zagreb, </w:t>
      </w:r>
      <w:proofErr w:type="spellStart"/>
      <w:r w:rsidRPr="00CB3266">
        <w:rPr>
          <w:rFonts w:cs="Times New Roman" w:hAnsi="Times New Roman" w:ascii="Times New Roman"/>
        </w:rPr>
        <w:t>Amruševa</w:t>
      </w:r>
      <w:proofErr w:type="spellEnd"/>
      <w:r w:rsidRPr="00CB3266">
        <w:rPr>
          <w:rFonts w:cs="Times New Roman" w:hAnsi="Times New Roman" w:ascii="Times New Roman"/>
        </w:rPr>
        <w:t xml:space="preserve"> 2/II</w:t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="003C38EE" w:rsidRPr="00CB3266">
        <w:rPr>
          <w:rFonts w:cs="Times New Roman" w:hAnsi="Times New Roman" w:ascii="Times New Roman"/>
        </w:rPr>
        <w:tab/>
      </w:r>
      <w:r w:rsidR="003C38EE" w:rsidRPr="00CB3266">
        <w:rPr>
          <w:rFonts w:cs="Times New Roman" w:hAnsi="Times New Roman" w:ascii="Times New Roman"/>
        </w:rPr>
        <w:tab/>
        <w:t>31- St-</w:t>
      </w:r>
      <w:r w:rsidR="006F47A2">
        <w:rPr>
          <w:rFonts w:cs="Times New Roman" w:hAnsi="Times New Roman" w:ascii="Times New Roman"/>
        </w:rPr>
        <w:t>174/09-141</w:t>
      </w:r>
    </w:p>
    <w:p w:rsidRDefault="0056151C" w:rsidR="0056151C" w:rsidRPr="00CB3266">
      <w:pPr>
        <w:rPr>
          <w:rFonts w:cs="Times New Roman" w:hAnsi="Times New Roman" w:ascii="Times New Roman"/>
        </w:rPr>
      </w:pPr>
    </w:p>
    <w:p w:rsidRDefault="007B659F" w:rsidP="007B659F" w:rsidR="00F00CCC" w:rsidRPr="00CB3266">
      <w:pPr>
        <w:jc w:val="center"/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CB3266">
      <w:pPr>
        <w:jc w:val="center"/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CB3266">
      <w:pPr>
        <w:jc w:val="center"/>
        <w:rPr>
          <w:rFonts w:cs="Times New Roman" w:hAnsi="Times New Roman" w:ascii="Times New Roman"/>
        </w:rPr>
      </w:pPr>
    </w:p>
    <w:p w:rsidRDefault="00F00CCC" w:rsidR="00F00CC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CA1987" w:rsidRPr="00CB3266">
        <w:rPr>
          <w:rFonts w:cs="Times New Roman" w:hAnsi="Times New Roman" w:ascii="Times New Roman"/>
        </w:rPr>
        <w:t xml:space="preserve">AN-FO 93 d.o.o. - u stečaju, Zagreb, Ozaljska 73 MBS: 080140847, OIB: 72809781276 </w:t>
      </w:r>
      <w:r w:rsidR="00184AEE" w:rsidRPr="00CB3266">
        <w:rPr>
          <w:rFonts w:cs="Times New Roman" w:hAnsi="Times New Roman" w:ascii="Times New Roman"/>
        </w:rPr>
        <w:t xml:space="preserve">dana </w:t>
      </w:r>
      <w:r w:rsidR="00CA1987" w:rsidRPr="00CB3266">
        <w:rPr>
          <w:rFonts w:cs="Times New Roman" w:hAnsi="Times New Roman" w:ascii="Times New Roman"/>
        </w:rPr>
        <w:t xml:space="preserve">15. ožujka </w:t>
      </w:r>
      <w:r w:rsidR="003521D1" w:rsidRPr="00CB3266">
        <w:rPr>
          <w:rFonts w:cs="Times New Roman" w:hAnsi="Times New Roman" w:ascii="Times New Roman"/>
        </w:rPr>
        <w:t xml:space="preserve"> </w:t>
      </w:r>
      <w:r w:rsidR="00CC700F" w:rsidRPr="00CB3266">
        <w:rPr>
          <w:rFonts w:cs="Times New Roman" w:hAnsi="Times New Roman" w:ascii="Times New Roman"/>
        </w:rPr>
        <w:t xml:space="preserve">2017. </w:t>
      </w:r>
      <w:r w:rsidRPr="00CB3266">
        <w:rPr>
          <w:rFonts w:cs="Times New Roman" w:hAnsi="Times New Roman" w:ascii="Times New Roman"/>
        </w:rPr>
        <w:t xml:space="preserve">godine </w:t>
      </w:r>
    </w:p>
    <w:p w:rsidRDefault="007B659F" w:rsidR="007B659F" w:rsidRPr="00CB3266">
      <w:pPr>
        <w:rPr>
          <w:rFonts w:cs="Times New Roman" w:hAnsi="Times New Roman" w:ascii="Times New Roman"/>
          <w:bCs/>
        </w:rPr>
      </w:pPr>
    </w:p>
    <w:p w:rsidRDefault="00F00CCC" w:rsidP="00F00CCC" w:rsidR="00F00CCC" w:rsidRPr="00CB3266">
      <w:pPr>
        <w:jc w:val="center"/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CB3266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ab/>
      </w:r>
      <w:r w:rsidR="007B659F" w:rsidRPr="00CB3266">
        <w:rPr>
          <w:rFonts w:cs="Times New Roman" w:hAnsi="Times New Roman" w:ascii="Times New Roman"/>
        </w:rPr>
        <w:t xml:space="preserve">1. </w:t>
      </w:r>
      <w:r w:rsidR="00133EF1" w:rsidRPr="00CB3266">
        <w:rPr>
          <w:rFonts w:cs="Times New Roman" w:hAnsi="Times New Roman" w:ascii="Times New Roman"/>
        </w:rPr>
        <w:tab/>
      </w:r>
      <w:r w:rsidR="00CA1987" w:rsidRPr="00CB3266">
        <w:rPr>
          <w:rFonts w:cs="Times New Roman" w:hAnsi="Times New Roman" w:ascii="Times New Roman"/>
        </w:rPr>
        <w:t xml:space="preserve">Stečajnoj upraviteljici </w:t>
      </w:r>
      <w:r w:rsidR="00CC700F" w:rsidRPr="00CB3266">
        <w:rPr>
          <w:rFonts w:cs="Times New Roman" w:hAnsi="Times New Roman" w:ascii="Times New Roman"/>
        </w:rPr>
        <w:t xml:space="preserve"> </w:t>
      </w:r>
      <w:r w:rsidR="00CB3266">
        <w:rPr>
          <w:rFonts w:cs="Times New Roman" w:hAnsi="Times New Roman" w:ascii="Times New Roman"/>
        </w:rPr>
        <w:t>Mariji Vujčić Turkulin</w:t>
      </w:r>
      <w:r w:rsidR="00CA1987" w:rsidRPr="00CB3266">
        <w:rPr>
          <w:rFonts w:cs="Times New Roman" w:hAnsi="Times New Roman" w:ascii="Times New Roman"/>
        </w:rPr>
        <w:t xml:space="preserve"> iz Zagreba, Vrtlarska 3</w:t>
      </w:r>
      <w:r w:rsidR="00CA1987" w:rsidRPr="00CB3266">
        <w:rPr>
          <w:rFonts w:cs="Times New Roman" w:hAnsi="Times New Roman" w:ascii="Times New Roman"/>
          <w:bCs/>
        </w:rPr>
        <w:t xml:space="preserve">, OIB:22593287559 </w:t>
      </w:r>
      <w:r w:rsidR="00F00CCC" w:rsidRPr="00CB3266">
        <w:rPr>
          <w:rFonts w:cs="Times New Roman" w:hAnsi="Times New Roman" w:ascii="Times New Roman"/>
        </w:rPr>
        <w:t>o</w:t>
      </w:r>
      <w:r w:rsidR="00780340" w:rsidRPr="00CB3266">
        <w:rPr>
          <w:rFonts w:cs="Times New Roman" w:hAnsi="Times New Roman" w:ascii="Times New Roman"/>
        </w:rPr>
        <w:t xml:space="preserve">dređuje se </w:t>
      </w:r>
      <w:r w:rsidR="00CC700F" w:rsidRPr="00CB3266">
        <w:rPr>
          <w:rFonts w:cs="Times New Roman" w:hAnsi="Times New Roman" w:ascii="Times New Roman"/>
        </w:rPr>
        <w:t>nagrada</w:t>
      </w:r>
      <w:r w:rsidR="00133EF1" w:rsidRPr="00CB3266">
        <w:rPr>
          <w:rFonts w:cs="Times New Roman" w:hAnsi="Times New Roman" w:ascii="Times New Roman"/>
        </w:rPr>
        <w:t xml:space="preserve"> </w:t>
      </w:r>
      <w:r w:rsidR="00780340" w:rsidRPr="00CB3266">
        <w:rPr>
          <w:rFonts w:cs="Times New Roman" w:hAnsi="Times New Roman" w:ascii="Times New Roman"/>
        </w:rPr>
        <w:t>u</w:t>
      </w:r>
      <w:r w:rsidR="00133EF1" w:rsidRPr="00CB3266">
        <w:rPr>
          <w:rFonts w:cs="Times New Roman" w:hAnsi="Times New Roman" w:ascii="Times New Roman"/>
        </w:rPr>
        <w:t xml:space="preserve"> </w:t>
      </w:r>
      <w:r w:rsidR="003521D1" w:rsidRPr="00CB3266">
        <w:rPr>
          <w:rFonts w:cs="Times New Roman" w:hAnsi="Times New Roman" w:ascii="Times New Roman"/>
        </w:rPr>
        <w:t>neto</w:t>
      </w:r>
      <w:r w:rsidRPr="00CB3266">
        <w:rPr>
          <w:rFonts w:cs="Times New Roman" w:hAnsi="Times New Roman" w:ascii="Times New Roman"/>
        </w:rPr>
        <w:t xml:space="preserve"> </w:t>
      </w:r>
      <w:r w:rsidR="00780340" w:rsidRPr="00CB3266">
        <w:rPr>
          <w:rFonts w:cs="Times New Roman" w:hAnsi="Times New Roman" w:ascii="Times New Roman"/>
        </w:rPr>
        <w:t xml:space="preserve">iznosu </w:t>
      </w:r>
      <w:r w:rsidRPr="00CB3266">
        <w:rPr>
          <w:rFonts w:cs="Times New Roman" w:hAnsi="Times New Roman" w:ascii="Times New Roman"/>
        </w:rPr>
        <w:t>od</w:t>
      </w:r>
      <w:r w:rsidR="003521D1" w:rsidRPr="00CB3266">
        <w:rPr>
          <w:rFonts w:cs="Times New Roman" w:hAnsi="Times New Roman" w:ascii="Times New Roman"/>
        </w:rPr>
        <w:t xml:space="preserve"> </w:t>
      </w:r>
      <w:r w:rsidR="006F47A2">
        <w:rPr>
          <w:rFonts w:cs="Times New Roman" w:hAnsi="Times New Roman" w:ascii="Times New Roman"/>
        </w:rPr>
        <w:t>…………..</w:t>
      </w:r>
      <w:r w:rsidRPr="00CB3266">
        <w:rPr>
          <w:rFonts w:cs="Times New Roman" w:hAnsi="Times New Roman" w:ascii="Times New Roman"/>
        </w:rPr>
        <w:t xml:space="preserve"> </w:t>
      </w:r>
      <w:r w:rsidR="00CA1987" w:rsidRPr="00CB3266">
        <w:rPr>
          <w:rFonts w:cs="Times New Roman" w:hAnsi="Times New Roman" w:ascii="Times New Roman"/>
        </w:rPr>
        <w:t>kune</w:t>
      </w:r>
      <w:r w:rsidR="003521D1" w:rsidRPr="00CB3266">
        <w:rPr>
          <w:rFonts w:cs="Times New Roman" w:hAnsi="Times New Roman" w:ascii="Times New Roman"/>
        </w:rPr>
        <w:t xml:space="preserve"> (bruto </w:t>
      </w:r>
      <w:r w:rsidR="006F47A2">
        <w:rPr>
          <w:rFonts w:cs="Times New Roman" w:hAnsi="Times New Roman" w:ascii="Times New Roman"/>
        </w:rPr>
        <w:t>………..</w:t>
      </w:r>
      <w:r w:rsidR="003521D1" w:rsidRPr="00CB3266">
        <w:rPr>
          <w:rFonts w:cs="Times New Roman" w:hAnsi="Times New Roman" w:ascii="Times New Roman"/>
        </w:rPr>
        <w:t xml:space="preserve"> kuna)</w:t>
      </w:r>
      <w:r w:rsidR="00133EF1" w:rsidRPr="00CB3266">
        <w:rPr>
          <w:rFonts w:cs="Times New Roman" w:hAnsi="Times New Roman" w:ascii="Times New Roman"/>
        </w:rPr>
        <w:t>.</w:t>
      </w:r>
    </w:p>
    <w:p w:rsidRDefault="001D53F6" w:rsidP="001D53F6" w:rsidR="00F00CC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ab/>
        <w:t>2.</w:t>
      </w:r>
      <w:r w:rsidRPr="00CB3266">
        <w:rPr>
          <w:rFonts w:cs="Times New Roman" w:hAnsi="Times New Roman" w:ascii="Times New Roman"/>
        </w:rPr>
        <w:tab/>
        <w:t xml:space="preserve">Obavijest o određivanju nagrade objavit će se na </w:t>
      </w:r>
      <w:r w:rsidR="003521D1" w:rsidRPr="00CB3266">
        <w:rPr>
          <w:rFonts w:cs="Times New Roman" w:hAnsi="Times New Roman" w:ascii="Times New Roman"/>
        </w:rPr>
        <w:t>e-</w:t>
      </w:r>
      <w:r w:rsidRPr="00CB3266">
        <w:rPr>
          <w:rFonts w:cs="Times New Roman" w:hAnsi="Times New Roman" w:ascii="Times New Roman"/>
        </w:rPr>
        <w:t>oglasnoj ploči suda bez naznake iznosa s time da se u spisu može izvršiti uvid u potpuni tekst rješenja</w:t>
      </w:r>
    </w:p>
    <w:p w:rsidRDefault="00F00CCC" w:rsidP="00F00CCC" w:rsidR="00F00CCC" w:rsidRPr="00CB3266">
      <w:pPr>
        <w:rPr>
          <w:rFonts w:cs="Times New Roman" w:hAnsi="Times New Roman" w:ascii="Times New Roman"/>
        </w:rPr>
      </w:pPr>
    </w:p>
    <w:p w:rsidRDefault="00F00CCC" w:rsidP="00D74924" w:rsidR="00F00CCC" w:rsidRPr="00CB3266">
      <w:pPr>
        <w:ind w:firstLine="708"/>
        <w:rPr>
          <w:rFonts w:cs="Times New Roman" w:hAnsi="Times New Roman" w:ascii="Times New Roman"/>
        </w:rPr>
      </w:pPr>
    </w:p>
    <w:p w:rsidRDefault="00A0722C" w:rsidP="00F00CCC" w:rsidR="00A0722C" w:rsidRPr="00CB3266">
      <w:pPr>
        <w:jc w:val="center"/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 xml:space="preserve">U Zagrebu, </w:t>
      </w:r>
      <w:r w:rsidR="00CB3266" w:rsidRPr="00CB3266">
        <w:rPr>
          <w:rFonts w:cs="Times New Roman" w:hAnsi="Times New Roman" w:ascii="Times New Roman"/>
        </w:rPr>
        <w:t xml:space="preserve">15. ožujka </w:t>
      </w:r>
      <w:r w:rsidR="00CC700F" w:rsidRPr="00CB3266">
        <w:rPr>
          <w:rFonts w:cs="Times New Roman" w:hAnsi="Times New Roman" w:ascii="Times New Roman"/>
        </w:rPr>
        <w:t xml:space="preserve"> 2017. </w:t>
      </w:r>
      <w:r w:rsidR="007B659F" w:rsidRPr="00CB3266">
        <w:rPr>
          <w:rFonts w:cs="Times New Roman" w:hAnsi="Times New Roman" w:ascii="Times New Roman"/>
        </w:rPr>
        <w:t xml:space="preserve"> </w:t>
      </w:r>
      <w:r w:rsidR="001D53F6" w:rsidRPr="00CB3266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CB3266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  <w:t xml:space="preserve"> SUDAC </w:t>
      </w:r>
    </w:p>
    <w:p w:rsidRDefault="00A0722C" w:rsidP="00A0722C" w:rsidR="00A0722C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ab/>
      </w:r>
      <w:r w:rsidRPr="00CB3266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</w:r>
      <w:r w:rsidR="00DE3727">
        <w:rPr>
          <w:rFonts w:cs="Times New Roman" w:hAnsi="Times New Roman" w:ascii="Times New Roman"/>
        </w:rPr>
        <w:tab/>
        <w:t>Nada Kraljić,v.r.</w:t>
      </w:r>
    </w:p>
    <w:p w:rsidRDefault="00F265C8" w:rsidP="00F265C8" w:rsidR="00F265C8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CB3266">
      <w:pPr>
        <w:rPr>
          <w:rFonts w:cs="Times New Roman" w:hAnsi="Times New Roman" w:ascii="Times New Roman"/>
        </w:rPr>
      </w:pPr>
      <w:r w:rsidRPr="00CB326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DE3727" w:rsidR="00DE3727" w:rsidRPr="00DE372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DE3727">
        <w:rPr>
          <w:rFonts w:cs="Times New Roman" w:hAnsi="Times New Roman" w:ascii="Times New Roman"/>
        </w:rPr>
        <w:t xml:space="preserve">Za točnost </w:t>
      </w:r>
      <w:proofErr w:type="spellStart"/>
      <w:r w:rsidRPr="00DE3727">
        <w:rPr>
          <w:rFonts w:cs="Times New Roman" w:hAnsi="Times New Roman" w:ascii="Times New Roman"/>
        </w:rPr>
        <w:t>otpravka</w:t>
      </w:r>
      <w:proofErr w:type="spellEnd"/>
      <w:r w:rsidRPr="00DE3727">
        <w:rPr>
          <w:rFonts w:cs="Times New Roman" w:hAnsi="Times New Roman" w:ascii="Times New Roman"/>
        </w:rPr>
        <w:t>-</w:t>
      </w:r>
      <w:proofErr w:type="spellStart"/>
      <w:r w:rsidRPr="00DE3727">
        <w:rPr>
          <w:rFonts w:cs="Times New Roman" w:hAnsi="Times New Roman" w:ascii="Times New Roman"/>
        </w:rPr>
        <w:t>ovl.službenik</w:t>
      </w:r>
      <w:proofErr w:type="spellEnd"/>
    </w:p>
    <w:p w:rsidRDefault="00DE3727" w:rsidP="00DE3727" w:rsidR="00DE3727" w:rsidRPr="00DE3727">
      <w:pPr>
        <w:ind w:firstLine="708" w:left="4956"/>
        <w:rPr>
          <w:rFonts w:cs="Times New Roman" w:hAnsi="Times New Roman" w:ascii="Times New Roman"/>
        </w:rPr>
      </w:pPr>
      <w:r w:rsidRPr="00DE3727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CB3266">
      <w:pPr>
        <w:rPr>
          <w:rFonts w:cs="Times New Roman" w:hAnsi="Times New Roman" w:ascii="Times New Roman"/>
        </w:rPr>
      </w:pPr>
    </w:p>
    <w:sectPr w:rsidSect="007B659F" w:rsidR="00A0722C" w:rsidRPr="00CB326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84AEE"/>
    <w:rsid w:val="001931C8"/>
    <w:rsid w:val="001A7DFE"/>
    <w:rsid w:val="001D53F6"/>
    <w:rsid w:val="001D6720"/>
    <w:rsid w:val="001F3748"/>
    <w:rsid w:val="00246F30"/>
    <w:rsid w:val="00274C7F"/>
    <w:rsid w:val="003521D1"/>
    <w:rsid w:val="0037316C"/>
    <w:rsid w:val="003C38EE"/>
    <w:rsid w:val="00491F1A"/>
    <w:rsid w:val="0056151C"/>
    <w:rsid w:val="0059718E"/>
    <w:rsid w:val="005A682C"/>
    <w:rsid w:val="005D372E"/>
    <w:rsid w:val="006131BD"/>
    <w:rsid w:val="00662349"/>
    <w:rsid w:val="0066671F"/>
    <w:rsid w:val="006B59A3"/>
    <w:rsid w:val="006F47A2"/>
    <w:rsid w:val="00717992"/>
    <w:rsid w:val="00780340"/>
    <w:rsid w:val="007B659F"/>
    <w:rsid w:val="008D3857"/>
    <w:rsid w:val="008D4819"/>
    <w:rsid w:val="009B7031"/>
    <w:rsid w:val="009D679B"/>
    <w:rsid w:val="00A0722C"/>
    <w:rsid w:val="00A62958"/>
    <w:rsid w:val="00CA1987"/>
    <w:rsid w:val="00CB3266"/>
    <w:rsid w:val="00CC700F"/>
    <w:rsid w:val="00CE2FB5"/>
    <w:rsid w:val="00D004D2"/>
    <w:rsid w:val="00D27B3D"/>
    <w:rsid w:val="00D33BCF"/>
    <w:rsid w:val="00D41A79"/>
    <w:rsid w:val="00D74924"/>
    <w:rsid w:val="00D86CE9"/>
    <w:rsid w:val="00DE3727"/>
    <w:rsid w:val="00E43B10"/>
    <w:rsid w:val="00E879AB"/>
    <w:rsid w:val="00F00CCC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72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72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2009.</izvorni_sadrzaj>
    <derivirana_varijabla naziv="DomainObject.Predmet.DatumOsnivanja_1">17.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2017.</izvorni_sadrzaj>
    <derivirana_varijabla naziv="DomainObject.Predmet.DatumRjesavanja_1">13.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
priložene prijave tražbina</izvorni_sadrzaj>
    <derivirana_varijabla naziv="DomainObject.Predmet.Opis_1">Formiran pomoćni omot
priložene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St-174/2009</izvorni_sadrzaj>
    <derivirana_varijabla naziv="DomainObject.Predmet.OznakaBroj_1">St-174/2009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veza St-128/07 rj. o obustavi 18.07.07.prav.09.09.07., spis aa
st-213/06 rj. o obustavi 14.11.06., prav. 28.11.06., spis aa</izvorni_sadrzaj>
    <derivirana_varijabla naziv="DomainObject.Predmet.PrimjedbaSuca_1">veza St-128/07 rj. o obustavi 18.07.07.prav.09.09.07., spis aa
st-213/06 rj. o obustavi 14.11.06., prav. 28.11.06., spis aa</derivirana_varijabla>
  </DomainObject.Predmet.PrimjedbaSuca>
  <DomainObject.Predmet.ProtustrankaFormated>
    <izvorni_sadrzaj>  AN-FO 93 d.o.o. za proizvodnju i promet gospodarskog eksploziva - u stečaju zastupanog po punomoćniku OD MAMIĆ PERIĆ REBERSKI RIMAC</izvorni_sadrzaj>
    <derivirana_varijabla naziv="DomainObject.Predmet.ProtustrankaFormated_1">  AN-FO 93 d.o.o. za proizvodnju i promet gospodarskog eksploziva - u stečaju zastupanog po punomoćniku OD MAMIĆ PERIĆ REBERSKI RIMAC</derivirana_varijabla>
  </DomainObject.Predmet.ProtustrankaFormated>
  <DomainObject.Predmet.ProtustrankaFormatedOIB>
    <izvorni_sadrzaj>  AN-FO 93 d.o.o. za proizvodnju i promet gospodarskog eksploziva - u stečaju, OIB 72809781276 zastupanog po punomoćniku OD MAMIĆ PERIĆ REBERSKI RIMAC</izvorni_sadrzaj>
    <derivirana_varijabla naziv="DomainObject.Predmet.ProtustrankaFormatedOIB_1">  AN-FO 93 d.o.o. za proizvodnju i promet gospodarskog eksploziva - u stečaju, OIB 72809781276 zastupanog po punomoćniku OD MAMIĆ PERIĆ REBERSKI RIMAC</derivirana_varijabla>
  </DomainObject.Predmet.ProtustrankaFormatedOIB>
  <DomainObject.Predmet.ProtustrankaFormatedWithAdress>
    <izvorni_sadrzaj> AN-FO 93 d.o.o. za proizvodnju i promet gospodarskog eksploziva - u stečaju, Ozaljska 73, Zagreb zastupanog po punomoćniku OD MAMIĆ PERIĆ REBERSKI RIMAC</izvorni_sadrzaj>
    <derivirana_varijabla naziv="DomainObject.Predmet.ProtustrankaFormatedWithAdress_1"> AN-FO 93 d.o.o. za proizvodnju i promet gospodarskog eksploziva - u stečaju, Ozaljska 73, Zagreb zastupanog po punomoćniku OD MAMIĆ PERIĆ REBERSKI RIMAC</derivirana_varijabla>
  </DomainObject.Predmet.ProtustrankaFormatedWithAdress>
  <DomainObject.Predmet.ProtustrankaFormatedWithAdressOIB>
    <izvorni_sadrzaj> AN-FO 93 d.o.o. za proizvodnju i promet gospodarskog eksploziva - u stečaju, OIB 72809781276, Ozaljska 73, Zagreb zastupanog po punomoćniku OD MAMIĆ PERIĆ REBERSKI RIMAC</izvorni_sadrzaj>
    <derivirana_varijabla naziv="DomainObject.Predmet.ProtustrankaFormatedWithAdressOIB_1"> AN-FO 93 d.o.o. za proizvodnju i promet gospodarskog eksploziva - u stečaju, OIB 72809781276, Ozaljska 73, Zagreb zastupanog po punomoćniku OD MAMIĆ PERIĆ REBERSKI RIMAC</derivirana_varijabla>
  </DomainObject.Predmet.ProtustrankaFormatedWithAdressOIB>
  <DomainObject.Predmet.ProtustrankaWithAdress>
    <izvorni_sadrzaj>AN-FO 93 d.o.o. za proizvodnju i promet gospodarskog eksploziva - u stečaju Ozaljska 73, Zagreb</izvorni_sadrzaj>
    <derivirana_varijabla naziv="DomainObject.Predmet.ProtustrankaWithAdress_1">AN-FO 93 d.o.o. za proizvodnju i promet gospodarskog eksploziva - u stečaju Ozaljska 73, Zagreb</derivirana_varijabla>
  </DomainObject.Predmet.ProtustrankaWithAdress>
  <DomainObject.Predmet.ProtustrankaWithAdressOIB>
    <izvorni_sadrzaj>AN-FO 93 d.o.o. za proizvodnju i promet gospodarskog eksploziva - u stečaju, OIB 72809781276, Ozaljska 73, Zagreb</izvorni_sadrzaj>
    <derivirana_varijabla naziv="DomainObject.Predmet.ProtustrankaWithAdressOIB_1">AN-FO 93 d.o.o. za proizvodnju i promet gospodarskog eksploziva - u stečaju, OIB 72809781276, Ozaljska 73, Zagreb</derivirana_varijabla>
  </DomainObject.Predmet.ProtustrankaWithAdressOIB>
  <DomainObject.Predmet.ProtustrankaNazivFormated>
    <izvorni_sadrzaj>AN-FO 93 d.o.o. za proizvodnju i promet gospodarskog eksploziva - u stečaju</izvorni_sadrzaj>
    <derivirana_varijabla naziv="DomainObject.Predmet.ProtustrankaNazivFormated_1">AN-FO 93 d.o.o. za proizvodnju i promet gospodarskog eksploziva - u stečaju</derivirana_varijabla>
  </DomainObject.Predmet.ProtustrankaNazivFormated>
  <DomainObject.Predmet.ProtustrankaNazivFormatedOIB>
    <izvorni_sadrzaj>AN-FO 93 d.o.o. za proizvodnju i promet gospodarskog eksploziva - u stečaju, OIB 72809781276</izvorni_sadrzaj>
    <derivirana_varijabla naziv="DomainObject.Predmet.ProtustrankaNazivFormatedOIB_1">AN-FO 93 d.o.o. za proizvodnju i promet gospodarskog eksploziva - u stečaju, OIB 72809781276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Mrčela; Mladen Liška; Mihovil Tomić</izvorni_sadrzaj>
    <derivirana_varijabla naziv="DomainObject.Predmet.StrankaFormated_1">  Vladimir Mrčela; Mladen Liška; Mihovil Tomić</derivirana_varijabla>
  </DomainObject.Predmet.StrankaFormated>
  <DomainObject.Predmet.StrankaFormatedOIB>
    <izvorni_sadrzaj>  Vladimir Mrčela, OIB 54998982303; Mladen Liška, OIB 89034391525; Mihovil Tomić, OIB 79322289138</izvorni_sadrzaj>
    <derivirana_varijabla naziv="DomainObject.Predmet.StrankaFormatedOIB_1">  Vladimir Mrčela, OIB 54998982303; Mladen Liška, OIB 89034391525; Mihovil Tomić, OIB 79322289138</derivirana_varijabla>
  </DomainObject.Predmet.StrankaFormatedOIB>
  <DomainObject.Predmet.StrankaFormatedWithAdress>
    <izvorni_sadrzaj> Vladimir Mrčela, Hercegovačka Ulica 111, Zagreb; Mladen Liška, Kornatska Ulica 1 A, Zagreb; Mihovil Tomić, Ulica Fra Filipa Grabovca 16, Zagreb</izvorni_sadrzaj>
    <derivirana_varijabla naziv="DomainObject.Predmet.StrankaFormatedWithAdress_1"> Vladimir Mrčela, Hercegovačka Ulica 111, Zagreb; Mladen Liška, Kornatska Ulica 1 A, Zagreb; Mihovil Tomić, Ulica Fra Filipa Grabovca 16, Zagreb</derivirana_varijabla>
  </DomainObject.Predmet.StrankaFormatedWithAdress>
  <DomainObject.Predmet.StrankaFormatedWithAdressOIB>
    <izvorni_sadrzaj> Vladimir Mrčela, OIB 54998982303, Hercegovačka Ulica 111, Zagreb; Mladen Liška, OIB 89034391525, Kornatska Ulica 1 A, Zagreb; Mihovil Tomić, OIB 79322289138, Ulica Fra Filipa Grabovca 16, Zagreb</izvorni_sadrzaj>
    <derivirana_varijabla naziv="DomainObject.Predmet.StrankaFormatedWithAdressOIB_1"> Vladimir Mrčela, OIB 54998982303, Hercegovačka Ulica 111, Zagreb; Mladen Liška, OIB 89034391525, Kornatska Ulica 1 A, Zagreb; Mihovil Tomić, OIB 79322289138, Ulica Fra Filipa Grabovca 16, Zagreb</derivirana_varijabla>
  </DomainObject.Predmet.StrankaFormatedWithAdressOIB>
  <DomainObject.Predmet.StrankaWithAdress>
    <izvorni_sadrzaj>Vladimir Mrčela Hercegovačka Ulica 111,Zagreb,Mladen Liška Kornatska Ulica 1 A,Zagreb,Mihovil Tomić Ulica Fra Filipa Grabovca 16,Zagreb</izvorni_sadrzaj>
    <derivirana_varijabla naziv="DomainObject.Predmet.StrankaWithAdress_1">Vladimir Mrčela Hercegovačka Ulica 111,Zagreb,Mladen Liška Kornatska Ulica 1 A,Zagreb,Mihovil Tomić Ulica Fra Filipa Grabovca 16,Zagreb</derivirana_varijabla>
  </DomainObject.Predmet.StrankaWithAdress>
  <DomainObject.Predmet.StrankaWithAdressOIB>
    <izvorni_sadrzaj>Vladimir Mrčela, OIB 54998982303, Hercegovačka Ulica 111,Zagreb,Mladen Liška, OIB 89034391525, Kornatska Ulica 1 A,Zagreb,Mihovil Tomić, OIB 79322289138, Ulica Fra Filipa Grabovca 16,Zagreb</izvorni_sadrzaj>
    <derivirana_varijabla naziv="DomainObject.Predmet.StrankaWithAdressOIB_1">Vladimir Mrčela, OIB 54998982303, Hercegovačka Ulica 111,Zagreb,Mladen Liška, OIB 89034391525, Kornatska Ulica 1 A,Zagreb,Mihovil Tomić, OIB 79322289138, Ulica Fra Filipa Grabovca 16,Zagreb</derivirana_varijabla>
  </DomainObject.Predmet.StrankaWithAdressOIB>
  <DomainObject.Predmet.StrankaNazivFormated>
    <izvorni_sadrzaj>Vladimir Mrčela,Mladen Liška,Mihovil Tomić</izvorni_sadrzaj>
    <derivirana_varijabla naziv="DomainObject.Predmet.StrankaNazivFormated_1">Vladimir Mrčela,Mladen Liška,Mihovil Tomić</derivirana_varijabla>
  </DomainObject.Predmet.StrankaNazivFormated>
  <DomainObject.Predmet.StrankaNazivFormatedOIB>
    <izvorni_sadrzaj>Vladimir Mrčela, OIB 54998982303,Mladen Liška, OIB 89034391525,Mihovil Tomić, OIB 79322289138</izvorni_sadrzaj>
    <derivirana_varijabla naziv="DomainObject.Predmet.StrankaNazivFormatedOIB_1">Vladimir Mrčela, OIB 54998982303,Mladen Liška, OIB 89034391525,Mihovil Tomić, OIB 79322289138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Vladimir Mrčela</item>
      <item>Mladen Liška</item>
      <item>Mihovil Tomić</item>
    </izvorni_sadrzaj>
    <derivirana_varijabla naziv="DomainObject.Predmet.StrankaListFormated_1">
      <item>Vladimir Mrčela</item>
      <item>Mladen Liška</item>
      <item>Mihovil Tomić</item>
    </derivirana_varijabla>
  </DomainObject.Predmet.StrankaListFormated>
  <DomainObject.Predmet.StrankaListFormatedOIB>
    <izvorni_sadrzaj>
      <item>Vladimir Mrčela, OIB 54998982303</item>
      <item>Mladen Liška, OIB 89034391525</item>
      <item>Mihovil Tomić, OIB 79322289138</item>
    </izvorni_sadrzaj>
    <derivirana_varijabla naziv="DomainObject.Predmet.StrankaListFormatedOIB_1">
      <item>Vladimir Mrčela, OIB 54998982303</item>
      <item>Mladen Liška, OIB 89034391525</item>
      <item>Mihovil Tomić, OIB 79322289138</item>
    </derivirana_varijabla>
  </DomainObject.Predmet.StrankaListFormatedOIB>
  <DomainObject.Predmet.StrankaListFormatedWithAdress>
    <izvorni_sadrzaj>
      <item>Vladimir Mrčela, Hercegovačka Ulica 111, Zagreb</item>
      <item>Mladen Liška, Kornatska Ulica 1 A, Zagreb</item>
      <item>Mihovil Tomić, Ulica Fra Filipa Grabovca 16, Zagreb</item>
    </izvorni_sadrzaj>
    <derivirana_varijabla naziv="DomainObject.Predmet.StrankaListFormatedWithAdress_1">
      <item>Vladimir Mrčela, Hercegovačka Ulica 111, Zagreb</item>
      <item>Mladen Liška, Kornatska Ulica 1 A, Zagreb</item>
      <item>Mihovil Tomić, Ulica Fra Filipa Grabovca 16, Zagreb</item>
    </derivirana_varijabla>
  </DomainObject.Predmet.StrankaListFormatedWithAdress>
  <DomainObject.Predmet.StrankaListFormatedWithAdressOIB>
    <izvorni_sadrzaj>
      <item>Vladimir Mrčela, OIB 54998982303, Hercegovačka Ulica 111, Zagreb</item>
      <item>Mladen Liška, OIB 89034391525, Kornatska Ulica 1 A, Zagreb</item>
      <item>Mihovil Tomić, OIB 79322289138, Ulica Fra Filipa Grabovca 16, Zagreb</item>
    </izvorni_sadrzaj>
    <derivirana_varijabla naziv="DomainObject.Predmet.StrankaListFormatedWithAdressOIB_1">
      <item>Vladimir Mrčela, OIB 54998982303, Hercegovačka Ulica 111, Zagreb</item>
      <item>Mladen Liška, OIB 89034391525, Kornatska Ulica 1 A, Zagreb</item>
      <item>Mihovil Tomić, OIB 79322289138, Ulica Fra Filipa Grabovca 16, Zagreb</item>
    </derivirana_varijabla>
  </DomainObject.Predmet.StrankaListFormatedWithAdressOIB>
  <DomainObject.Predmet.StrankaListNazivFormated>
    <izvorni_sadrzaj>
      <item>Vladimir Mrčela</item>
      <item>Mladen Liška</item>
      <item>Mihovil Tomić</item>
    </izvorni_sadrzaj>
    <derivirana_varijabla naziv="DomainObject.Predmet.StrankaListNazivFormated_1">
      <item>Vladimir Mrčela</item>
      <item>Mladen Liška</item>
      <item>Mihovil Tomić</item>
    </derivirana_varijabla>
  </DomainObject.Predmet.StrankaListNazivFormated>
  <DomainObject.Predmet.StrankaListNazivFormatedOIB>
    <izvorni_sadrzaj>
      <item>Vladimir Mrčela, OIB 54998982303</item>
      <item>Mladen Liška, OIB 89034391525</item>
      <item>Mihovil Tomić, OIB 79322289138</item>
    </izvorni_sadrzaj>
    <derivirana_varijabla naziv="DomainObject.Predmet.StrankaListNazivFormatedOIB_1">
      <item>Vladimir Mrčela, OIB 54998982303</item>
      <item>Mladen Liška, OIB 89034391525</item>
      <item>Mihovil Tomić, OIB 79322289138</item>
    </derivirana_varijabla>
  </DomainObject.Predmet.StrankaListNazivFormatedOIB>
  <DomainObject.Predmet.ProtuStrankaListFormated>
    <izvorni_sadrzaj>
      <item>AN-FO 93 d.o.o. za proizvodnju i promet gospodarskog eksploziva - u stečaju zastupanog po punomoćniku OD MAMIĆ PERIĆ REBERSKI RIMAC</item>
    </izvorni_sadrzaj>
    <derivirana_varijabla naziv="DomainObject.Predmet.ProtuStrankaListFormated_1">
      <item>AN-FO 93 d.o.o. za proizvodnju i promet gospodarskog eksploziva - u stečaju zastupanog po punomoćniku OD MAMIĆ PERIĆ REBERSKI RIMAC</item>
    </derivirana_varijabla>
  </DomainObject.Predmet.ProtuStrankaListFormated>
  <DomainObject.Predmet.ProtuStrankaListFormatedOIB>
    <izvorni_sadrzaj>
      <item>AN-FO 93 d.o.o. za proizvodnju i promet gospodarskog eksploziva - u stečaju, OIB 72809781276 zastupanog po punomoćniku OD MAMIĆ PERIĆ REBERSKI RIMAC</item>
    </izvorni_sadrzaj>
    <derivirana_varijabla naziv="DomainObject.Predmet.ProtuStrankaListFormatedOIB_1">
      <item>AN-FO 93 d.o.o. za proizvodnju i promet gospodarskog eksploziva - u stečaju, OIB 72809781276 zastupanog po punomoćniku OD MAMIĆ PERIĆ REBERSKI RIMAC</item>
    </derivirana_varijabla>
  </DomainObject.Predmet.ProtuStrankaListFormatedOIB>
  <DomainObject.Predmet.ProtuStrankaListFormatedWithAdress>
    <izvorni_sadrzaj>
      <item>AN-FO 93 d.o.o. za proizvodnju i promet gospodarskog eksploziva - u stečaju, Ozaljska 73, Zagreb zastupanog po punomoćniku OD MAMIĆ PERIĆ REBERSKI RIMAC</item>
    </izvorni_sadrzaj>
    <derivirana_varijabla naziv="DomainObject.Predmet.ProtuStrankaListFormatedWithAdress_1">
      <item>AN-FO 93 d.o.o. za proizvodnju i promet gospodarskog eksploziva - u stečaju, Ozaljska 73, Zagreb zastupanog po punomoćniku OD MAMIĆ PERIĆ REBERSKI RIMAC</item>
    </derivirana_varijabla>
  </DomainObject.Predmet.ProtuStrankaListFormatedWithAdress>
  <DomainObject.Predmet.ProtuStrankaListFormatedWithAdressOIB>
    <izvorni_sadrzaj>
      <item>AN-FO 93 d.o.o. za proizvodnju i promet gospodarskog eksploziva - u stečaju, OIB 72809781276, Ozaljska 73, Zagreb zastupanog po punomoćniku OD MAMIĆ PERIĆ REBERSKI RIMAC</item>
    </izvorni_sadrzaj>
    <derivirana_varijabla naziv="DomainObject.Predmet.ProtuStrankaListFormatedWithAdressOIB_1">
      <item>AN-FO 93 d.o.o. za proizvodnju i promet gospodarskog eksploziva - u stečaju, OIB 72809781276, Ozaljska 73, Zagreb zastupanog po punomoćniku OD MAMIĆ PERIĆ REBERSKI RIMAC</item>
    </derivirana_varijabla>
  </DomainObject.Predmet.ProtuStrankaListFormatedWithAdressOIB>
  <DomainObject.Predmet.ProtuStrankaListNazivFormated>
    <izvorni_sadrzaj>
      <item>AN-FO 93 d.o.o. za proizvodnju i promet gospodarskog eksploziva - u stečaju</item>
    </izvorni_sadrzaj>
    <derivirana_varijabla naziv="DomainObject.Predmet.ProtuStrankaListNazivFormated_1">
      <item>AN-FO 93 d.o.o. za proizvodnju i promet gospodarskog eksploziva - u stečaju</item>
    </derivirana_varijabla>
  </DomainObject.Predmet.ProtuStrankaListNazivFormated>
  <DomainObject.Predmet.ProtuStrankaListNazivFormatedOIB>
    <izvorni_sadrzaj>
      <item>AN-FO 93 d.o.o. za proizvodnju i promet gospodarskog eksploziva - u stečaju, OIB 72809781276</item>
    </izvorni_sadrzaj>
    <derivirana_varijabla naziv="DomainObject.Predmet.ProtuStrankaListNazivFormatedOIB_1">
      <item>AN-FO 93 d.o.o. za proizvodnju i promet gospodarskog eksploziva - u stečaju, OIB 72809781276</item>
    </derivirana_varijabla>
  </DomainObject.Predmet.ProtuStrankaListNazivFormatedOIB>
  <DomainObject.Predmet.OstaliListFormated>
    <izvorni_sadrzaj>
      <item>VOLKSBANK HRVATSKA d.d.</item>
      <item>FINA</item>
      <item>OD MAMIĆ PERIĆ REBERSKI RIMAC punomoćnik sudionika u postupku AN-FO 93 d.o.o. za proizvodnju i promet gospodarskog eksploziva - u stečaju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izvorni_sadrzaj>
    <derivirana_varijabla naziv="DomainObject.Predmet.OstaliListFormated_1">
      <item>VOLKSBANK HRVATSKA d.d.</item>
      <item>FINA</item>
      <item>OD MAMIĆ PERIĆ REBERSKI RIMAC punomoćnik sudionika u postupku AN-FO 93 d.o.o. za proizvodnju i promet gospodarskog eksploziva - u stečaju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derivirana_varijabla>
  </DomainObject.Predmet.OstaliListFormated>
  <DomainObject.Predmet.OstaliListFormatedOIB>
    <izvorni_sadrzaj>
      <item>VOLKSBANK HRVATSKA d.d., OIB 86687456680</item>
      <item>FINA, OIB 85821130368</item>
      <item>OD MAMIĆ PERIĆ REBERSKI RIMAC, OIB 32802230502 punomoćnik sudionika u postupku AN-FO 93 d.o.o. za proizvodnju i promet gospodarskog eksploziva - u stečaju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izvorni_sadrzaj>
    <derivirana_varijabla naziv="DomainObject.Predmet.OstaliListFormatedOIB_1">
      <item>VOLKSBANK HRVATSKA d.d., OIB 86687456680</item>
      <item>FINA, OIB 85821130368</item>
      <item>OD MAMIĆ PERIĆ REBERSKI RIMAC, OIB 32802230502 punomoćnik sudionika u postupku AN-FO 93 d.o.o. za proizvodnju i promet gospodarskog eksploziva - u stečaju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derivirana_varijabla>
  </DomainObject.Predmet.OstaliListFormatedOIB>
  <DomainObject.Predmet.OstaliListFormatedWithAdress>
    <izvorni_sadrzaj>
      <item>VOLKSBANK HRVATSKA d.d., Varšavska 9, 10000 Zagreb</item>
      <item>FINA</item>
      <item>OD MAMIĆ PERIĆ REBERSKI RIMAC, Ilica 1a, 10000 Zagreb punomoćnik sudionika u postupku AN-FO 93 d.o.o. za proizvodnju i promet gospodarskog eksploziva - u stečaju</item>
      <item>Mladen Vitezić, Lj. Gaja 46, 10000 Zagreb</item>
      <item>Marija Vujčić Turkulin, Vrtlarska 3, 10000 Zagreb</item>
      <item>ŽDO ZAGREB</item>
      <item>RH MINIST.OBRANE</item>
      <item>RH MUP</item>
      <item>RH MINISTARSTVO FINANCIJA</item>
      <item>OD MAMIĆ PERIĆ REBERSKI RIMAC, Ilica 1 a, 10000 Zagreb</item>
      <item>OD ŠKARICA I PARTNERI, Đorđićeva 3 b, 10000 Zagreb</item>
      <item>MATEMA PROMET d.o.o., Ozaljska 11, 10000 Zagreb</item>
      <item>TEHNIK-KOMERC d.o.o., Franje Čandeka 46, 51000 Rijeka</item>
      <item>Miljenko Umičević, Dr. P. Markovca 7, 10000 Zagreb</item>
    </izvorni_sadrzaj>
    <derivirana_varijabla naziv="DomainObject.Predmet.OstaliListFormatedWithAdress_1">
      <item>VOLKSBANK HRVATSKA d.d., Varšavska 9, 10000 Zagreb</item>
      <item>FINA</item>
      <item>OD MAMIĆ PERIĆ REBERSKI RIMAC, Ilica 1a, 10000 Zagreb punomoćnik sudionika u postupku AN-FO 93 d.o.o. za proizvodnju i promet gospodarskog eksploziva - u stečaju</item>
      <item>Mladen Vitezić, Lj. Gaja 46, 10000 Zagreb</item>
      <item>Marija Vujčić Turkulin, Vrtlarska 3, 10000 Zagreb</item>
      <item>ŽDO ZAGREB</item>
      <item>RH MINIST.OBRANE</item>
      <item>RH MUP</item>
      <item>RH MINISTARSTVO FINANCIJA</item>
      <item>OD MAMIĆ PERIĆ REBERSKI RIMAC, Ilica 1 a, 10000 Zagreb</item>
      <item>OD ŠKARICA I PARTNERI, Đorđićeva 3 b, 10000 Zagreb</item>
      <item>MATEMA PROMET d.o.o., Ozaljska 11, 10000 Zagreb</item>
      <item>TEHNIK-KOMERC d.o.o., Franje Čandeka 46, 51000 Rijeka</item>
      <item>Miljenko Umičević, Dr. P. Markovca 7, 10000 Zagreb</item>
    </derivirana_varijabla>
  </DomainObject.Predmet.OstaliListFormatedWithAdress>
  <DomainObject.Predmet.OstaliListFormatedWithAdressOIB>
    <izvorni_sadrzaj>
      <item>VOLKSBANK HRVATSKA d.d., OIB 86687456680, Varšavska 9, 10000 Zagreb</item>
      <item>FINA, OIB 85821130368</item>
      <item>OD MAMIĆ PERIĆ REBERSKI RIMAC, OIB 32802230502, Ilica 1a, 10000 Zagreb punomoćnik sudionika u postupku AN-FO 93 d.o.o. za proizvodnju i promet gospodarskog eksploziva - u stečaju</item>
      <item>Mladen Vitezić, Lj. Gaja 46, 10000 Zagreb</item>
      <item>Marija Vujčić Turkulin, OIB 22593287559, Vrtlarska 3, 10000 Zagreb</item>
      <item>ŽDO ZAGREB</item>
      <item>RH MINIST.OBRANE, OIB 66486182714</item>
      <item>RH MUP</item>
      <item>RH MINISTARSTVO FINANCIJA, OIB 18683136487</item>
      <item>OD MAMIĆ PERIĆ REBERSKI RIMAC, OIB 32802230502, Ilica 1 a, 10000 Zagreb</item>
      <item>OD ŠKARICA I PARTNERI, OIB 74856132042, Đorđićeva 3 b, 10000 Zagreb</item>
      <item>MATEMA PROMET d.o.o., OIB 23143781001, Ozaljska 11, 10000 Zagreb</item>
      <item>TEHNIK-KOMERC d.o.o., OIB 18618975941, Franje Čandeka 46, 51000 Rijeka</item>
      <item>Miljenko Umičević, Dr. P. Markovca 7, 10000 Zagreb</item>
    </izvorni_sadrzaj>
    <derivirana_varijabla naziv="DomainObject.Predmet.OstaliListFormatedWithAdressOIB_1">
      <item>VOLKSBANK HRVATSKA d.d., OIB 86687456680, Varšavska 9, 10000 Zagreb</item>
      <item>FINA, OIB 85821130368</item>
      <item>OD MAMIĆ PERIĆ REBERSKI RIMAC, OIB 32802230502, Ilica 1a, 10000 Zagreb punomoćnik sudionika u postupku AN-FO 93 d.o.o. za proizvodnju i promet gospodarskog eksploziva - u stečaju</item>
      <item>Mladen Vitezić, Lj. Gaja 46, 10000 Zagreb</item>
      <item>Marija Vujčić Turkulin, OIB 22593287559, Vrtlarska 3, 10000 Zagreb</item>
      <item>ŽDO ZAGREB</item>
      <item>RH MINIST.OBRANE, OIB 66486182714</item>
      <item>RH MUP</item>
      <item>RH MINISTARSTVO FINANCIJA, OIB 18683136487</item>
      <item>OD MAMIĆ PERIĆ REBERSKI RIMAC, OIB 32802230502, Ilica 1 a, 10000 Zagreb</item>
      <item>OD ŠKARICA I PARTNERI, OIB 74856132042, Đorđićeva 3 b, 10000 Zagreb</item>
      <item>MATEMA PROMET d.o.o., OIB 23143781001, Ozaljska 11, 10000 Zagreb</item>
      <item>TEHNIK-KOMERC d.o.o., OIB 18618975941, Franje Čandeka 46, 51000 Rijeka</item>
      <item>Miljenko Umičević, Dr. P. Markovca 7, 10000 Zagreb</item>
    </derivirana_varijabla>
  </DomainObject.Predmet.OstaliListFormatedWithAdressOIB>
  <DomainObject.Predmet.OstaliListNazivFormated>
    <izvorni_sadrzaj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izvorni_sadrzaj>
    <derivirana_varijabla naziv="DomainObject.Predmet.OstaliListNazivFormated_1"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derivirana_varijabla>
  </DomainObject.Predmet.OstaliListNazivFormated>
  <DomainObject.Predmet.OstaliListNazivFormatedOIB>
    <izvorni_sadrzaj>
      <item>VOLKSBANK HRVATSKA d.d., OIB 86687456680</item>
      <item>FINA, OIB 85821130368</item>
      <item>OD MAMIĆ PERIĆ REBERSKI RIMAC, OIB 32802230502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izvorni_sadrzaj>
    <derivirana_varijabla naziv="DomainObject.Predmet.OstaliListNazivFormatedOIB_1">
      <item>VOLKSBANK HRVATSKA d.d., OIB 86687456680</item>
      <item>FINA, OIB 85821130368</item>
      <item>OD MAMIĆ PERIĆ REBERSKI RIMAC, OIB 32802230502</item>
      <item>Mladen Vitezić</item>
      <item>Marija Vujčić Turkulin, OIB 22593287559</item>
      <item>ŽDO ZAGREB</item>
      <item>RH MINIST.OBRANE, OIB 66486182714</item>
      <item>RH MUP</item>
      <item>RH MINISTARSTVO FINANCIJA, OIB 18683136487</item>
      <item>OD MAMIĆ PERIĆ REBERSKI RIMAC, OIB 32802230502</item>
      <item>OD ŠKARICA I PARTNERI, OIB 74856132042</item>
      <item>MATEMA PROMET d.o.o., OIB 23143781001</item>
      <item>TEHNIK-KOMERC d.o.o., OIB 18618975941</item>
      <item>Miljenko Umičević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Mihovil Tomić i dr.</izvorni_sadrzaj>
    <derivirana_varijabla naziv="DomainObject.Predmet.StrankaIDrugi_1">Mihovil Tomić i dr.</derivirana_varijabla>
  </DomainObject.Predmet.StrankaIDrugi>
  <DomainObject.Predmet.ProtustrankaIDrugi>
    <izvorni_sadrzaj>AN-FO 93 d.o.o. za proizvodnju i promet gospodarskog eksploziva - u stečaju</izvorni_sadrzaj>
    <derivirana_varijabla naziv="DomainObject.Predmet.ProtustrankaIDrugi_1">AN-FO 93 d.o.o. za proizvodnju i promet gospodarskog eksploziva - u stečaju</derivirana_varijabla>
  </DomainObject.Predmet.ProtustrankaIDrugi>
  <DomainObject.Predmet.StrankaIDrugiAdressOIB>
    <izvorni_sadrzaj>Mihovil Tomić, OIB 79322289138, Ulica Fra Filipa Grabovca 16, Zagreb i dr.</izvorni_sadrzaj>
    <derivirana_varijabla naziv="DomainObject.Predmet.StrankaIDrugiAdressOIB_1">Mihovil Tomić, OIB 79322289138, Ulica Fra Filipa Grabovca 16, Zagreb i dr.</derivirana_varijabla>
  </DomainObject.Predmet.StrankaIDrugiAdressOIB>
  <DomainObject.Predmet.ProtustrankaIDrugiAdressOIB>
    <izvorni_sadrzaj>AN-FO 93 d.o.o. za proizvodnju i promet gospodarskog eksploziva - u stečaju, OIB 72809781276, Ozaljska 73, Zagreb</izvorni_sadrzaj>
    <derivirana_varijabla naziv="DomainObject.Predmet.ProtustrankaIDrugiAdressOIB_1">AN-FO 93 d.o.o. za proizvodnju i promet gospodarskog eksploziva - u stečaju, OIB 72809781276, Ozaljska 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2017.</izvorni_sadrzaj>
    <derivirana_varijabla naziv="DomainObject.Predmet.OdlukaRjesenje.DatumDonosenjaOdluke_1">10.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St-174/2009-138</izvorni_sadrzaj>
    <derivirana_varijabla naziv="DomainObject.Predmet.OdlukaRjesenje.Oznaka_1">St-174/2009-138</derivirana_varijabla>
  </DomainObject.Predmet.OdlukaRjesenje.Oznaka>
  <DomainObject.Predmet.SudioniciListNaziv>
    <izvorni_sadrzaj>
      <item>AN-FO 93 d.o.o. za proizvodnju i promet gospodarskog eksploziva - u stečaju</item>
      <item>Vladimir Mrčela</item>
      <item>Mladen Liška</item>
      <item>Mihovil Tomić</item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izvorni_sadrzaj>
    <derivirana_varijabla naziv="DomainObject.Predmet.SudioniciListNaziv_1">
      <item>AN-FO 93 d.o.o. za proizvodnju i promet gospodarskog eksploziva - u stečaju</item>
      <item>Vladimir Mrčela</item>
      <item>Mladen Liška</item>
      <item>Mihovil Tomić</item>
      <item>VOLKSBANK HRVATSKA d.d.</item>
      <item>FINA</item>
      <item>OD MAMIĆ PERIĆ REBERSKI RIMAC</item>
      <item>Mladen Vitezić</item>
      <item>Marija Vujčić Turkulin</item>
      <item>ŽDO ZAGREB</item>
      <item>RH MINIST.OBRANE</item>
      <item>RH MUP</item>
      <item>RH MINISTARSTVO FINANCIJA</item>
      <item>OD MAMIĆ PERIĆ REBERSKI RIMAC</item>
      <item>OD ŠKARICA I PARTNERI</item>
      <item>MATEMA PROMET d.o.o.</item>
      <item>TEHNIK-KOMERC d.o.o.</item>
      <item>Miljenko Umičević</item>
    </derivirana_varijabla>
  </DomainObject.Predmet.SudioniciListNaziv>
  <DomainObject.Predmet.SudioniciListAdressOIB>
    <izvorni_sadrzaj>
      <item>AN-FO 93 d.o.o. za proizvodnju i promet gospodarskog eksploziva - u stečaju, OIB 72809781276, Ozaljska 73,Zagreb</item>
      <item>Vladimir Mrčela, OIB 54998982303, Hercegovačka Ulica 111,Zagreb</item>
      <item>Mladen Liška, OIB 89034391525, Kornatska Ulica 1 A,Zagreb</item>
      <item>Mihovil Tomić, OIB 79322289138, Ulica Fra Filipa Grabovca 16,Zagreb</item>
      <item>VOLKSBANK HRVATSKA d.d., OIB 86687456680, Varšavska 9,10000 Zagreb</item>
      <item>FINA, OIB 85821130368</item>
      <item>OD MAMIĆ PERIĆ REBERSKI RIMAC, OIB 32802230502, Ilica 1a,10000 Zagreb</item>
      <item>Mladen Vitezić, Lj. Gaja 46,10000 Zagreb</item>
      <item>Marija Vujčić Turkulin, OIB 22593287559, Vrtlarska 3,10000 Zagreb</item>
      <item>ŽDO ZAGREB</item>
      <item>RH MINIST.OBRANE, OIB 66486182714</item>
      <item>RH MUP</item>
      <item>RH MINISTARSTVO FINANCIJA, OIB 18683136487</item>
      <item>OD MAMIĆ PERIĆ REBERSKI RIMAC, OIB 32802230502, Ilica 1 a,10000 Zagreb</item>
      <item>OD ŠKARICA I PARTNERI, OIB 74856132042, Đorđićeva 3 b,10000 Zagreb</item>
      <item>MATEMA PROMET d.o.o., OIB 23143781001, Ozaljska 11,10000 Zagreb</item>
      <item>TEHNIK-KOMERC d.o.o., OIB 18618975941, Franje Čandeka 46,51000 Rijeka</item>
      <item>Miljenko Umičević, Dr. P. Markovca 7,10000 Zagreb</item>
    </izvorni_sadrzaj>
    <derivirana_varijabla naziv="DomainObject.Predmet.SudioniciListAdressOIB_1">
      <item>AN-FO 93 d.o.o. za proizvodnju i promet gospodarskog eksploziva - u stečaju, OIB 72809781276, Ozaljska 73,Zagreb</item>
      <item>Vladimir Mrčela, OIB 54998982303, Hercegovačka Ulica 111,Zagreb</item>
      <item>Mladen Liška, OIB 89034391525, Kornatska Ulica 1 A,Zagreb</item>
      <item>Mihovil Tomić, OIB 79322289138, Ulica Fra Filipa Grabovca 16,Zagreb</item>
      <item>VOLKSBANK HRVATSKA d.d., OIB 86687456680, Varšavska 9,10000 Zagreb</item>
      <item>FINA, OIB 85821130368</item>
      <item>OD MAMIĆ PERIĆ REBERSKI RIMAC, OIB 32802230502, Ilica 1a,10000 Zagreb</item>
      <item>Mladen Vitezić, Lj. Gaja 46,10000 Zagreb</item>
      <item>Marija Vujčić Turkulin, OIB 22593287559, Vrtlarska 3,10000 Zagreb</item>
      <item>ŽDO ZAGREB</item>
      <item>RH MINIST.OBRANE, OIB 66486182714</item>
      <item>RH MUP</item>
      <item>RH MINISTARSTVO FINANCIJA, OIB 18683136487</item>
      <item>OD MAMIĆ PERIĆ REBERSKI RIMAC, OIB 32802230502, Ilica 1 a,10000 Zagreb</item>
      <item>OD ŠKARICA I PARTNERI, OIB 74856132042, Đorđićeva 3 b,10000 Zagreb</item>
      <item>MATEMA PROMET d.o.o., OIB 23143781001, Ozaljska 11,10000 Zagreb</item>
      <item>TEHNIK-KOMERC d.o.o., OIB 18618975941, Franje Čandeka 46,51000 Rijeka</item>
      <item>Miljenko Umičević, Dr. P. Markovca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72809781276</item>
      <item>, OIB 54998982303</item>
      <item>, OIB 89034391525</item>
      <item>, OIB 79322289138</item>
      <item>, OIB 86687456680</item>
      <item>, OIB 85821130368</item>
      <item>, OIB 32802230502</item>
      <item>, OIB null</item>
      <item>, OIB 22593287559</item>
      <item>, OIB null</item>
      <item>, OIB 66486182714</item>
      <item>, OIB null</item>
      <item>, OIB 18683136487</item>
      <item>, OIB 32802230502</item>
      <item>, OIB 74856132042</item>
      <item>, OIB 23143781001</item>
      <item>, OIB 18618975941</item>
      <item>, OIB null</item>
    </izvorni_sadrzaj>
    <derivirana_varijabla naziv="DomainObject.Predmet.SudioniciListNazivOIB_1">
      <item>, OIB 72809781276</item>
      <item>, OIB 54998982303</item>
      <item>, OIB 89034391525</item>
      <item>, OIB 79322289138</item>
      <item>, OIB 86687456680</item>
      <item>, OIB 85821130368</item>
      <item>, OIB 32802230502</item>
      <item>, OIB null</item>
      <item>, OIB 22593287559</item>
      <item>, OIB null</item>
      <item>, OIB 66486182714</item>
      <item>, OIB null</item>
      <item>, OIB 18683136487</item>
      <item>, OIB 32802230502</item>
      <item>, OIB 74856132042</item>
      <item>, OIB 23143781001</item>
      <item>, OIB 18618975941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0B2E1-C4D7-4EF3-BFA5-49F16A55A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804</properties:Characters>
  <properties:Lines>33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2017-03-15T09:43:00Z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2017-03-15T09:46:00Z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