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8642c" w14:paraId="1c8642c" w:rsidRDefault="00BD6E82" w:rsidP="00BD6E82" w:rsidR="0062378D">
      <w:pPr>
        <w15:collapsed w:val="false"/>
      </w:pPr>
      <w:r>
        <w:rPr>
          <w:noProof/>
        </w:rPr>
        <w:t xml:space="preserve">        </w:t>
      </w:r>
      <w:r w:rsidR="0065112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D6E82" w:rsidP="00DF524F" w:rsidR="00DF524F" w:rsidRPr="00DF524F">
      <w:pPr>
        <w:jc w:val="both"/>
      </w:pPr>
      <w:r>
        <w:t xml:space="preserve">REPUBLIKA HRVATSKA </w:t>
      </w:r>
    </w:p>
    <w:p w:rsidRDefault="00BD6E82" w:rsidP="00DF524F" w:rsidR="00DF524F" w:rsidRPr="00DF524F">
      <w:pPr>
        <w:jc w:val="both"/>
      </w:pPr>
      <w:r>
        <w:t xml:space="preserve">  </w:t>
      </w:r>
      <w:r w:rsidR="00DF524F" w:rsidRPr="00DF524F">
        <w:t>Trgovački sud u Zagrebu</w:t>
      </w:r>
    </w:p>
    <w:p w:rsidRDefault="00BD6E82" w:rsidP="00DF524F" w:rsidR="00DF524F" w:rsidRPr="00DF524F">
      <w:pPr>
        <w:jc w:val="both"/>
      </w:pPr>
      <w:r>
        <w:t xml:space="preserve">     </w:t>
      </w:r>
      <w:r w:rsidR="00DF524F" w:rsidRPr="00DF524F">
        <w:t xml:space="preserve">Zagreb, </w:t>
      </w:r>
      <w:proofErr w:type="spellStart"/>
      <w:r w:rsidR="00DF524F" w:rsidRPr="00DF524F">
        <w:t>Amruševa</w:t>
      </w:r>
      <w:proofErr w:type="spellEnd"/>
      <w:r w:rsidR="00DF524F" w:rsidRPr="00DF524F">
        <w:t xml:space="preserve"> 2/II                                                          </w:t>
      </w:r>
      <w:r w:rsidR="00D00DC0">
        <w:t xml:space="preserve">                      67. St-</w:t>
      </w:r>
      <w:r w:rsidR="00201C88">
        <w:t>6416/16</w:t>
      </w:r>
      <w:r>
        <w:t>-76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4B741F" w:rsidP="00DF524F" w:rsidR="004B741F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DF524F" w:rsidP="00DF524F" w:rsidR="00DF524F" w:rsidRPr="00DF524F">
      <w:pPr>
        <w:jc w:val="both"/>
      </w:pPr>
      <w:r w:rsidRPr="00DF524F">
        <w:t>Trgovački sud u Zagrebu</w:t>
      </w:r>
      <w:r w:rsidR="004B741F">
        <w:t>,</w:t>
      </w:r>
      <w:r w:rsidRPr="00DF524F">
        <w:t xml:space="preserve"> po sucu Gordanu </w:t>
      </w:r>
      <w:proofErr w:type="spellStart"/>
      <w:r w:rsidRPr="00DF524F">
        <w:t>Zubaku</w:t>
      </w:r>
      <w:proofErr w:type="spellEnd"/>
      <w:r w:rsidRPr="00DF524F">
        <w:t xml:space="preserve">, u stečajnom  postupku nad dužnikom </w:t>
      </w:r>
      <w:r w:rsidR="00201C88" w:rsidRPr="00201C88">
        <w:rPr>
          <w:bCs/>
        </w:rPr>
        <w:t>AGRO PRIJEVOZ d.o.o. u stečaju, Križ, Milke Trnine 17, OIB: 84686920145</w:t>
      </w:r>
      <w:r w:rsidRPr="00792894">
        <w:t xml:space="preserve">, </w:t>
      </w:r>
      <w:r w:rsidR="00F92085">
        <w:t>12. studenoga</w:t>
      </w:r>
      <w:r w:rsidR="00792894" w:rsidRPr="00792894">
        <w:t xml:space="preserve"> </w:t>
      </w:r>
      <w:r w:rsidR="00D83FD7">
        <w:t>2018</w:t>
      </w:r>
      <w:r w:rsidRPr="00792894">
        <w:t>.,</w:t>
      </w:r>
    </w:p>
    <w:p w:rsidRDefault="006951FE" w:rsidP="0038748A" w:rsidR="006951FE" w:rsidRPr="00037EED">
      <w:pPr>
        <w:jc w:val="both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</w:t>
      </w:r>
      <w:r w:rsidR="00936747">
        <w:rPr>
          <w:bCs/>
          <w:lang w:val="pt-BR"/>
        </w:rPr>
        <w:t>AGRO PRIJEVOZ</w:t>
      </w:r>
      <w:bookmarkStart w:name="_GoBack" w:id="0"/>
      <w:bookmarkEnd w:id="0"/>
      <w:r w:rsidR="00F92085" w:rsidRPr="00F92085">
        <w:rPr>
          <w:bCs/>
          <w:lang w:val="pt-BR"/>
        </w:rPr>
        <w:t xml:space="preserve"> d.o.o. u stečaju, Zagreb, Slavonska avenija 3</w:t>
      </w:r>
      <w:r w:rsidR="00B92232" w:rsidRPr="00037EED">
        <w:t>,</w:t>
      </w:r>
      <w:r w:rsidR="00C14E5E" w:rsidRPr="00037EED">
        <w:t xml:space="preserve"> </w:t>
      </w:r>
      <w:r w:rsidRPr="00037EED">
        <w:t>za dan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F92085" w:rsidR="00590E39" w:rsidRPr="00977541">
      <w:pPr>
        <w:pStyle w:val="Tijeloteksta2"/>
        <w:ind w:firstLine="708" w:left="2124"/>
        <w:rPr>
          <w:bCs/>
        </w:rPr>
      </w:pPr>
      <w:r>
        <w:rPr>
          <w:bCs/>
        </w:rPr>
        <w:t>5. prosinca</w:t>
      </w:r>
      <w:r w:rsidR="00D83FD7">
        <w:rPr>
          <w:bCs/>
        </w:rPr>
        <w:t xml:space="preserve"> 2018</w:t>
      </w:r>
      <w:r w:rsidR="00426C37" w:rsidRPr="00977541">
        <w:rPr>
          <w:bCs/>
        </w:rPr>
        <w:t>.</w:t>
      </w:r>
      <w:r w:rsidR="00F25213" w:rsidRPr="00977541">
        <w:rPr>
          <w:bCs/>
        </w:rPr>
        <w:t xml:space="preserve"> u</w:t>
      </w:r>
      <w:r w:rsidR="00201C88">
        <w:rPr>
          <w:bCs/>
        </w:rPr>
        <w:t xml:space="preserve"> 11</w:t>
      </w:r>
      <w:r w:rsidR="00934FF1">
        <w:rPr>
          <w:bCs/>
        </w:rPr>
        <w:t>,0</w:t>
      </w:r>
      <w:r w:rsidR="00853A2B">
        <w:rPr>
          <w:bCs/>
        </w:rPr>
        <w:t>0</w:t>
      </w:r>
      <w:r w:rsidR="00466E01" w:rsidRPr="00977541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590E39" w:rsidRPr="00037EED">
        <w:t xml:space="preserve">soba </w:t>
      </w:r>
      <w:r w:rsidR="00853A2B">
        <w:t>84/II</w:t>
      </w:r>
      <w:r w:rsidR="00E03FDC" w:rsidRPr="00037EED">
        <w:t xml:space="preserve"> </w:t>
      </w:r>
      <w:r w:rsidR="000B5F9B">
        <w:t>(</w:t>
      </w:r>
      <w:r w:rsidR="00853A2B">
        <w:t>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070AC5" w:rsidR="00070AC5" w:rsidRPr="00037EED">
      <w:pPr>
        <w:jc w:val="both"/>
      </w:pPr>
    </w:p>
    <w:p w:rsidRDefault="0030148A" w:rsidP="00E436BE" w:rsidR="00D83FD7" w:rsidRPr="00037EED">
      <w:pPr>
        <w:pStyle w:val="Odlomakpopisa"/>
        <w:numPr>
          <w:ilvl w:val="0"/>
          <w:numId w:val="3"/>
        </w:numPr>
        <w:jc w:val="both"/>
      </w:pPr>
      <w:r>
        <w:t xml:space="preserve">Izvješće </w:t>
      </w:r>
      <w:proofErr w:type="spellStart"/>
      <w:r>
        <w:t>stečanjog</w:t>
      </w:r>
      <w:proofErr w:type="spellEnd"/>
      <w:r>
        <w:t xml:space="preserve"> upravitelja o tijeku stečajnog postupka i stanju stečajne mase.</w:t>
      </w:r>
    </w:p>
    <w:p w:rsidRDefault="00590E39" w:rsidR="00590E39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590E39" w:rsidRPr="00792894">
        <w:t xml:space="preserve"> </w:t>
      </w:r>
      <w:r w:rsidR="0030148A" w:rsidRPr="0030148A">
        <w:t xml:space="preserve">12. studenoga </w:t>
      </w:r>
      <w:r w:rsidR="00416F46" w:rsidRPr="00416F46">
        <w:t>2018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30148A" w:rsidP="000B5F9B" w:rsidR="0030148A">
      <w:pPr>
        <w:pStyle w:val="Tijeloteksta"/>
      </w:pPr>
    </w:p>
    <w:p w:rsidRDefault="000B5F9B" w:rsidP="000B5F9B" w:rsidR="000B5F9B" w:rsidRPr="000B5F9B">
      <w:pPr>
        <w:pStyle w:val="Tijeloteksta"/>
      </w:pPr>
      <w:r w:rsidRPr="000B5F9B">
        <w:t>POUKA O PRAVNOM LIJEKU:</w:t>
      </w:r>
    </w:p>
    <w:p w:rsidRDefault="000B5F9B" w:rsidP="000B5F9B" w:rsidR="000B5F9B">
      <w:pPr>
        <w:pStyle w:val="Tijeloteksta"/>
      </w:pPr>
      <w:r w:rsidRPr="000B5F9B">
        <w:t>Protiv ovog rješenja  nije dopuštena žalba</w:t>
      </w:r>
    </w:p>
    <w:p w:rsidRDefault="000B5F9B" w:rsidP="000B5F9B" w:rsidR="007D2848" w:rsidRPr="00310646">
      <w:pPr>
        <w:pStyle w:val="Tijeloteksta"/>
      </w:pP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590E39" w:rsidRPr="00037EED">
        <w:tab/>
      </w:r>
      <w:r w:rsidR="007B40F5" w:rsidRPr="00037EED">
        <w:t xml:space="preserve">                                 </w:t>
      </w:r>
      <w:r w:rsidR="007D2848">
        <w:t xml:space="preserve"> </w:t>
      </w:r>
      <w:r>
        <w:t xml:space="preserve">  </w:t>
      </w:r>
      <w:r w:rsidR="007D2848" w:rsidRPr="00310646">
        <w:t>SUDAC:</w:t>
      </w:r>
    </w:p>
    <w:p w:rsidRDefault="007D2848" w:rsidP="00F213B6" w:rsidR="007D28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8D4D5B">
        <w:rPr>
          <w:rFonts w:hAnsi="Times New Roman" w:ascii="Times New Roman"/>
          <w:b w:val="false"/>
          <w:color w:val="auto"/>
          <w:szCs w:val="24"/>
        </w:rPr>
        <w:t>,v.r.</w:t>
      </w:r>
      <w:r w:rsidR="002508B1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B40F5" w:rsidP="0030148A" w:rsidR="007B40F5" w:rsidRPr="00792894">
      <w:r w:rsidRPr="00792894">
        <w:t xml:space="preserve">                                                                               </w:t>
      </w:r>
      <w:r w:rsidR="000B5F9B">
        <w:t xml:space="preserve">                          </w:t>
      </w:r>
      <w:r w:rsidRPr="00792894">
        <w:t xml:space="preserve">                                                                                                       </w:t>
      </w:r>
    </w:p>
    <w:p w:rsidRDefault="008D4D5B" w:rsidP="00400817" w:rsidR="008D4D5B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  <w:r>
        <w:t>:</w:t>
      </w:r>
    </w:p>
    <w:p w:rsidRDefault="008D4D5B" w:rsidP="00400817" w:rsidR="008D4D5B" w:rsidRPr="00400817">
      <w:pPr>
        <w:ind w:left="5664"/>
      </w:pPr>
      <w:r w:rsidRPr="00400817">
        <w:t xml:space="preserve">        Dijana Hadžić</w:t>
      </w:r>
    </w:p>
    <w:p w:rsidRDefault="008D4D5B" w:rsidR="008D4D5B"/>
    <w:p w:rsidRDefault="00112564" w:rsidR="000F7897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0A94976"/>
    <w:multiLevelType w:val="hybridMultilevel"/>
    <w:tmpl w:val="2F846568"/>
    <w:lvl w:tplc="D646B87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70AC5"/>
    <w:rsid w:val="000B5F9B"/>
    <w:rsid w:val="000F7897"/>
    <w:rsid w:val="00112564"/>
    <w:rsid w:val="001D1A6B"/>
    <w:rsid w:val="00201C88"/>
    <w:rsid w:val="00227E08"/>
    <w:rsid w:val="002508B1"/>
    <w:rsid w:val="002D3B07"/>
    <w:rsid w:val="0030148A"/>
    <w:rsid w:val="00347638"/>
    <w:rsid w:val="0038748A"/>
    <w:rsid w:val="003D72B1"/>
    <w:rsid w:val="00416F46"/>
    <w:rsid w:val="00426C37"/>
    <w:rsid w:val="00466E01"/>
    <w:rsid w:val="004B741F"/>
    <w:rsid w:val="00517FEF"/>
    <w:rsid w:val="00581597"/>
    <w:rsid w:val="00590E39"/>
    <w:rsid w:val="005F6BFE"/>
    <w:rsid w:val="0062378D"/>
    <w:rsid w:val="00651128"/>
    <w:rsid w:val="006951FE"/>
    <w:rsid w:val="007659A5"/>
    <w:rsid w:val="00792894"/>
    <w:rsid w:val="007A4677"/>
    <w:rsid w:val="007A7272"/>
    <w:rsid w:val="007B40F5"/>
    <w:rsid w:val="007C20FA"/>
    <w:rsid w:val="007D2848"/>
    <w:rsid w:val="0080300F"/>
    <w:rsid w:val="00853A2B"/>
    <w:rsid w:val="00864D0C"/>
    <w:rsid w:val="008D31C1"/>
    <w:rsid w:val="008D4D5B"/>
    <w:rsid w:val="00934FF1"/>
    <w:rsid w:val="00936747"/>
    <w:rsid w:val="00977541"/>
    <w:rsid w:val="009B26C0"/>
    <w:rsid w:val="009F0FC8"/>
    <w:rsid w:val="00A0601A"/>
    <w:rsid w:val="00B039F5"/>
    <w:rsid w:val="00B2551B"/>
    <w:rsid w:val="00B34441"/>
    <w:rsid w:val="00B663C2"/>
    <w:rsid w:val="00B67A65"/>
    <w:rsid w:val="00B92232"/>
    <w:rsid w:val="00BC35B1"/>
    <w:rsid w:val="00BD6E82"/>
    <w:rsid w:val="00C14E5E"/>
    <w:rsid w:val="00CB2F65"/>
    <w:rsid w:val="00D00DC0"/>
    <w:rsid w:val="00D36C8E"/>
    <w:rsid w:val="00D46B98"/>
    <w:rsid w:val="00D83FD7"/>
    <w:rsid w:val="00DF524F"/>
    <w:rsid w:val="00E03FDC"/>
    <w:rsid w:val="00E14F85"/>
    <w:rsid w:val="00E436BE"/>
    <w:rsid w:val="00E80E84"/>
    <w:rsid w:val="00F139CE"/>
    <w:rsid w:val="00F25213"/>
    <w:rsid w:val="00F326A8"/>
    <w:rsid w:val="00F92085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D284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4D5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D4D5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4D5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4D5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4D5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D284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4D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D4D5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4D5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4D5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4D5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St-6416/2016-76</izvorni_sadrzaj>
    <derivirana_varijabla naziv="DomainObject.Oznaka_1">St-6416/2016-76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6416</izvorni_sadrzaj>
    <derivirana_varijabla naziv="DomainObject.Predmet.Broj_1">6416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St-6416/2016</izvorni_sadrzaj>
    <derivirana_varijabla naziv="DomainObject.Predmet.OznakaBroj_1">St-6416/2016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PRIJEVOZ d.o.o.</izvorni_sadrzaj>
    <derivirana_varijabla naziv="DomainObject.Predmet.ProtustrankaFormated_1">  AGRO PRIJEVOZ d.o.o.</derivirana_varijabla>
  </DomainObject.Predmet.ProtustrankaFormated>
  <DomainObject.Predmet.ProtustrankaFormatedOIB>
    <izvorni_sadrzaj>  AGRO PRIJEVOZ d.o.o., OIB 84686920145</izvorni_sadrzaj>
    <derivirana_varijabla naziv="DomainObject.Predmet.ProtustrankaFormatedOIB_1">  AGRO PRIJEVOZ d.o.o., OIB 84686920145</derivirana_varijabla>
  </DomainObject.Predmet.ProtustrankaFormatedOIB>
  <DomainObject.Predmet.ProtustrankaFormatedWithAdress>
    <izvorni_sadrzaj> AGRO PRIJEVOZ d.o.o., Milke Trnine 17, 10314 Križ</izvorni_sadrzaj>
    <derivirana_varijabla naziv="DomainObject.Predmet.ProtustrankaFormatedWithAdress_1"> AGRO PRIJEVOZ d.o.o., Milke Trnine 17, 10314 Križ</derivirana_varijabla>
  </DomainObject.Predmet.ProtustrankaFormatedWithAdress>
  <DomainObject.Predmet.ProtustrankaFormatedWithAdressOIB>
    <izvorni_sadrzaj> AGRO PRIJEVOZ d.o.o., OIB 84686920145, Milke Trnine 17, 10314 Križ</izvorni_sadrzaj>
    <derivirana_varijabla naziv="DomainObject.Predmet.ProtustrankaFormatedWithAdressOIB_1"> AGRO PRIJEVOZ d.o.o., OIB 84686920145, Milke Trnine 17, 10314 Križ</derivirana_varijabla>
  </DomainObject.Predmet.ProtustrankaFormatedWithAdressOIB>
  <DomainObject.Predmet.ProtustrankaWithAdress>
    <izvorni_sadrzaj>AGRO PRIJEVOZ d.o.o. Milke Trnine 17, 10314 Križ</izvorni_sadrzaj>
    <derivirana_varijabla naziv="DomainObject.Predmet.ProtustrankaWithAdress_1">AGRO PRIJEVOZ d.o.o. Milke Trnine 17, 10314 Križ</derivirana_varijabla>
  </DomainObject.Predmet.ProtustrankaWithAdress>
  <DomainObject.Predmet.ProtustrankaWithAdressOIB>
    <izvorni_sadrzaj>AGRO PRIJEVOZ d.o.o., OIB 84686920145, Milke Trnine 17, 10314 Križ</izvorni_sadrzaj>
    <derivirana_varijabla naziv="DomainObject.Predmet.ProtustrankaWithAdressOIB_1">AGRO PRIJEVOZ d.o.o., OIB 84686920145, Milke Trnine 17, 10314 Križ</derivirana_varijabla>
  </DomainObject.Predmet.ProtustrankaWithAdressOIB>
  <DomainObject.Predmet.ProtustrankaNazivFormated>
    <izvorni_sadrzaj>AGRO PRIJEVOZ d.o.o.</izvorni_sadrzaj>
    <derivirana_varijabla naziv="DomainObject.Predmet.ProtustrankaNazivFormated_1">AGRO PRIJEVOZ d.o.o.</derivirana_varijabla>
  </DomainObject.Predmet.ProtustrankaNazivFormated>
  <DomainObject.Predmet.ProtustrankaNazivFormatedOIB>
    <izvorni_sadrzaj>AGRO PRIJEVOZ d.o.o., OIB 84686920145</izvorni_sadrzaj>
    <derivirana_varijabla naziv="DomainObject.Predmet.ProtustrankaNazivFormatedOIB_1">AGRO PRIJEVOZ d.o.o., OIB 84686920145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PRIJEVOZ d.o.o.</item>
    </izvorni_sadrzaj>
    <derivirana_varijabla naziv="DomainObject.Predmet.ProtuStrankaListFormated_1">
      <item>AGRO PRIJEVOZ d.o.o.</item>
    </derivirana_varijabla>
  </DomainObject.Predmet.ProtuStrankaListFormated>
  <DomainObject.Predmet.ProtuStrankaListFormatedOIB>
    <izvorni_sadrzaj>
      <item>AGRO PRIJEVOZ d.o.o., OIB 84686920145</item>
    </izvorni_sadrzaj>
    <derivirana_varijabla naziv="DomainObject.Predmet.ProtuStrankaListFormatedOIB_1">
      <item>AGRO PRIJEVOZ d.o.o., OIB 84686920145</item>
    </derivirana_varijabla>
  </DomainObject.Predmet.ProtuStrankaListFormatedOIB>
  <DomainObject.Predmet.ProtuStrankaListFormatedWithAdress>
    <izvorni_sadrzaj>
      <item>AGRO PRIJEVOZ d.o.o., Milke Trnine 17, 10314 Križ</item>
    </izvorni_sadrzaj>
    <derivirana_varijabla naziv="DomainObject.Predmet.ProtuStrankaListFormatedWithAdress_1">
      <item>AGRO PRIJEVOZ d.o.o., Milke Trnine 17, 10314 Križ</item>
    </derivirana_varijabla>
  </DomainObject.Predmet.ProtuStrankaListFormatedWithAdress>
  <DomainObject.Predmet.ProtuStrankaListFormatedWithAdressOIB>
    <izvorni_sadrzaj>
      <item>AGRO PRIJEVOZ d.o.o., OIB 84686920145, Milke Trnine 17, 10314 Križ</item>
    </izvorni_sadrzaj>
    <derivirana_varijabla naziv="DomainObject.Predmet.ProtuStrankaListFormatedWithAdressOIB_1">
      <item>AGRO PRIJEVOZ d.o.o., OIB 84686920145, Milke Trnine 17, 10314 Križ</item>
    </derivirana_varijabla>
  </DomainObject.Predmet.ProtuStrankaListFormatedWithAdressOIB>
  <DomainObject.Predmet.ProtuStrankaListNazivFormated>
    <izvorni_sadrzaj>
      <item>AGRO PRIJEVOZ d.o.o.</item>
    </izvorni_sadrzaj>
    <derivirana_varijabla naziv="DomainObject.Predmet.ProtuStrankaListNazivFormated_1">
      <item>AGRO PRIJEVOZ d.o.o.</item>
    </derivirana_varijabla>
  </DomainObject.Predmet.ProtuStrankaListNazivFormated>
  <DomainObject.Predmet.ProtuStrankaListNazivFormatedOIB>
    <izvorni_sadrzaj>
      <item>AGRO PRIJEVOZ d.o.o., OIB 84686920145</item>
    </izvorni_sadrzaj>
    <derivirana_varijabla naziv="DomainObject.Predmet.ProtuStrankaListNazivFormatedOIB_1">
      <item>AGRO PRIJEVOZ d.o.o., OIB 84686920145</item>
    </derivirana_varijabla>
  </DomainObject.Predmet.ProtuStrankaListNazivFormatedOIB>
  <DomainObject.Predmet.OstaliListFormated>
    <izvorni_sadrzaj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  <item>Porezna uprava</item>
      <item>Matea Posavec</item>
    </izvorni_sadrzaj>
    <derivirana_varijabla naziv="DomainObject.Predmet.OstaliListFormated_1"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  <item>Porezna uprava</item>
      <item>Matea Posavec</item>
    </derivirana_varijabla>
  </DomainObject.Predmet.OstaliListFormated>
  <DomainObject.Predmet.OstaliListFormatedOIB>
    <izvorni_sadrzaj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  <item>Posojilnica bank, Egen, Republika Austrija</item>
      <item>Odvj. Maja Miljuš</item>
      <item>Porezna uprava</item>
      <item>Matea Posavec</item>
    </izvorni_sadrzaj>
    <derivirana_varijabla naziv="DomainObject.Predmet.OstaliListFormatedOIB_1"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  <item>Posojilnica bank, Egen, Republika Austrija</item>
      <item>Odvj. Maja Miljuš</item>
      <item>Porezna uprava</item>
      <item>Matea Posavec</item>
    </derivirana_varijabla>
  </DomainObject.Predmet.OstaliListFormatedOIB>
  <DomainObject.Predmet.OstaliListFormatedWithAdress>
    <izvorni_sadrzaj>
      <item>Asja Piplović, Istarska 22, 52460 Buje</item>
      <item>Vera Kucelj, Vezišće 56, 10314 Vezišće</item>
      <item>Financijska agencija, Ulica grada Vukovara 70, 10000 Zagreb</item>
      <item>Raiffeisenbank Austria d.d., Magazinska cesta 69, 10000 Zagreb</item>
      <item>Sberbank d.d., Varšavska 9, 10000 Zagreb</item>
      <item>Addiko Bank dioničko društvo, Slavonska avenija 6, 10000 Zagreb</item>
      <item>HRVATSKA POŠTANSKA BANKA, dioničko društvo, Jurišićeva 4, 10000 Zagreb</item>
      <item>Posojilnica bank, Egen, Republika Austrija</item>
      <item>Odvj. Maja Miljuš, Đorđićeva 6, 10000 Zagreb</item>
      <item>Porezna uprava</item>
      <item>Matea Posavec</item>
    </izvorni_sadrzaj>
    <derivirana_varijabla naziv="DomainObject.Predmet.OstaliListFormatedWithAdress_1">
      <item>Asja Piplović, Istarska 22, 52460 Buje</item>
      <item>Vera Kucelj, Vezišće 56, 10314 Vezišće</item>
      <item>Financijska agencija, Ulica grada Vukovara 70, 10000 Zagreb</item>
      <item>Raiffeisenbank Austria d.d., Magazinska cesta 69, 10000 Zagreb</item>
      <item>Sberbank d.d., Varšavska 9, 10000 Zagreb</item>
      <item>Addiko Bank dioničko društvo, Slavonska avenija 6, 10000 Zagreb</item>
      <item>HRVATSKA POŠTANSKA BANKA, dioničko društvo, Jurišićeva 4, 10000 Zagreb</item>
      <item>Posojilnica bank, Egen, Republika Austrija</item>
      <item>Odvj. Maja Miljuš, Đorđićeva 6, 10000 Zagreb</item>
      <item>Porezna uprava</item>
      <item>Matea Posavec</item>
    </derivirana_varijabla>
  </DomainObject.Predmet.OstaliListFormatedWithAdress>
  <DomainObject.Predmet.OstaliListFormatedWithAdressOIB>
    <izvorni_sadrzaj>
      <item>Asja Piplović, Istarska 22, 52460 Buje</item>
      <item>Vera Kucelj, OIB 67784698196, Vezišće 56, 10314 Vezišće</item>
      <item>Financijska agencija, OIB 85821130368, Ulica grada Vukovara 70, 10000 Zagreb</item>
      <item>Raiffeisenbank Austria d.d., OIB 53056966535, Magazinska cesta 69, 10000 Zagreb</item>
      <item>Sberbank d.d., OIB 78427478595, Varšavska 9, 10000 Zagreb</item>
      <item>Addiko Bank dioničko društvo, OIB 14036333877, Slavonska avenija 6, 10000 Zagreb</item>
      <item>HRVATSKA POŠTANSKA BANKA, dioničko društvo, OIB 87939104217, Jurišićeva 4, 10000 Zagreb</item>
      <item>Posojilnica bank, Egen, Republika Austrija</item>
      <item>Odvj. Maja Miljuš, Đorđićeva 6, 10000 Zagreb</item>
      <item>Porezna uprava</item>
      <item>Matea Posavec</item>
    </izvorni_sadrzaj>
    <derivirana_varijabla naziv="DomainObject.Predmet.OstaliListFormatedWithAdressOIB_1">
      <item>Asja Piplović, Istarska 22, 52460 Buje</item>
      <item>Vera Kucelj, OIB 67784698196, Vezišće 56, 10314 Vezišće</item>
      <item>Financijska agencija, OIB 85821130368, Ulica grada Vukovara 70, 10000 Zagreb</item>
      <item>Raiffeisenbank Austria d.d., OIB 53056966535, Magazinska cesta 69, 10000 Zagreb</item>
      <item>Sberbank d.d., OIB 78427478595, Varšavska 9, 10000 Zagreb</item>
      <item>Addiko Bank dioničko društvo, OIB 14036333877, Slavonska avenija 6, 10000 Zagreb</item>
      <item>HRVATSKA POŠTANSKA BANKA, dioničko društvo, OIB 87939104217, Jurišićeva 4, 10000 Zagreb</item>
      <item>Posojilnica bank, Egen, Republika Austrija</item>
      <item>Odvj. Maja Miljuš, Đorđićeva 6, 10000 Zagreb</item>
      <item>Porezna uprava</item>
      <item>Matea Posavec</item>
    </derivirana_varijabla>
  </DomainObject.Predmet.OstaliListFormatedWithAdressOIB>
  <DomainObject.Predmet.OstaliListNazivFormated>
    <izvorni_sadrzaj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  <item>Porezna uprava</item>
      <item>Matea Posavec</item>
    </izvorni_sadrzaj>
    <derivirana_varijabla naziv="DomainObject.Predmet.OstaliListNazivFormated_1"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  <item>Porezna uprava</item>
      <item>Matea Posavec</item>
    </derivirana_varijabla>
  </DomainObject.Predmet.OstaliListNazivFormated>
  <DomainObject.Predmet.OstaliListNazivFormatedOIB>
    <izvorni_sadrzaj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  <item>Posojilnica bank, Egen, Republika Austrija</item>
      <item>Odvj. Maja Miljuš</item>
      <item>Porezna uprava</item>
      <item>Matea Posavec</item>
    </izvorni_sadrzaj>
    <derivirana_varijabla naziv="DomainObject.Predmet.OstaliListNazivFormatedOIB_1"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  <item>Posojilnica bank, Egen, Republika Austrija</item>
      <item>Odvj. Maja Miljuš</item>
      <item>Porezna uprava</item>
      <item>Matea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>St-6416/2016-76</izvorni_sadrzaj>
    <derivirana_varijabla naziv="DomainObject.PoslovniBrojDokumenta_1">St-6416/2016-76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PRIJEVOZ d.o.o.</izvorni_sadrzaj>
    <derivirana_varijabla naziv="DomainObject.Predmet.ProtustrankaIDrugi_1">AGRO 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PRIJEVOZ d.o.o., OIB 84686920145, Milke Trnine 17, 10314 Križ</izvorni_sadrzaj>
    <derivirana_varijabla naziv="DomainObject.Predmet.ProtustrankaIDrugiAdressOIB_1">AGRO PRIJEVOZ d.o.o., OIB 84686920145, Milke Trnine 17,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PRIJEVOZ d.o.o.</item>
      <item>FINA Regionalni centar Zagreb</item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  <item>Porezna uprava</item>
      <item>Matea Posavec</item>
    </izvorni_sadrzaj>
    <derivirana_varijabla naziv="DomainObject.Predmet.SudioniciListNaziv_1">
      <item>AGRO PRIJEVOZ d.o.o.</item>
      <item>FINA Regionalni centar Zagreb</item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  <item>Porezna uprava</item>
      <item>Matea Posavec</item>
    </derivirana_varijabla>
  </DomainObject.Predmet.SudioniciListNaziv>
  <DomainObject.Predmet.SudioniciListAdressOIB>
    <izvorni_sadrzaj>
      <item>AGRO PRIJEVOZ d.o.o., OIB 84686920145, Milke Trnine 17,10314 Križ</item>
      <item>FINA Regionalni centar Zagreb, OIB 85821130368, Trg svibanjskih žrtava 1995. 1,10000 Zagreb</item>
      <item>Asja Piplović, Istarska 22,52460 Buje</item>
      <item>Vera Kucelj, OIB 67784698196, Vezišće 56,10314 Vezišće</item>
      <item>Financijska agencija, OIB 85821130368, Ulica grada Vukovara 70,10000 Zagreb</item>
      <item>Raiffeisenbank Austria d.d., OIB 53056966535, Magazinska cesta 69,10000 Zagreb</item>
      <item>Sberbank d.d., OIB 78427478595, Varšavska 9,10000 Zagreb</item>
      <item>Addiko Bank dioničko društvo, OIB 14036333877, Slavonska avenija 6,10000 Zagreb</item>
      <item>HRVATSKA POŠTANSKA BANKA, dioničko društvo, OIB 87939104217, Jurišićeva 4,10000 Zagreb</item>
      <item>Posojilnica bank, Egen, Republika Austrija</item>
      <item>Odvj. Maja Miljuš, Đorđićeva 6,10000 Zagreb</item>
      <item>Porezna uprava</item>
      <item>Matea Posavec</item>
    </izvorni_sadrzaj>
    <derivirana_varijabla naziv="DomainObject.Predmet.SudioniciListAdressOIB_1">
      <item>AGRO PRIJEVOZ d.o.o., OIB 84686920145, Milke Trnine 17,10314 Križ</item>
      <item>FINA Regionalni centar Zagreb, OIB 85821130368, Trg svibanjskih žrtava 1995. 1,10000 Zagreb</item>
      <item>Asja Piplović, Istarska 22,52460 Buje</item>
      <item>Vera Kucelj, OIB 67784698196, Vezišće 56,10314 Vezišće</item>
      <item>Financijska agencija, OIB 85821130368, Ulica grada Vukovara 70,10000 Zagreb</item>
      <item>Raiffeisenbank Austria d.d., OIB 53056966535, Magazinska cesta 69,10000 Zagreb</item>
      <item>Sberbank d.d., OIB 78427478595, Varšavska 9,10000 Zagreb</item>
      <item>Addiko Bank dioničko društvo, OIB 14036333877, Slavonska avenija 6,10000 Zagreb</item>
      <item>HRVATSKA POŠTANSKA BANKA, dioničko društvo, OIB 87939104217, Jurišićeva 4,10000 Zagreb</item>
      <item>Posojilnica bank, Egen, Republika Austrija</item>
      <item>Odvj. Maja Miljuš, Đorđićeva 6,10000 Zagreb</item>
      <item>Porezna uprava</item>
      <item>Matea Posavec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84686920145</item>
      <item>, OIB 85821130368</item>
      <item>, OIB null</item>
      <item>, OIB 67784698196</item>
      <item>, OIB 85821130368</item>
      <item>, OIB 53056966535</item>
      <item>, OIB 78427478595</item>
      <item>, OIB 14036333877</item>
      <item>, OIB 87939104217</item>
      <item>, OIB null</item>
      <item>, OIB null</item>
      <item>, OIB null</item>
      <item>, OIB null</item>
    </izvorni_sadrzaj>
    <derivirana_varijabla naziv="DomainObject.Predmet.SudioniciListNazivOIB_1">
      <item>, OIB 84686920145</item>
      <item>, OIB 85821130368</item>
      <item>, OIB null</item>
      <item>, OIB 67784698196</item>
      <item>, OIB 85821130368</item>
      <item>, OIB 53056966535</item>
      <item>, OIB 78427478595</item>
      <item>, OIB 14036333877</item>
      <item>, OIB 87939104217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travnja 2018.</izvorni_sadrzaj>
    <derivirana_varijabla naziv="DomainObject.Predmet.DatumZadnjeOdrzaneSudskeRadnje_1">18. travnja 2018.</derivirana_varijabla>
  </DomainObject.Predmet.DatumZadnjeOdrzaneSudskeRadnje>
  <DomainObject.PredzadnjaOdlukaIzPredmeta.DatumDonosenjaOdluke>
    <izvorni_sadrzaj>27. ožujka 2018.</izvorni_sadrzaj>
    <derivirana_varijabla naziv="DomainObject.PredzadnjaOdlukaIzPredmeta.DatumDonosenjaOdluke_1">27. ožujka 2018.</derivirana_varijabla>
  </DomainObject.PredzadnjaOdlukaIzPredmeta.DatumDonosenjaOdluke>
  <DomainObject.PredzadnjaOdlukaIzPredmeta.Oznaka>
    <izvorni_sadrzaj>St-6416/2016-69</izvorni_sadrzaj>
    <derivirana_varijabla naziv="DomainObject.PredzadnjaOdlukaIzPredmeta.Oznaka_1">St-6416/2016-69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149</properties:Words>
  <properties:Characters>689</properties:Characters>
  <properties:Lines>40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2018-11-12T10:41:00Z</dcterms:created>
  <dc:creator>Tatjana Kujundžić-Novak</dc:creator>
  <cp:lastModifiedBy>Dijana Hadžić</cp:lastModifiedBy>
  <cp:lastPrinted>2018-11-12T12:23:00Z</cp:lastPrinted>
  <dcterms:modified xmlns:xsi="http://www.w3.org/2001/XMLSchema-instance" xsi:type="dcterms:W3CDTF">2018-11-12T12:24:00Z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St-6416/2016-76 / Odluka - Rješenje - sazivanje skupštine vjerovnika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