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64e7" w14:paraId="f0d64e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664F6">
        <w:t>5695</w:t>
      </w:r>
      <w:r>
        <w:t>/2015</w:t>
      </w:r>
      <w:r w:rsidR="002C759C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6F4BBD">
        <w:t xml:space="preserve">ZONA OSAM d.o.o., </w:t>
      </w:r>
      <w:r w:rsidR="006F4BBD" w:rsidRPr="00605CBB">
        <w:t>Dubrava 209</w:t>
      </w:r>
      <w:r w:rsidR="006F4BBD" w:rsidRPr="00A92CDD">
        <w:t xml:space="preserve">, </w:t>
      </w:r>
      <w:r w:rsidR="006F4BBD" w:rsidRPr="003A2C3F">
        <w:t>Zagreb</w:t>
      </w:r>
      <w:r w:rsidR="006F4BBD" w:rsidRPr="00A92CDD">
        <w:t xml:space="preserve">, OIB: </w:t>
      </w:r>
      <w:r w:rsidR="006F4BBD" w:rsidRPr="00605CBB">
        <w:t>09540579052</w:t>
      </w:r>
      <w:r>
        <w:t xml:space="preserve">, dana   </w:t>
      </w:r>
      <w:r w:rsidR="006F4BBD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F4BBD">
        <w:t xml:space="preserve">ZONA OSAM d.o.o., </w:t>
      </w:r>
      <w:r w:rsidR="006F4BBD" w:rsidRPr="00605CBB">
        <w:t>Dubrava 209</w:t>
      </w:r>
      <w:r w:rsidR="006F4BBD" w:rsidRPr="00A92CDD">
        <w:t xml:space="preserve">, </w:t>
      </w:r>
      <w:r w:rsidR="006F4BBD" w:rsidRPr="003A2C3F">
        <w:t>Zagreb</w:t>
      </w:r>
      <w:r w:rsidR="006F4BBD" w:rsidRPr="00A92CDD">
        <w:t xml:space="preserve">, OIB: </w:t>
      </w:r>
      <w:r w:rsidR="006F4BBD" w:rsidRPr="00605CBB">
        <w:t>09540579052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F4BBD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AF0080">
        <w:t xml:space="preserve"> DAMIR CINCAR iz Osijeka, Sv. Ane 15b, OIB:</w:t>
      </w:r>
      <w:r w:rsidR="00AF0080" w:rsidRPr="00DA27B5">
        <w:t>60464850994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F4BBD">
        <w:t xml:space="preserve">ZONA OSAM d.o.o., </w:t>
      </w:r>
      <w:r w:rsidR="006F4BBD" w:rsidRPr="00605CBB">
        <w:t>Dubrava 209</w:t>
      </w:r>
      <w:r w:rsidR="006F4BBD" w:rsidRPr="00A92CDD">
        <w:t xml:space="preserve">, </w:t>
      </w:r>
      <w:r w:rsidR="006F4BBD" w:rsidRPr="003A2C3F">
        <w:t>Zagreb</w:t>
      </w:r>
      <w:r w:rsidR="006F4BBD" w:rsidRPr="00A92CDD">
        <w:t xml:space="preserve">, OIB: </w:t>
      </w:r>
      <w:r w:rsidR="006F4BBD" w:rsidRPr="00605CBB">
        <w:t>09540579052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6F4BBD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C759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2C759C" w:rsidP="002C759C" w:rsidR="002C759C">
      <w:pPr>
        <w:pStyle w:val="Bezproreda"/>
        <w:jc w:val="right"/>
      </w:pPr>
      <w:r>
        <w:t>Za točnost otpravka-ovlašteni službenik:</w:t>
      </w:r>
    </w:p>
    <w:p w:rsidRDefault="002C759C" w:rsidP="002C759C" w:rsidR="002C759C">
      <w:pPr>
        <w:pStyle w:val="Bezproreda"/>
        <w:jc w:val="right"/>
      </w:pPr>
      <w:r>
        <w:t xml:space="preserve">Tanja Štraubert </w:t>
      </w:r>
    </w:p>
    <w:sectPr w:rsidSect="00EF1FD3" w:rsidR="002C759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C8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664F6">
          <w:t>5695/2015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64F6"/>
    <w:rsid w:val="001371FB"/>
    <w:rsid w:val="001B22F8"/>
    <w:rsid w:val="002C759C"/>
    <w:rsid w:val="00376A5B"/>
    <w:rsid w:val="003A3366"/>
    <w:rsid w:val="004E266D"/>
    <w:rsid w:val="004F6C81"/>
    <w:rsid w:val="00677951"/>
    <w:rsid w:val="006F4BBD"/>
    <w:rsid w:val="00AA4250"/>
    <w:rsid w:val="00AA7B27"/>
    <w:rsid w:val="00AE11D4"/>
    <w:rsid w:val="00AF0080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7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7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5695</izvorni_sadrzaj>
    <derivirana_varijabla naziv="DomainObject.Predmet.Broj_1">5695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St-5695/2015</izvorni_sadrzaj>
    <derivirana_varijabla naziv="DomainObject.Predmet.OznakaBroj_1">St-5695/2015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OSAM d.o.o. zastupanog po punomoćniku Robert Jovanović</izvorni_sadrzaj>
    <derivirana_varijabla naziv="DomainObject.Predmet.ProtustrankaFormated_1">  ZONA OSAM d.o.o. zastupanog po punomoćniku Robert Jovanović</derivirana_varijabla>
  </DomainObject.Predmet.ProtustrankaFormated>
  <DomainObject.Predmet.ProtustrankaFormatedOIB>
    <izvorni_sadrzaj>  ZONA OSAM d.o.o., OIB 09540579052 zastupanog po punomoćniku Robert Jovanović</izvorni_sadrzaj>
    <derivirana_varijabla naziv="DomainObject.Predmet.ProtustrankaFormatedOIB_1">  ZONA OSAM d.o.o., OIB 09540579052 zastupanog po punomoćniku Robert Jovanović</derivirana_varijabla>
  </DomainObject.Predmet.ProtustrankaFormatedOIB>
  <DomainObject.Predmet.ProtustrankaFormatedWithAdress>
    <izvorni_sadrzaj> ZONA OSAM d.o.o., Dubrava 209, 10000 Zagreb zastupanog po punomoćniku Robert Jovanović</izvorni_sadrzaj>
    <derivirana_varijabla naziv="DomainObject.Predmet.ProtustrankaFormatedWithAdress_1"> ZONA OSAM d.o.o., Dubrava 209, 10000 Zagreb zastupanog po punomoćniku Robert Jovanović</derivirana_varijabla>
  </DomainObject.Predmet.ProtustrankaFormatedWithAdress>
  <DomainObject.Predmet.ProtustrankaFormatedWithAdressOIB>
    <izvorni_sadrzaj> ZONA OSAM d.o.o., OIB 09540579052, Dubrava 209, 10000 Zagreb zastupanog po punomoćniku Robert Jovanović</izvorni_sadrzaj>
    <derivirana_varijabla naziv="DomainObject.Predmet.ProtustrankaFormatedWithAdressOIB_1"> ZONA OSAM d.o.o., OIB 09540579052, Dubrava 209, 10000 Zagreb zastupanog po punomoćniku Robert Jovanović</derivirana_varijabla>
  </DomainObject.Predmet.ProtustrankaFormatedWithAdressOIB>
  <DomainObject.Predmet.ProtustrankaWithAdress>
    <izvorni_sadrzaj>ZONA OSAM d.o.o. Dubrava 209, 10000 Zagreb</izvorni_sadrzaj>
    <derivirana_varijabla naziv="DomainObject.Predmet.ProtustrankaWithAdress_1">ZONA OSAM d.o.o. Dubrava 209, 10000 Zagreb</derivirana_varijabla>
  </DomainObject.Predmet.ProtustrankaWithAdress>
  <DomainObject.Predmet.ProtustrankaWithAdressOIB>
    <izvorni_sadrzaj>ZONA OSAM d.o.o., OIB 09540579052, Dubrava 209, 10000 Zagreb</izvorni_sadrzaj>
    <derivirana_varijabla naziv="DomainObject.Predmet.ProtustrankaWithAdressOIB_1">ZONA OSAM d.o.o., OIB 09540579052, Dubrava 209, 10000 Zagreb</derivirana_varijabla>
  </DomainObject.Predmet.ProtustrankaWithAdressOIB>
  <DomainObject.Predmet.ProtustrankaNazivFormated>
    <izvorni_sadrzaj>ZONA OSAM d.o.o.</izvorni_sadrzaj>
    <derivirana_varijabla naziv="DomainObject.Predmet.ProtustrankaNazivFormated_1">ZONA OSAM d.o.o.</derivirana_varijabla>
  </DomainObject.Predmet.ProtustrankaNazivFormated>
  <DomainObject.Predmet.ProtustrankaNazivFormatedOIB>
    <izvorni_sadrzaj>ZONA OSAM d.o.o., OIB 09540579052</izvorni_sadrzaj>
    <derivirana_varijabla naziv="DomainObject.Predmet.ProtustrankaNazivFormatedOIB_1">ZONA OSAM d.o.o., OIB 09540579052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OSAM d.o.o. zastupanog po punomoćniku Robert Jovanović</item>
    </izvorni_sadrzaj>
    <derivirana_varijabla naziv="DomainObject.Predmet.ProtuStrankaListFormated_1">
      <item>ZONA OSAM d.o.o. zastupanog po punomoćniku Robert Jovanović</item>
    </derivirana_varijabla>
  </DomainObject.Predmet.ProtuStrankaListFormated>
  <DomainObject.Predmet.ProtuStrankaListFormatedOIB>
    <izvorni_sadrzaj>
      <item>ZONA OSAM d.o.o., OIB 09540579052 zastupanog po punomoćniku Robert Jovanović</item>
    </izvorni_sadrzaj>
    <derivirana_varijabla naziv="DomainObject.Predmet.ProtuStrankaListFormatedOIB_1">
      <item>ZONA OSAM d.o.o., OIB 09540579052 zastupanog po punomoćniku Robert Jovanović</item>
    </derivirana_varijabla>
  </DomainObject.Predmet.ProtuStrankaListFormatedOIB>
  <DomainObject.Predmet.ProtuStrankaListFormatedWithAdress>
    <izvorni_sadrzaj>
      <item>ZONA OSAM d.o.o., Dubrava 209, 10000 Zagreb zastupanog po punomoćniku Robert Jovanović</item>
    </izvorni_sadrzaj>
    <derivirana_varijabla naziv="DomainObject.Predmet.ProtuStrankaListFormatedWithAdress_1">
      <item>ZONA OSAM d.o.o., Dubrava 209, 10000 Zagreb zastupanog po punomoćniku Robert Jovanović</item>
    </derivirana_varijabla>
  </DomainObject.Predmet.ProtuStrankaListFormatedWithAdress>
  <DomainObject.Predmet.ProtuStrankaListFormatedWithAdressOIB>
    <izvorni_sadrzaj>
      <item>ZONA OSAM d.o.o., OIB 09540579052, Dubrava 209, 10000 Zagreb zastupanog po punomoćniku Robert Jovanović</item>
    </izvorni_sadrzaj>
    <derivirana_varijabla naziv="DomainObject.Predmet.ProtuStrankaListFormatedWithAdressOIB_1">
      <item>ZONA OSAM d.o.o., OIB 09540579052, Dubrava 209, 10000 Zagreb zastupanog po punomoćniku Robert Jovanović</item>
    </derivirana_varijabla>
  </DomainObject.Predmet.ProtuStrankaListFormatedWithAdressOIB>
  <DomainObject.Predmet.ProtuStrankaListNazivFormated>
    <izvorni_sadrzaj>
      <item>ZONA OSAM d.o.o.</item>
    </izvorni_sadrzaj>
    <derivirana_varijabla naziv="DomainObject.Predmet.ProtuStrankaListNazivFormated_1">
      <item>ZONA OSAM d.o.o.</item>
    </derivirana_varijabla>
  </DomainObject.Predmet.ProtuStrankaListNazivFormated>
  <DomainObject.Predmet.ProtuStrankaListNazivFormatedOIB>
    <izvorni_sadrzaj>
      <item>ZONA OSAM d.o.o., OIB 09540579052</item>
    </izvorni_sadrzaj>
    <derivirana_varijabla naziv="DomainObject.Predmet.ProtuStrankaListNazivFormatedOIB_1">
      <item>ZONA OSAM d.o.o., OIB 09540579052</item>
    </derivirana_varijabla>
  </DomainObject.Predmet.ProtuStrankaListNazivFormatedOIB>
  <DomainObject.Predmet.OstaliListFormated>
    <izvorni_sadrzaj>
      <item>Damir Cincar</item>
      <item>Robert Jovanović punomoćnik sudionika u postupku ZONA OSAM d.o.o.</item>
    </izvorni_sadrzaj>
    <derivirana_varijabla naziv="DomainObject.Predmet.OstaliListFormated_1">
      <item>Damir Cincar</item>
      <item>Robert Jovanović punomoćnik sudionika u postupku ZONA OSAM d.o.o.</item>
    </derivirana_varijabla>
  </DomainObject.Predmet.OstaliListFormated>
  <DomainObject.Predmet.OstaliListFormatedOIB>
    <izvorni_sadrzaj>
      <item>Damir Cincar, OIB 60464850994</item>
      <item>Robert Jovanović, OIB 02887174463 punomoćnik sudionika u postupku ZONA OSAM d.o.o.</item>
    </izvorni_sadrzaj>
    <derivirana_varijabla naziv="DomainObject.Predmet.OstaliListFormatedOIB_1">
      <item>Damir Cincar, OIB 60464850994</item>
      <item>Robert Jovanović, OIB 02887174463 punomoćnik sudionika u postupku ZONA OSAM d.o.o.</item>
    </derivirana_varijabla>
  </DomainObject.Predmet.OstaliListFormatedOIB>
  <DomainObject.Predmet.OstaliListFormatedWithAdress>
    <izvorni_sadrzaj>
      <item>Damir Cincar, Svete Ane 15b, 31000 Osijek</item>
      <item>Robert Jovanović, Cerska 6a, 10000 Zagreb punomoćnik sudionika u postupku ZONA OSAM d.o.o.</item>
    </izvorni_sadrzaj>
    <derivirana_varijabla naziv="DomainObject.Predmet.OstaliListFormatedWithAdress_1">
      <item>Damir Cincar, Svete Ane 15b, 31000 Osijek</item>
      <item>Robert Jovanović, Cerska 6a, 10000 Zagreb punomoćnik sudionika u postupku ZONA OSAM d.o.o.</item>
    </derivirana_varijabla>
  </DomainObject.Predmet.OstaliListFormatedWithAdress>
  <DomainObject.Predmet.OstaliListFormatedWithAdressOIB>
    <izvorni_sadrzaj>
      <item>Damir Cincar, OIB 60464850994, Svete Ane 15b, 31000 Osijek</item>
      <item>Robert Jovanović, OIB 02887174463, Cerska 6a, 10000 Zagreb punomoćnik sudionika u postupku ZONA OSAM d.o.o.</item>
    </izvorni_sadrzaj>
    <derivirana_varijabla naziv="DomainObject.Predmet.OstaliListFormatedWithAdressOIB_1">
      <item>Damir Cincar, OIB 60464850994, Svete Ane 15b, 31000 Osijek</item>
      <item>Robert Jovanović, OIB 02887174463, Cerska 6a, 10000 Zagreb punomoćnik sudionika u postupku ZONA OSAM d.o.o.</item>
    </derivirana_varijabla>
  </DomainObject.Predmet.OstaliListFormatedWithAdressOIB>
  <DomainObject.Predmet.OstaliListNazivFormated>
    <izvorni_sadrzaj>
      <item>Damir Cincar</item>
      <item>Robert Jovanović</item>
    </izvorni_sadrzaj>
    <derivirana_varijabla naziv="DomainObject.Predmet.OstaliListNazivFormated_1">
      <item>Damir Cincar</item>
      <item>Robert Jovanović</item>
    </derivirana_varijabla>
  </DomainObject.Predmet.OstaliListNazivFormated>
  <DomainObject.Predmet.OstaliListNazivFormatedOIB>
    <izvorni_sadrzaj>
      <item>Damir Cincar, OIB 60464850994</item>
      <item>Robert Jovanović, OIB 02887174463</item>
    </izvorni_sadrzaj>
    <derivirana_varijabla naziv="DomainObject.Predmet.OstaliListNazivFormatedOIB_1">
      <item>Damir Cincar, OIB 60464850994</item>
      <item>Robert Jovanović, OIB 02887174463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OSAM d.o.o.</izvorni_sadrzaj>
    <derivirana_varijabla naziv="DomainObject.Predmet.ProtustrankaIDrugi_1">ZONA OSAM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ZONA OSAM d.o.o., OIB 09540579052, Dubrava 209, 10000 Zagreb</izvorni_sadrzaj>
    <derivirana_varijabla naziv="DomainObject.Predmet.ProtustrankaIDrugiAdressOIB_1">ZONA OSAM d.o.o., OIB 09540579052, Dubrava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OSAM d.o.o.</item>
      <item>Damir Cincar</item>
      <item>Robert Jovanović</item>
    </izvorni_sadrzaj>
    <derivirana_varijabla naziv="DomainObject.Predmet.SudioniciListNaziv_1">
      <item>FINA Regionalni centar Zagreb</item>
      <item>ZONA OSAM d.o.o.</item>
      <item>Damir Cincar</item>
      <item>Robert Jovanović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ZONA OSAM d.o.o., OIB 09540579052, Dubrava 209,10000 Zagreb</item>
      <item>Damir Cincar, OIB 60464850994, Svete Ane 15b,31000 Osijek</item>
      <item>Robert Jovanović, OIB 02887174463, Cerska 6a,10000 Zagreb</item>
    </izvorni_sadrzaj>
    <derivirana_varijabla naziv="DomainObject.Predmet.SudioniciListAdressOIB_1">
      <item>FINA Regionalni centar Zagreb, OIB 85821130368, Trg svibanjskih žrtava 1995. br.1,10000 Zagreb</item>
      <item>ZONA OSAM d.o.o., OIB 09540579052, Dubrava 209,10000 Zagreb</item>
      <item>Damir Cincar, OIB 60464850994, Svete Ane 15b,31000 Osijek</item>
      <item>Robert Jovanović, OIB 02887174463, Cerska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09540579052</item>
      <item>, OIB 60464850994</item>
      <item>, OIB 02887174463</item>
    </izvorni_sadrzaj>
    <derivirana_varijabla naziv="DomainObject.Predmet.SudioniciListNazivOIB_1">
      <item>, OIB 85821130368</item>
      <item>, OIB 09540579052</item>
      <item>, OIB 60464850994</item>
      <item>, OIB 02887174463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1961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2016-05-06T09:52:00Z</dcterms:created>
  <dc:creator>Sandra Rotar Vogrin</dc:creator>
  <cp:lastModifiedBy>Tanja Štraubert</cp:lastModifiedBy>
  <cp:lastPrinted>2016-05-06T11:25:00Z</cp:lastPrinted>
  <dcterms:modified xmlns:xsi="http://www.w3.org/2001/XMLSchema-instance" xsi:type="dcterms:W3CDTF">2016-05-06T11:25:00Z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