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5a01" w14:paraId="2da5a01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DC11C6">
        <w:t>4</w:t>
      </w:r>
      <w:r w:rsidR="00616EC2">
        <w:t>32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616EC2">
        <w:t xml:space="preserve">GUŠT d.o.o. </w:t>
      </w:r>
      <w:r w:rsidR="000D6D04">
        <w:t>za trgovinu i usluge Zagreb, A</w:t>
      </w:r>
      <w:r w:rsidR="00616EC2">
        <w:t>nđela Nuića 22, OIB 22272917534, MBS 080493867</w:t>
      </w:r>
      <w:r w:rsidR="00B14B3A">
        <w:t>, dana</w:t>
      </w:r>
      <w:r>
        <w:t xml:space="preserve"> </w:t>
      </w:r>
      <w:r w:rsidR="00716C1D">
        <w:t>2</w:t>
      </w:r>
      <w:r w:rsidR="003477D8">
        <w:t>3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616EC2">
        <w:t>GUŠT d.o.o. za trgovinu i usluge Zagreb, Anđela Nuića 22, OIB 22272917534, MBS 080493867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716C1D" w:rsidR="00716C1D">
      <w:pPr>
        <w:pStyle w:val="Odlomakpopisa"/>
        <w:numPr>
          <w:ilvl w:val="0"/>
          <w:numId w:val="1"/>
        </w:numPr>
        <w:jc w:val="both"/>
      </w:pPr>
      <w:r>
        <w:t>Za stečajn</w:t>
      </w:r>
      <w:r w:rsidR="003477D8">
        <w:t>u upraviteljicu imenuje se Nada Reljić iz Slavonskog Broda, Naselje A. Hebranga 7/9, OIB 63776354688.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616EC2">
        <w:t>GUŠT d.o.o. za trgovinu i usluge Zagreb, Anđela Nuića 22, OIB 22272917534, MBS 080493867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0D6D04">
        <w:t>1</w:t>
      </w:r>
      <w:r w:rsidR="00DB1555">
        <w:t xml:space="preserve">6. studenoga </w:t>
      </w:r>
      <w:r w:rsidR="000D6D04">
        <w:t>2015.</w:t>
      </w:r>
      <w:r>
        <w:t xml:space="preserve"> zahtjev za provedbu skraćenog stečajnog postupka nad dužnikom</w:t>
      </w:r>
      <w:r w:rsidR="002955F5">
        <w:t xml:space="preserve"> </w:t>
      </w:r>
      <w:r w:rsidR="00616EC2">
        <w:t>GUŠT d.o.o. za trgovinu i usluge Zagreb, Anđela Nuića 22, OIB 22272917534, MBS 080493867</w:t>
      </w:r>
      <w:r w:rsidR="000D6D04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215A7F">
        <w:t>7. lipnja</w:t>
      </w:r>
      <w:r>
        <w:t xml:space="preserve"> 2016. godine objavio oglas na mrežnoj stranici e-Oglasna ploča sudova pod poslovnim brojem St-1</w:t>
      </w:r>
      <w:r w:rsidR="000D6D04">
        <w:t>4</w:t>
      </w:r>
      <w:r w:rsidR="00DB1555">
        <w:t>32</w:t>
      </w:r>
      <w:r>
        <w:t>/16-</w:t>
      </w:r>
      <w:r w:rsidR="00B12EDD">
        <w:t xml:space="preserve">3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3477D8">
        <w:t>3.</w:t>
      </w:r>
      <w:r w:rsidR="002362E5">
        <w:t xml:space="preserve">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048" w:rsidP="00F961D8" w:rsidR="00D72048">
      <w:r>
        <w:separator/>
      </w:r>
    </w:p>
  </w:endnote>
  <w:endnote w:id="0" w:type="continuationSeparator">
    <w:p w:rsidRDefault="00D72048" w:rsidP="00F961D8" w:rsidR="00D72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048" w:rsidP="00F961D8" w:rsidR="00D72048">
      <w:r>
        <w:separator/>
      </w:r>
    </w:p>
  </w:footnote>
  <w:footnote w:id="0" w:type="continuationSeparator">
    <w:p w:rsidRDefault="00D72048" w:rsidP="00F961D8" w:rsidR="00D72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C0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0D6D04">
      <w:t>4</w:t>
    </w:r>
    <w:r w:rsidR="00DB1555">
      <w:t>32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0D6D04"/>
    <w:rsid w:val="001C0834"/>
    <w:rsid w:val="001F7D2D"/>
    <w:rsid w:val="00212462"/>
    <w:rsid w:val="00215A7F"/>
    <w:rsid w:val="00234E8D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477D8"/>
    <w:rsid w:val="00364C13"/>
    <w:rsid w:val="003A057F"/>
    <w:rsid w:val="003D5995"/>
    <w:rsid w:val="003F02BC"/>
    <w:rsid w:val="00447275"/>
    <w:rsid w:val="004705DE"/>
    <w:rsid w:val="00474310"/>
    <w:rsid w:val="004A1C0B"/>
    <w:rsid w:val="004F670E"/>
    <w:rsid w:val="00554F6F"/>
    <w:rsid w:val="00581DBE"/>
    <w:rsid w:val="005C2B6B"/>
    <w:rsid w:val="005D1951"/>
    <w:rsid w:val="005D469D"/>
    <w:rsid w:val="005E2309"/>
    <w:rsid w:val="00616EC2"/>
    <w:rsid w:val="00646CD6"/>
    <w:rsid w:val="0066353D"/>
    <w:rsid w:val="00667D9A"/>
    <w:rsid w:val="006C7D9B"/>
    <w:rsid w:val="006D6BB1"/>
    <w:rsid w:val="00716C1D"/>
    <w:rsid w:val="00723772"/>
    <w:rsid w:val="007277BA"/>
    <w:rsid w:val="00731C1A"/>
    <w:rsid w:val="0077014F"/>
    <w:rsid w:val="007A6609"/>
    <w:rsid w:val="007D7BC7"/>
    <w:rsid w:val="007E0A11"/>
    <w:rsid w:val="008124C0"/>
    <w:rsid w:val="008253D8"/>
    <w:rsid w:val="008431F8"/>
    <w:rsid w:val="00844FB2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A567E"/>
    <w:rsid w:val="00AB6233"/>
    <w:rsid w:val="00AF2A3B"/>
    <w:rsid w:val="00B12EDD"/>
    <w:rsid w:val="00B14B3A"/>
    <w:rsid w:val="00B26EEF"/>
    <w:rsid w:val="00B506CA"/>
    <w:rsid w:val="00B667BC"/>
    <w:rsid w:val="00B97EA3"/>
    <w:rsid w:val="00C071B1"/>
    <w:rsid w:val="00C97427"/>
    <w:rsid w:val="00CA521D"/>
    <w:rsid w:val="00CC632A"/>
    <w:rsid w:val="00D12FDF"/>
    <w:rsid w:val="00D5361E"/>
    <w:rsid w:val="00D57066"/>
    <w:rsid w:val="00D6160B"/>
    <w:rsid w:val="00D72048"/>
    <w:rsid w:val="00D75813"/>
    <w:rsid w:val="00D90AB2"/>
    <w:rsid w:val="00DA4683"/>
    <w:rsid w:val="00DB1555"/>
    <w:rsid w:val="00DB1AC0"/>
    <w:rsid w:val="00DC11C6"/>
    <w:rsid w:val="00E7006B"/>
    <w:rsid w:val="00E82D6F"/>
    <w:rsid w:val="00E85CBE"/>
    <w:rsid w:val="00EE2E10"/>
    <w:rsid w:val="00F14D3D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St-1432/2016</izvorni_sadrzaj>
    <derivirana_varijabla naziv="DomainObject.Predmet.OznakaBroj_1">St-1432/2016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GUŠT d.o.o.</izvorni_sadrzaj>
    <derivirana_varijabla naziv="DomainObject.Predmet.ProtustrankaFormated_1">  GUŠT d.o.o.</derivirana_varijabla>
  </DomainObject.Predmet.ProtustrankaFormated>
  <DomainObject.Predmet.ProtustrankaFormatedOIB>
    <izvorni_sadrzaj>  GUŠT d.o.o., OIB 22272917534</izvorni_sadrzaj>
    <derivirana_varijabla naziv="DomainObject.Predmet.ProtustrankaFormatedOIB_1">  GUŠT d.o.o., OIB 22272917534</derivirana_varijabla>
  </DomainObject.Predmet.ProtustrankaFormatedOIB>
  <DomainObject.Predmet.ProtustrankaFormatedWithAdress>
    <izvorni_sadrzaj> GUŠT d.o.o., Anđela Nuića 22, 10000 Zagreb</izvorni_sadrzaj>
    <derivirana_varijabla naziv="DomainObject.Predmet.ProtustrankaFormatedWithAdress_1"> GUŠT d.o.o., Anđela Nuića 22, 10000 Zagreb</derivirana_varijabla>
  </DomainObject.Predmet.ProtustrankaFormatedWithAdress>
  <DomainObject.Predmet.ProtustrankaFormatedWithAdressOIB>
    <izvorni_sadrzaj> GUŠT d.o.o., OIB 22272917534, Anđela Nuića 22, 10000 Zagreb</izvorni_sadrzaj>
    <derivirana_varijabla naziv="DomainObject.Predmet.ProtustrankaFormatedWithAdressOIB_1"> GUŠT d.o.o., OIB 22272917534, Anđela Nuića 22, 10000 Zagreb</derivirana_varijabla>
  </DomainObject.Predmet.ProtustrankaFormatedWithAdressOIB>
  <DomainObject.Predmet.ProtustrankaWithAdress>
    <izvorni_sadrzaj>GUŠT d.o.o. Anđela Nuića 22, 10000 Zagreb</izvorni_sadrzaj>
    <derivirana_varijabla naziv="DomainObject.Predmet.ProtustrankaWithAdress_1">GUŠT d.o.o. Anđela Nuića 22, 10000 Zagreb</derivirana_varijabla>
  </DomainObject.Predmet.ProtustrankaWithAdress>
  <DomainObject.Predmet.ProtustrankaWithAdressOIB>
    <izvorni_sadrzaj>GUŠT d.o.o., OIB 22272917534, Anđela Nuića 22, 10000 Zagreb</izvorni_sadrzaj>
    <derivirana_varijabla naziv="DomainObject.Predmet.ProtustrankaWithAdressOIB_1">GUŠT d.o.o., OIB 22272917534, Anđela Nuića 22, 10000 Zagreb</derivirana_varijabla>
  </DomainObject.Predmet.ProtustrankaWithAdressOIB>
  <DomainObject.Predmet.ProtustrankaNazivFormated>
    <izvorni_sadrzaj>GUŠT d.o.o.</izvorni_sadrzaj>
    <derivirana_varijabla naziv="DomainObject.Predmet.ProtustrankaNazivFormated_1">GUŠT d.o.o.</derivirana_varijabla>
  </DomainObject.Predmet.ProtustrankaNazivFormated>
  <DomainObject.Predmet.ProtustrankaNazivFormatedOIB>
    <izvorni_sadrzaj>GUŠT d.o.o., OIB 22272917534</izvorni_sadrzaj>
    <derivirana_varijabla naziv="DomainObject.Predmet.ProtustrankaNazivFormatedOIB_1">GUŠT d.o.o., OIB 22272917534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GUŠT d.o.o.</item>
    </izvorni_sadrzaj>
    <derivirana_varijabla naziv="DomainObject.Predmet.ProtuStrankaListFormated_1">
      <item>GUŠT d.o.o.</item>
    </derivirana_varijabla>
  </DomainObject.Predmet.ProtuStrankaListFormated>
  <DomainObject.Predmet.ProtuStrankaListFormatedOIB>
    <izvorni_sadrzaj>
      <item>GUŠT d.o.o., OIB 22272917534</item>
    </izvorni_sadrzaj>
    <derivirana_varijabla naziv="DomainObject.Predmet.ProtuStrankaListFormatedOIB_1">
      <item>GUŠT d.o.o., OIB 22272917534</item>
    </derivirana_varijabla>
  </DomainObject.Predmet.ProtuStrankaListFormatedOIB>
  <DomainObject.Predmet.ProtuStrankaListFormatedWithAdress>
    <izvorni_sadrzaj>
      <item>GUŠT d.o.o., Anđela Nuića 22, 10000 Zagreb</item>
    </izvorni_sadrzaj>
    <derivirana_varijabla naziv="DomainObject.Predmet.ProtuStrankaListFormatedWithAdress_1">
      <item>GUŠT d.o.o., Anđela Nuića 22, 10000 Zagreb</item>
    </derivirana_varijabla>
  </DomainObject.Predmet.ProtuStrankaListFormatedWithAdress>
  <DomainObject.Predmet.ProtuStrankaListFormatedWithAdressOIB>
    <izvorni_sadrzaj>
      <item>GUŠT d.o.o., OIB 22272917534, Anđela Nuića 22, 10000 Zagreb</item>
    </izvorni_sadrzaj>
    <derivirana_varijabla naziv="DomainObject.Predmet.ProtuStrankaListFormatedWithAdressOIB_1">
      <item>GUŠT d.o.o., OIB 22272917534, Anđela Nuića 22, 10000 Zagreb</item>
    </derivirana_varijabla>
  </DomainObject.Predmet.ProtuStrankaListFormatedWithAdressOIB>
  <DomainObject.Predmet.ProtuStrankaListNazivFormated>
    <izvorni_sadrzaj>
      <item>GUŠT d.o.o.</item>
    </izvorni_sadrzaj>
    <derivirana_varijabla naziv="DomainObject.Predmet.ProtuStrankaListNazivFormated_1">
      <item>GUŠT d.o.o.</item>
    </derivirana_varijabla>
  </DomainObject.Predmet.ProtuStrankaListNazivFormated>
  <DomainObject.Predmet.ProtuStrankaListNazivFormatedOIB>
    <izvorni_sadrzaj>
      <item>GUŠT d.o.o., OIB 22272917534</item>
    </izvorni_sadrzaj>
    <derivirana_varijabla naziv="DomainObject.Predmet.ProtuStrankaListNazivFormatedOIB_1">
      <item>GUŠT d.o.o., OIB 22272917534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GUŠT d.o.o.</izvorni_sadrzaj>
    <derivirana_varijabla naziv="DomainObject.Predmet.ProtustrankaIDrugi_1">GUŠT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GUŠT d.o.o., OIB 22272917534, Anđela Nuića 22, 10000 Zagreb</izvorni_sadrzaj>
    <derivirana_varijabla naziv="DomainObject.Predmet.ProtustrankaIDrugiAdressOIB_1">GUŠT d.o.o., OIB 22272917534, Anđela Nuića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GUŠT d.o.o.</item>
      <item>FINA Regionalni centar Zagreb</item>
    </izvorni_sadrzaj>
    <derivirana_varijabla naziv="DomainObject.Predmet.SudioniciListNaziv_1">
      <item>GUŠT d.o.o.</item>
      <item>FINA Regionalni centar Zagreb</item>
    </derivirana_varijabla>
  </DomainObject.Predmet.SudioniciListNaziv>
  <DomainObject.Predmet.SudioniciListAdressOIB>
    <izvorni_sadrzaj>
      <item>GUŠT d.o.o., OIB 22272917534, Anđela Nuića 22,10000 Zagreb</item>
      <item>FINA Regionalni centar Zagreb, OIB 85821130368, Trg svibanjskih žrtava 1995. br. 1,10000 Zagreb</item>
    </izvorni_sadrzaj>
    <derivirana_varijabla naziv="DomainObject.Predmet.SudioniciListAdressOIB_1">
      <item>GUŠT d.o.o., OIB 22272917534, Anđela Nuića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22272917534</item>
      <item>, OIB 85821130368</item>
    </izvorni_sadrzaj>
    <derivirana_varijabla naziv="DomainObject.Predmet.SudioniciListNazivOIB_1">
      <item>, OIB 22272917534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E1B10-4AE3-4CE1-9771-6B38D1D35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2311</properties:Characters>
  <properties:Lines>85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2016-08-18T12:07:00Z</dcterms:created>
  <dc:creator>Darija Miličević</dc:creator>
  <cp:lastModifiedBy>Darija Miličević</cp:lastModifiedBy>
  <cp:lastPrinted>2016-08-23T08:11:00Z</cp:lastPrinted>
  <dcterms:modified xmlns:xsi="http://www.w3.org/2001/XMLSchema-instance" xsi:type="dcterms:W3CDTF">2016-08-23T08:13:00Z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