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ef9d" w14:paraId="812ef9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122A" w:rsidP="000F122A" w:rsidR="000F122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St-1354/2016-5.</w:t>
      </w:r>
    </w:p>
    <w:p w:rsidRDefault="000F122A" w:rsidP="000F122A" w:rsidR="000F122A">
      <w:pPr>
        <w:rPr>
          <w:rFonts w:hAnsi="Arial" w:ascii="Arial"/>
        </w:rPr>
      </w:pPr>
    </w:p>
    <w:p w:rsidRDefault="000F122A" w:rsidP="000F122A" w:rsidR="000F122A">
      <w:pPr>
        <w:jc w:val="center"/>
        <w:rPr>
          <w:rFonts w:hAnsi="Arial" w:ascii="Arial"/>
          <w:b/>
        </w:rPr>
      </w:pPr>
    </w:p>
    <w:p w:rsidRDefault="000F122A" w:rsidP="000F122A" w:rsidR="000F12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0F122A" w:rsidP="000F122A" w:rsidR="000F122A">
      <w:pPr>
        <w:jc w:val="center"/>
        <w:rPr>
          <w:rFonts w:hAnsi="Arial" w:ascii="Arial"/>
          <w:b/>
        </w:rPr>
      </w:pPr>
    </w:p>
    <w:p w:rsidRDefault="000F122A" w:rsidP="000F122A" w:rsidR="000F12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0F122A" w:rsidP="000F122A" w:rsidR="000F122A">
      <w:pPr>
        <w:jc w:val="both"/>
        <w:rPr>
          <w:rFonts w:hAnsi="Arial" w:ascii="Arial"/>
        </w:rPr>
      </w:pP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Bjelovar, Frana Supila 4, za pokretanje stečajnog postupka nad dužnikom KUGLA j.d.o.o. za usluge i trgovinu iz Bjelovara, Marina Getaldića 10, OIB 31115467353, dana 08. lipnja 2017. godine</w:t>
      </w:r>
    </w:p>
    <w:p w:rsidRDefault="000F122A" w:rsidP="000F122A" w:rsidR="000F122A">
      <w:pPr>
        <w:jc w:val="both"/>
        <w:rPr>
          <w:rFonts w:hAnsi="Arial" w:ascii="Arial"/>
        </w:rPr>
      </w:pPr>
    </w:p>
    <w:p w:rsidRDefault="000F122A" w:rsidP="000F122A" w:rsidR="000F12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F122A" w:rsidP="000F122A" w:rsidR="000F122A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KUGLA j.d.o.o. za usluge i trgovinu iz Bjelovara, Marina Getaldića 10, OIB 31115467353, da u roku od 15 dana, računajući od isteka osmog dana objave ovog poziva na e-oglasnoj ploči suda, uplate predujam u iznosu od 30.000,00 kuna, za namirenje pokrića troškova prethodnog i otvorenog stečajnog postupka, na račun Trgovačkog suda u Bjelovaru broj HR6123900011300000630 model 05 540-1354-16. </w:t>
      </w:r>
    </w:p>
    <w:p w:rsidRDefault="000F122A" w:rsidP="000F122A" w:rsidR="000F122A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KUGLA j.d.o.o. za usluge i trgovinu iz Bjelovara, Marina Getaldića 10, OIB 31115467353.</w:t>
      </w:r>
    </w:p>
    <w:p w:rsidRDefault="000F122A" w:rsidP="000F122A" w:rsidR="000F122A">
      <w:pPr>
        <w:jc w:val="both"/>
        <w:rPr>
          <w:rFonts w:hAnsi="Arial" w:ascii="Arial"/>
        </w:rPr>
      </w:pPr>
    </w:p>
    <w:p w:rsidRDefault="000F122A" w:rsidP="000F122A" w:rsidR="000F122A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24.08.2016. godine dužnik u Očevidniku redoslijeda osnova za plaćanje ima evidentirane neizvršene osnove za plaćanje u ukupnom iznosu od 57.880,99 kuna, u neprekinutom razdoblju od 120 dana, te da </w:t>
      </w:r>
      <w:r>
        <w:rPr>
          <w:rFonts w:hAnsi="Arial" w:ascii="Arial"/>
        </w:rPr>
        <w:lastRenderedPageBreak/>
        <w:t>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Zakonski zastupnik dužnika nije dostavio traženu dokumentaciju, te nije osporio činjenicu da je dužniku račun u neprekidnoj blokadi duže od 60 dana.  </w:t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 57.880,99 kuna, a koji podatak zakonski zastupnik dužnika nije osporio, sud utvrđuje da je ispunjen razlog nesposobnosti za plaćanje, propisan čl.6.st.2.Stečajnog zakona.</w:t>
      </w:r>
    </w:p>
    <w:p w:rsidRDefault="000F122A" w:rsidP="000F122A" w:rsidR="000F12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30.000,00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0F122A" w:rsidP="000F122A" w:rsidR="000F12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0F122A" w:rsidP="000F122A" w:rsidR="000F122A">
      <w:pPr>
        <w:jc w:val="both"/>
        <w:rPr>
          <w:rFonts w:hAnsi="Arial" w:ascii="Arial"/>
        </w:rPr>
      </w:pPr>
    </w:p>
    <w:p w:rsidRDefault="000F122A" w:rsidP="000F122A" w:rsidR="000F12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08. lipnja 2017. godine</w:t>
      </w:r>
    </w:p>
    <w:p w:rsidRDefault="000F122A" w:rsidP="000F122A" w:rsidR="000F12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0F122A" w:rsidP="000F122A" w:rsidR="000F12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0F122A" w:rsidP="000F122A" w:rsidR="000F122A">
      <w:pPr>
        <w:ind w:firstLine="720"/>
        <w:jc w:val="both"/>
        <w:rPr>
          <w:rFonts w:hAnsi="Arial" w:ascii="Arial"/>
        </w:rPr>
      </w:pP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0F122A" w:rsidP="000F122A" w:rsidR="000F122A">
      <w:pPr>
        <w:jc w:val="both"/>
        <w:rPr>
          <w:rFonts w:hAnsi="Arial" w:ascii="Arial"/>
        </w:rPr>
      </w:pPr>
    </w:p>
    <w:p w:rsidRDefault="000F122A" w:rsidP="000F122A" w:rsidR="000F122A">
      <w:pPr>
        <w:jc w:val="both"/>
        <w:rPr>
          <w:rFonts w:hAnsi="Arial" w:ascii="Arial"/>
        </w:rPr>
      </w:pPr>
    </w:p>
    <w:p w:rsidRDefault="000F122A" w:rsidP="000F122A" w:rsidR="000F122A">
      <w:pPr>
        <w:jc w:val="both"/>
        <w:rPr>
          <w:rFonts w:hAnsi="Arial" w:ascii="Arial"/>
        </w:rPr>
      </w:pPr>
    </w:p>
    <w:p w:rsidRDefault="000F122A" w:rsidP="000F122A" w:rsidR="000F122A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pošte i e-oglasne ploče suda </w:t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 </w:t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0F122A" w:rsidP="000F122A" w:rsidR="000F122A">
      <w:pPr>
        <w:jc w:val="both"/>
        <w:rPr>
          <w:rFonts w:hAnsi="Arial" w:ascii="Arial"/>
        </w:rPr>
      </w:pPr>
      <w:r>
        <w:rPr>
          <w:rFonts w:hAnsi="Arial" w:ascii="Arial"/>
        </w:rPr>
        <w:t>Bj.08.06.2017.g.</w:t>
      </w:r>
    </w:p>
    <w:p w:rsidRDefault="000F122A" w:rsidP="000F122A" w:rsidR="000F122A">
      <w:pPr>
        <w:jc w:val="both"/>
        <w:rPr>
          <w:rFonts w:hAnsi="Arial" w:ascii="Arial"/>
        </w:rPr>
      </w:pPr>
    </w:p>
    <w:p w:rsidRDefault="000F122A" w:rsidP="000F122A" w:rsidR="000F122A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22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St-1354/2016-5</izvorni_sadrzaj>
    <derivirana_varijabla naziv="DomainObject.Oznaka_1">St-1354/2016-5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 jednostavno društvo s ograničenom odgovornošću za usluge i trgovinu zastupanog po punomoćniku Darko Binek</izvorni_sadrzaj>
    <derivirana_varijabla naziv="DomainObject.Predmet.ProtustrankaFormated_1">  KUGLA jednostavno društvo s ograničenom odgovornošću za usluge i trgovinu zastupanog po punomoćniku Darko Binek</derivirana_varijabla>
  </DomainObject.Predmet.ProtustrankaFormated>
  <DomainObject.Predmet.ProtustrankaFormatedOIB>
    <izvorni_sadrzaj>  KUGLA jednostavno društvo s ograničenom odgovornošću za usluge i trgovinu, OIB 31115467353 zastupanog po punomoćniku Darko Binek</izvorni_sadrzaj>
    <derivirana_varijabla naziv="DomainObject.Predmet.ProtustrankaFormatedOIB_1">  KUGLA jednostavno društvo s ograničenom odgovornošću za usluge i trgovinu, OIB 31115467353 zastupanog po punomoćniku Darko Binek</derivirana_varijabla>
  </DomainObject.Predmet.ProtustrankaFormatedOIB>
  <DomainObject.Predmet.ProtustrankaFormatedWithAdress>
    <izvorni_sadrzaj> KUGLA jednostavno društvo s ograničenom odgovornošću za usluge i trgovinu, Marina Getaldića 10, 43000 Bjelovar zastupanog po punomoćniku Darko Binek</izvorni_sadrzaj>
    <derivirana_varijabla naziv="DomainObject.Predmet.ProtustrankaFormatedWithAdress_1"> KUGLA jednostavno društvo s ograničenom odgovornošću za usluge i trgovinu, Marina Getaldića 10, 43000 Bjelovar zastupanog po punomoćniku Darko Binek</derivirana_varijabla>
  </DomainObject.Predmet.ProtustrankaFormatedWithAdress>
  <DomainObject.Predmet.ProtustrankaFormatedWithAdressOIB>
    <izvorni_sadrzaj> KUGLA jednostavno društvo s ograničenom odgovornošću za usluge i trgovinu, OIB 31115467353, Marina Getaldića 10, 43000 Bjelovar zastupanog po punomoćniku Darko Binek</izvorni_sadrzaj>
    <derivirana_varijabla naziv="DomainObject.Predmet.ProtustrankaFormatedWithAdressOIB_1"> KUGLA jednostavno društvo s ograničenom odgovornošću za usluge i trgovinu, OIB 31115467353, Marina Getaldića 10, 43000 Bjelovar zastupanog po punomoćniku Darko Binek</derivirana_varijabla>
  </DomainObject.Predmet.ProtustrankaFormatedWithAdressOIB>
  <DomainObject.Predmet.ProtustrankaWithAdress>
    <izvorni_sadrzaj>KUGLA jednostavno društvo s ograničenom odgovornošću za usluge i trgovinu Marina Getaldića 10, 43000 Bjelovar</izvorni_sadrzaj>
    <derivirana_varijabla naziv="DomainObject.Predmet.ProtustrankaWithAdress_1">KUGLA jednostavno društvo s ograničenom odgovornošću za usluge i trgovinu Marina Getaldića 10, 43000 Bjelovar</derivirana_varijabla>
  </DomainObject.Predmet.ProtustrankaWithAdress>
  <DomainObject.Predmet.ProtustrankaWithAdressOIB>
    <izvorni_sadrzaj>KUGLA jednostavno društvo s ograničenom odgovornošću za usluge i trgovinu, OIB 31115467353, Marina Getaldića 10, 43000 Bjelovar</izvorni_sadrzaj>
    <derivirana_varijabla naziv="DomainObject.Predmet.ProtustrankaWithAdressOIB_1">KUGLA jednostavno društvo s ograničenom odgovornošću za usluge i trgovinu, OIB 31115467353, Marina Getaldića 10, 43000 Bjelovar</derivirana_varijabla>
  </DomainObject.Predmet.ProtustrankaWithAdressOIB>
  <DomainObject.Predmet.ProtustrankaNazivFormated>
    <izvorni_sadrzaj>KUGLA jednostavno društvo s ograničenom odgovornošću za usluge i trgovinu</izvorni_sadrzaj>
    <derivirana_varijabla naziv="DomainObject.Predmet.ProtustrankaNazivFormated_1">KUGLA jednostavno društvo s ograničenom odgovornošću za usluge i trgovinu</derivirana_varijabla>
  </DomainObject.Predmet.ProtustrankaNazivFormated>
  <DomainObject.Predmet.ProtustrankaNazivFormatedOIB>
    <izvorni_sadrzaj>KUGLA jednostavno društvo s ograničenom odgovornošću za usluge i trgovinu, OIB 31115467353</izvorni_sadrzaj>
    <derivirana_varijabla naziv="DomainObject.Predmet.ProtustrankaNazivFormatedOIB_1">KUGLA jednostavno društvo s ograničenom odgovornošću za usluge i trgovinu, OIB 31115467353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KUGLA jednostavno društvo s ograničenom odgovornošću za usluge i trgovinu zastupanog po punomoćniku Darko Binek</item>
    </izvorni_sadrzaj>
    <derivirana_varijabla naziv="DomainObject.Predmet.ProtuStrankaListFormated_1">
      <item>KUGLA jednostavno društvo s ograničenom odgovornošću za usluge i trgovinu zastupanog po punomoćniku Darko Binek</item>
    </derivirana_varijabla>
  </DomainObject.Predmet.ProtuStrankaListFormated>
  <DomainObject.Predmet.ProtuStrankaListFormatedOIB>
    <izvorni_sadrzaj>
      <item>KUGLA jednostavno društvo s ograničenom odgovornošću za usluge i trgovinu, OIB 31115467353 zastupanog po punomoćniku Darko Binek</item>
    </izvorni_sadrzaj>
    <derivirana_varijabla naziv="DomainObject.Predmet.ProtuStrankaListFormatedOIB_1">
      <item>KUGLA jednostavno društvo s ograničenom odgovornošću za usluge i trgovinu, OIB 31115467353 zastupanog po punomoćniku Darko Binek</item>
    </derivirana_varijabla>
  </DomainObject.Predmet.ProtuStrankaListFormatedOIB>
  <DomainObject.Predmet.ProtuStrankaListFormatedWithAdress>
    <izvorni_sadrzaj>
      <item>KUGLA jednostavno društvo s ograničenom odgovornošću za usluge i trgovinu, Marina Getaldića 10, 43000 Bjelovar zastupanog po punomoćniku Darko Binek</item>
    </izvorni_sadrzaj>
    <derivirana_varijabla naziv="DomainObject.Predmet.ProtuStrankaListFormatedWithAdress_1">
      <item>KUGLA jednostavno društvo s ograničenom odgovornošću za usluge i trgovinu, Marina Getaldića 10, 43000 Bjelovar zastupanog po punomoćniku Darko Binek</item>
    </derivirana_varijabla>
  </DomainObject.Predmet.ProtuStrankaListFormatedWithAdress>
  <DomainObject.Predmet.ProtuStrankaListFormatedWithAdressOIB>
    <izvorni_sadrzaj>
      <item>KUGLA jednostavno društvo s ograničenom odgovornošću za usluge i trgovinu, OIB 31115467353, Marina Getaldića 10, 43000 Bjelovar zastupanog po punomoćniku Darko Binek</item>
    </izvorni_sadrzaj>
    <derivirana_varijabla naziv="DomainObject.Predmet.ProtuStrankaListFormatedWithAdressOIB_1">
      <item>KUGLA jednostavno društvo s ograničenom odgovornošću za usluge i trgovinu, OIB 31115467353, Marina Getaldića 10, 43000 Bjelovar zastupanog po punomoćniku Darko Binek</item>
    </derivirana_varijabla>
  </DomainObject.Predmet.ProtuStrankaListFormatedWithAdressOIB>
  <DomainObject.Predmet.ProtuStrankaListNazivFormated>
    <izvorni_sadrzaj>
      <item>KUGLA jednostavno društvo s ograničenom odgovornošću za usluge i trgovinu</item>
    </izvorni_sadrzaj>
    <derivirana_varijabla naziv="DomainObject.Predmet.ProtuStrankaListNazivFormated_1">
      <item>KUGLA jednostavno društvo s ograničenom odgovornošću za usluge i trgovinu</item>
    </derivirana_varijabla>
  </DomainObject.Predmet.ProtuStrankaListNazivFormated>
  <DomainObject.Predmet.ProtuStrankaListNazivFormatedOIB>
    <izvorni_sadrzaj>
      <item>KUGLA jednostavno društvo s ograničenom odgovornošću za usluge i trgovinu, OIB 31115467353</item>
    </izvorni_sadrzaj>
    <derivirana_varijabla naziv="DomainObject.Predmet.ProtuStrankaListNazivFormatedOIB_1">
      <item>KUGLA jednostavno društvo s ograničenom odgovornošću za usluge i trgovinu, OIB 31115467353</item>
    </derivirana_varijabla>
  </DomainObject.Predmet.ProtuStrankaListNazivFormatedOIB>
  <DomainObject.Predmet.OstaliListFormated>
    <izvorni_sadrzaj>
      <item>Darko Binek punomoćnik sudionika u postupku KUGLA jednostavno društvo s ograničenom odgovornošću za usluge i trgovinu</item>
    </izvorni_sadrzaj>
    <derivirana_varijabla naziv="DomainObject.Predmet.OstaliListFormated_1">
      <item>Darko Binek punomoćnik sudionika u postupku KUGLA jednostavno društvo s ograničenom odgovornošću za usluge i trgovinu</item>
    </derivirana_varijabla>
  </DomainObject.Predmet.OstaliListFormated>
  <DomainObject.Predmet.OstaliListFormatedOIB>
    <izvorni_sadrzaj>
      <item>Darko Binek, OIB 14551701560 punomoćnik sudionika u postupku KUGLA jednostavno društvo s ograničenom odgovornošću za usluge i trgovinu</item>
    </izvorni_sadrzaj>
    <derivirana_varijabla naziv="DomainObject.Predmet.OstaliListFormatedOIB_1">
      <item>Darko Binek, OIB 14551701560 punomoćnik sudionika u postupku KUGLA jednostavno društvo s ograničenom odgovornošću za usluge i trgovinu</item>
    </derivirana_varijabla>
  </DomainObject.Predmet.OstaliListFormatedOIB>
  <DomainObject.Predmet.OstaliListFormatedWithAdress>
    <izvorni_sadrzaj>
      <item>Darko Binek, Alojzija Stepinca 19., 43000 Bjelovar punomoćnik sudionika u postupku KUGLA jednostavno društvo s ograničenom odgovornošću za usluge i trgovinu</item>
    </izvorni_sadrzaj>
    <derivirana_varijabla naziv="DomainObject.Predmet.OstaliListFormatedWithAdress_1">
      <item>Darko Binek, Alojzija Stepinca 19., 43000 Bjelovar punomoćnik sudionika u postupku KUGLA jednostavno društvo s ograničenom odgovornošću za usluge i trgovinu</item>
    </derivirana_varijabla>
  </DomainObject.Predmet.OstaliListFormatedWithAdress>
  <DomainObject.Predmet.OstaliListFormatedWithAdressOIB>
    <izvorni_sadrzaj>
      <item>Darko Binek, OIB 14551701560, Alojzija Stepinca 19., 43000 Bjelovar punomoćnik sudionika u postupku KUGLA jednostavno društvo s ograničenom odgovornošću za usluge i trgovinu</item>
    </izvorni_sadrzaj>
    <derivirana_varijabla naziv="DomainObject.Predmet.OstaliListFormatedWithAdressOIB_1">
      <item>Darko Binek, OIB 14551701560, Alojzija Stepinca 19., 43000 Bjelovar punomoćnik sudionika u postupku KUGLA jednostavno društvo s ograničenom odgovornošću za usluge i trgovinu</item>
    </derivirana_varijabla>
  </DomainObject.Predmet.OstaliListFormatedWithAdressOIB>
  <DomainObject.Predmet.OstaliListNazivFormated>
    <izvorni_sadrzaj>
      <item>Darko Binek</item>
    </izvorni_sadrzaj>
    <derivirana_varijabla naziv="DomainObject.Predmet.OstaliListNazivFormated_1">
      <item>Darko Binek</item>
    </derivirana_varijabla>
  </DomainObject.Predmet.OstaliListNazivFormated>
  <DomainObject.Predmet.OstaliListNazivFormatedOIB>
    <izvorni_sadrzaj>
      <item>Darko Binek, OIB 14551701560</item>
    </izvorni_sadrzaj>
    <derivirana_varijabla naziv="DomainObject.Predmet.OstaliListNazivFormatedOIB_1">
      <item>Darko Binek, OIB 14551701560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St-1354/2016-5</izvorni_sadrzaj>
    <derivirana_varijabla naziv="DomainObject.PoslovniBrojDokumenta_1">St-1354/2016-5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KUGLA jednostavno društvo s ograničenom odgovornošću za usluge i trgovinu</izvorni_sadrzaj>
    <derivirana_varijabla naziv="DomainObject.Predmet.ProtustrankaIDrugi_1">KUGLA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KUGLA jednostavno društvo s ograničenom odgovornošću za usluge i trgovinu, OIB 31115467353, Marina Getaldića 10, 43000 Bjelovar</izvorni_sadrzaj>
    <derivirana_varijabla naziv="DomainObject.Predmet.ProtustrankaIDrugiAdressOIB_1">KUGLA jednostavno društvo s ograničenom odgovornošću za usluge i trgovinu, OIB 31115467353, Marina Getaldića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KUGLA jednostavno društvo s ograničenom odgovornošću za usluge i trgovinu</item>
      <item>Darko Binek</item>
    </izvorni_sadrzaj>
    <derivirana_varijabla naziv="DomainObject.Predmet.SudioniciListNaziv_1">
      <item>FINA, RC ZAGREB, Podružnica Bjelovar</item>
      <item>KUGLA jednostavno društvo s ograničenom odgovornošću za usluge i trgovinu</item>
      <item>Darko Binek</item>
    </derivirana_varijabla>
  </DomainObject.Predmet.SudioniciListNaziv>
  <DomainObject.Predmet.SudioniciListAdressOIB>
    <izvorni_sadrzaj>
      <item>FINA, RC ZAGREB, Podružnica Bjelovar, OIB 85821130368, F. Supila 4,43000 Bjelovar</item>
      <item>KUGLA jednostavno društvo s ograničenom odgovornošću za usluge i trgovinu, OIB 31115467353, Marina Getaldića 10,43000 Bjelovar</item>
      <item>Darko Binek, OIB 14551701560, Alojzija Stepinca 19.,43000 Bjelovar</item>
    </izvorni_sadrzaj>
    <derivirana_varijabla naziv="DomainObject.Predmet.SudioniciListAdressOIB_1">
      <item>FINA, RC ZAGREB, Podružnica Bjelovar, OIB 85821130368, F. Supila 4,43000 Bjelovar</item>
      <item>KUGLA jednostavno društvo s ograničenom odgovornošću za usluge i trgovinu, OIB 31115467353, Marina Getaldića 10,43000 Bjelovar</item>
      <item>Darko Binek, OIB 14551701560, Alojzija Stepinca 19.,43000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62C10-97F2-4E53-A6CA-A06ADE30F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3734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2017-06-08T11:08:00Z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St-1354/2016-5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