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e603" w14:paraId="7eee603" w:rsidRDefault="00790E13" w:rsidP="00910611" w:rsidR="00790E1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0E13" w:rsidP="00910611" w:rsidR="00790E13">
      <w:r>
        <w:rPr>
          <w:rFonts w:eastAsia="MS Mincho"/>
        </w:rPr>
        <w:t>REPUBLIKA HRVATSKA</w:t>
      </w:r>
    </w:p>
    <w:p w:rsidRDefault="00790E13" w:rsidP="00910611" w:rsidR="00790E13">
      <w:r>
        <w:rPr>
          <w:rFonts w:eastAsia="MS Mincho"/>
        </w:rPr>
        <w:t>TRGOVAČKI SUD U RIJECI</w:t>
      </w:r>
    </w:p>
    <w:p w:rsidRDefault="00790E13" w:rsidR="00790E13" w:rsidRPr="00910611">
      <w:pPr>
        <w:rPr>
          <w:rFonts w:eastAsia="MS Mincho"/>
        </w:rPr>
      </w:pPr>
      <w:r>
        <w:rPr>
          <w:rFonts w:eastAsia="MS Mincho"/>
        </w:rPr>
        <w:t xml:space="preserve">      Rijeka, Zadarska 1 i 3</w:t>
      </w:r>
    </w:p>
    <w:p w:rsidRDefault="0004014C" w:rsidP="00355325" w:rsidR="0004014C" w:rsidRPr="0005720C">
      <w:pPr>
        <w:rPr>
          <w:rFonts w:eastAsia="MS Mincho"/>
        </w:rPr>
      </w:pP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380103" w:rsidP="000A4CD3" w:rsidR="00380103">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F736AB" w:rsidRPr="00F736AB">
        <w:rPr>
          <w:bCs/>
        </w:rPr>
        <w:t>REX DEI</w:t>
      </w:r>
      <w:r w:rsidR="00F736AB" w:rsidRPr="00F736AB">
        <w:t xml:space="preserve"> j. d. o. o. za sport i rekreaciju Mali Lošinj, Vittorio Craglietto 30</w:t>
      </w:r>
      <w:r w:rsidR="004F76E5" w:rsidRPr="00F736AB">
        <w:t xml:space="preserve">, </w:t>
      </w:r>
      <w:r w:rsidR="001C273A" w:rsidRPr="00F736AB">
        <w:t>OIB</w:t>
      </w:r>
      <w:r w:rsidR="004F76E5" w:rsidRPr="00F736AB">
        <w:t xml:space="preserve">: </w:t>
      </w:r>
      <w:r w:rsidR="00F736AB" w:rsidRPr="00F736AB">
        <w:t>77605186234</w:t>
      </w:r>
      <w:r w:rsidR="001C273A" w:rsidRPr="00F736AB">
        <w:t xml:space="preserve">, MBS: </w:t>
      </w:r>
      <w:r w:rsidR="00F736AB" w:rsidRPr="00F736AB">
        <w:t>040340307</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F736AB" w:rsidRPr="00F736AB">
        <w:rPr>
          <w:bCs/>
        </w:rPr>
        <w:t>REX DEI</w:t>
      </w:r>
      <w:r w:rsidR="00F736AB" w:rsidRPr="00F736AB">
        <w:t xml:space="preserve"> j. d. o. o. za sport i rekreaciju Mali Lošinj, Vittorio Craglietto 30, OIB: 77605186234, MBS: 040340307</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F736AB" w:rsidRPr="00F736AB">
        <w:t>Doris Šurlina, OIB: 14796541635, Mali Lošinj, Vittorio Craglietto 30</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816E0B" w:rsidP="00355325" w:rsidR="00355325" w:rsidRPr="0005720C">
      <w:pPr>
        <w:jc w:val="center"/>
        <w:rPr>
          <w:bCs/>
        </w:rPr>
      </w:pPr>
      <w:r>
        <w:rPr>
          <w:bCs/>
        </w:rPr>
        <w:lastRenderedPageBreak/>
        <w:t>26. siječnja</w:t>
      </w:r>
      <w:r w:rsidR="00E94555" w:rsidRPr="0005720C">
        <w:rPr>
          <w:bCs/>
        </w:rPr>
        <w:t xml:space="preserve"> 2017</w:t>
      </w:r>
      <w:r w:rsidR="00355325" w:rsidRPr="0005720C">
        <w:rPr>
          <w:bCs/>
        </w:rPr>
        <w:t xml:space="preserve">. godine u </w:t>
      </w:r>
      <w:r>
        <w:rPr>
          <w:bCs/>
        </w:rPr>
        <w:t>9</w:t>
      </w:r>
      <w:r w:rsidR="00355325" w:rsidRPr="0005720C">
        <w:rPr>
          <w:bCs/>
        </w:rPr>
        <w:t>:</w:t>
      </w:r>
      <w:r w:rsidR="00F736AB">
        <w:rPr>
          <w:bCs/>
        </w:rPr>
        <w:t>3</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F736AB" w:rsidRPr="00F736AB">
        <w:rPr>
          <w:bCs/>
        </w:rPr>
        <w:t>REX DEI</w:t>
      </w:r>
      <w:r w:rsidR="00F736AB" w:rsidRPr="00F736AB">
        <w:t xml:space="preserve"> j. d. o. o. za sport i rekreaciju Mali Lošinj, Vittorio Craglietto 30, OIB: 77605186234, MBS: 040340307</w:t>
      </w:r>
      <w:r w:rsidR="0005720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816E0B">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F736AB">
        <w:t>120</w:t>
      </w:r>
      <w:r w:rsidRPr="0005720C">
        <w:t xml:space="preserve"> dana u ukupnom iznosu od </w:t>
      </w:r>
      <w:r w:rsidR="00F736AB">
        <w:t>15.218,55</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380103" w:rsidP="000C6247" w:rsidR="00380103">
      <w:pPr>
        <w:jc w:val="both"/>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380103" w:rsidP="00355325" w:rsidR="00380103">
      <w:pPr>
        <w:jc w:val="both"/>
      </w:pPr>
    </w:p>
    <w:p w:rsidRDefault="00380103" w:rsidP="00355325" w:rsidR="00380103">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F736AB">
        <w:t xml:space="preserve">PBZ </w:t>
      </w:r>
      <w:r w:rsidR="00816E0B">
        <w:t>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9B6" w:rsidP="004B4EE9" w:rsidR="009319B6">
      <w:r>
        <w:separator/>
      </w:r>
    </w:p>
  </w:endnote>
  <w:endnote w:id="0" w:type="continuationSeparator">
    <w:p w:rsidRDefault="009319B6" w:rsidP="004B4EE9" w:rsidR="009319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790E13">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9B6" w:rsidP="004B4EE9" w:rsidR="009319B6">
      <w:r>
        <w:separator/>
      </w:r>
    </w:p>
  </w:footnote>
  <w:footnote w:id="0" w:type="continuationSeparator">
    <w:p w:rsidRDefault="009319B6" w:rsidP="004B4EE9" w:rsidR="009319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w:t>
    </w:r>
    <w:r w:rsidR="00BD5D2B">
      <w:t>60</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27C9F"/>
    <w:rsid w:val="003541B1"/>
    <w:rsid w:val="00355325"/>
    <w:rsid w:val="00364264"/>
    <w:rsid w:val="00380103"/>
    <w:rsid w:val="003E48F2"/>
    <w:rsid w:val="004142BD"/>
    <w:rsid w:val="00421DCD"/>
    <w:rsid w:val="0047042F"/>
    <w:rsid w:val="0047422E"/>
    <w:rsid w:val="00491FB9"/>
    <w:rsid w:val="004B4EE9"/>
    <w:rsid w:val="004F6C16"/>
    <w:rsid w:val="004F76E5"/>
    <w:rsid w:val="00520689"/>
    <w:rsid w:val="00611AC1"/>
    <w:rsid w:val="0061684F"/>
    <w:rsid w:val="00664C18"/>
    <w:rsid w:val="00677AF1"/>
    <w:rsid w:val="006A5598"/>
    <w:rsid w:val="006E0845"/>
    <w:rsid w:val="00747CEC"/>
    <w:rsid w:val="0076139A"/>
    <w:rsid w:val="00790E13"/>
    <w:rsid w:val="007A30E2"/>
    <w:rsid w:val="007A3110"/>
    <w:rsid w:val="007B6D04"/>
    <w:rsid w:val="007C05C7"/>
    <w:rsid w:val="00816E0B"/>
    <w:rsid w:val="00836506"/>
    <w:rsid w:val="00881F24"/>
    <w:rsid w:val="008B226B"/>
    <w:rsid w:val="008E6D51"/>
    <w:rsid w:val="008F522D"/>
    <w:rsid w:val="00917456"/>
    <w:rsid w:val="0092160C"/>
    <w:rsid w:val="0092767E"/>
    <w:rsid w:val="009319B6"/>
    <w:rsid w:val="00942A0F"/>
    <w:rsid w:val="009604AA"/>
    <w:rsid w:val="009F4DDD"/>
    <w:rsid w:val="009F6893"/>
    <w:rsid w:val="00A3225F"/>
    <w:rsid w:val="00AA43BC"/>
    <w:rsid w:val="00AC15B2"/>
    <w:rsid w:val="00AF0A5D"/>
    <w:rsid w:val="00B177B6"/>
    <w:rsid w:val="00B41275"/>
    <w:rsid w:val="00B444CB"/>
    <w:rsid w:val="00B4679D"/>
    <w:rsid w:val="00B70C8C"/>
    <w:rsid w:val="00B84B0B"/>
    <w:rsid w:val="00B93FF3"/>
    <w:rsid w:val="00BA1EF1"/>
    <w:rsid w:val="00BA3EB5"/>
    <w:rsid w:val="00BA649D"/>
    <w:rsid w:val="00BD5D2B"/>
    <w:rsid w:val="00BE3804"/>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0E13"/>
    <w:rPr>
      <w:color w:val="808080"/>
      <w:bdr w:space="0" w:sz="0" w:color="auto" w:val="none"/>
      <w:shd w:fill="auto" w:color="auto" w:val="clear"/>
    </w:rPr>
  </w:style>
  <w:style w:customStyle="true" w:styleId="eSPISCCParagraphDefaultFont" w:type="character">
    <w:name w:val="eSPIS_CC_Paragraph Default Font"/>
    <w:basedOn w:val="Zadanifontodlomka"/>
    <w:rsid w:val="00790E1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E1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90E1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E1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90E13"/>
    <w:rPr>
      <w:color w:val="808080"/>
      <w:bdr w:color="auto" w:space="0" w:sz="0" w:val="none"/>
      <w:shd w:color="auto" w:fill="auto" w:val="clear"/>
    </w:rPr>
  </w:style>
  <w:style w:customStyle="1" w:styleId="eSPISCCParagraphDefaultFont" w:type="character">
    <w:name w:val="eSPIS_CC_Paragraph Default Font"/>
    <w:basedOn w:val="Zadanifontodlomka"/>
    <w:rsid w:val="00790E1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90E1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90E1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E1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REX DEI j.d.o.o.</izvorni_sadrzaj>
    <derivirana_varijabla naziv="DomainObject.Predmet.ProtustrankaFormated_1">  REX DEI j.d.o.o.</derivirana_varijabla>
  </DomainObject.Predmet.ProtustrankaFormated>
  <DomainObject.Predmet.ProtustrankaFormatedOIB>
    <izvorni_sadrzaj>  REX DEI j.d.o.o., OIB 77605186234</izvorni_sadrzaj>
    <derivirana_varijabla naziv="DomainObject.Predmet.ProtustrankaFormatedOIB_1">  REX DEI j.d.o.o., OIB 77605186234</derivirana_varijabla>
  </DomainObject.Predmet.ProtustrankaFormatedOIB>
  <DomainObject.Predmet.ProtustrankaFormatedWithAdress>
    <izvorni_sadrzaj> REX DEI j.d.o.o., Vittorio Craglietto 30, 51550 Mali Lošinj</izvorni_sadrzaj>
    <derivirana_varijabla naziv="DomainObject.Predmet.ProtustrankaFormatedWithAdress_1"> REX DEI j.d.o.o., Vittorio Craglietto 30, 51550 Mali Lošinj</derivirana_varijabla>
  </DomainObject.Predmet.ProtustrankaFormatedWithAdress>
  <DomainObject.Predmet.ProtustrankaFormatedWithAdressOIB>
    <izvorni_sadrzaj> REX DEI j.d.o.o., OIB 77605186234, Vittorio Craglietto 30, 51550 Mali Lošinj</izvorni_sadrzaj>
    <derivirana_varijabla naziv="DomainObject.Predmet.ProtustrankaFormatedWithAdressOIB_1"> REX DEI j.d.o.o., OIB 77605186234, Vittorio Craglietto 30, 51550 Mali Lošinj</derivirana_varijabla>
  </DomainObject.Predmet.ProtustrankaFormatedWithAdressOIB>
  <DomainObject.Predmet.ProtustrankaWithAdress>
    <izvorni_sadrzaj>REX DEI j.d.o.o. Vittorio Craglietto 30, 51550 Mali Lošinj</izvorni_sadrzaj>
    <derivirana_varijabla naziv="DomainObject.Predmet.ProtustrankaWithAdress_1">REX DEI j.d.o.o. Vittorio Craglietto 30, 51550 Mali Lošinj</derivirana_varijabla>
  </DomainObject.Predmet.ProtustrankaWithAdress>
  <DomainObject.Predmet.ProtustrankaWithAdressOIB>
    <izvorni_sadrzaj>REX DEI j.d.o.o., OIB 77605186234, Vittorio Craglietto 30, 51550 Mali Lošinj</izvorni_sadrzaj>
    <derivirana_varijabla naziv="DomainObject.Predmet.ProtustrankaWithAdressOIB_1">REX DEI j.d.o.o., OIB 77605186234, Vittorio Craglietto 30, 51550 Mali Lošinj</derivirana_varijabla>
  </DomainObject.Predmet.ProtustrankaWithAdressOIB>
  <DomainObject.Predmet.ProtustrankaNazivFormated>
    <izvorni_sadrzaj>REX DEI j.d.o.o.</izvorni_sadrzaj>
    <derivirana_varijabla naziv="DomainObject.Predmet.ProtustrankaNazivFormated_1">REX DEI j.d.o.o.</derivirana_varijabla>
  </DomainObject.Predmet.ProtustrankaNazivFormated>
  <DomainObject.Predmet.ProtustrankaNazivFormatedOIB>
    <izvorni_sadrzaj>REX DEI j.d.o.o., OIB 77605186234</izvorni_sadrzaj>
    <derivirana_varijabla naziv="DomainObject.Predmet.ProtustrankaNazivFormatedOIB_1">REX DEI j.d.o.o., OIB 77605186234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REX DEI j.d.o.o.</item>
    </izvorni_sadrzaj>
    <derivirana_varijabla naziv="DomainObject.Predmet.ProtuStrankaListFormated_1">
      <item>REX DEI j.d.o.o.</item>
    </derivirana_varijabla>
  </DomainObject.Predmet.ProtuStrankaListFormated>
  <DomainObject.Predmet.ProtuStrankaListFormatedOIB>
    <izvorni_sadrzaj>
      <item>REX DEI j.d.o.o., OIB 77605186234</item>
    </izvorni_sadrzaj>
    <derivirana_varijabla naziv="DomainObject.Predmet.ProtuStrankaListFormatedOIB_1">
      <item>REX DEI j.d.o.o., OIB 77605186234</item>
    </derivirana_varijabla>
  </DomainObject.Predmet.ProtuStrankaListFormatedOIB>
  <DomainObject.Predmet.ProtuStrankaListFormatedWithAdress>
    <izvorni_sadrzaj>
      <item>REX DEI j.d.o.o., Vittorio Craglietto 30, 51550 Mali Lošinj</item>
    </izvorni_sadrzaj>
    <derivirana_varijabla naziv="DomainObject.Predmet.ProtuStrankaListFormatedWithAdress_1">
      <item>REX DEI j.d.o.o., Vittorio Craglietto 30, 51550 Mali Lošinj</item>
    </derivirana_varijabla>
  </DomainObject.Predmet.ProtuStrankaListFormatedWithAdress>
  <DomainObject.Predmet.ProtuStrankaListFormatedWithAdressOIB>
    <izvorni_sadrzaj>
      <item>REX DEI j.d.o.o., OIB 77605186234, Vittorio Craglietto 30, 51550 Mali Lošinj</item>
    </izvorni_sadrzaj>
    <derivirana_varijabla naziv="DomainObject.Predmet.ProtuStrankaListFormatedWithAdressOIB_1">
      <item>REX DEI j.d.o.o., OIB 77605186234, Vittorio Craglietto 30, 51550 Mali Lošinj</item>
    </derivirana_varijabla>
  </DomainObject.Predmet.ProtuStrankaListFormatedWithAdressOIB>
  <DomainObject.Predmet.ProtuStrankaListNazivFormated>
    <izvorni_sadrzaj>
      <item>REX DEI j.d.o.o.</item>
    </izvorni_sadrzaj>
    <derivirana_varijabla naziv="DomainObject.Predmet.ProtuStrankaListNazivFormated_1">
      <item>REX DEI j.d.o.o.</item>
    </derivirana_varijabla>
  </DomainObject.Predmet.ProtuStrankaListNazivFormated>
  <DomainObject.Predmet.ProtuStrankaListNazivFormatedOIB>
    <izvorni_sadrzaj>
      <item>REX DEI j.d.o.o., OIB 77605186234</item>
    </izvorni_sadrzaj>
    <derivirana_varijabla naziv="DomainObject.Predmet.ProtuStrankaListNazivFormatedOIB_1">
      <item>REX DEI j.d.o.o., OIB 77605186234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REX DEI j.d.o.o.</izvorni_sadrzaj>
    <derivirana_varijabla naziv="DomainObject.Predmet.ProtustrankaIDrugi_1">REX DEI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REX DEI j.d.o.o., OIB 77605186234, Vittorio Craglietto 30, 51550 Mali Lošinj</izvorni_sadrzaj>
    <derivirana_varijabla naziv="DomainObject.Predmet.ProtustrankaIDrugiAdressOIB_1">REX DEI j.d.o.o., OIB 77605186234, Vittorio Craglietto 30,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REX DEI j.d.o.o.</item>
    </izvorni_sadrzaj>
    <derivirana_varijabla naziv="DomainObject.Predmet.SudioniciListNaziv_1">
      <item>FINA  Rijeka</item>
      <item>REX DEI j.d.o.o.</item>
    </derivirana_varijabla>
  </DomainObject.Predmet.SudioniciListNaziv>
  <DomainObject.Predmet.SudioniciListAdressOIB>
    <izvorni_sadrzaj>
      <item>FINA  Rijeka, OIB 85821130368, Frana Kurelca 8,51000 Rijeka</item>
      <item>REX DEI j.d.o.o., OIB 77605186234, Vittorio Craglietto 30,51550 Mali Lošinj</item>
    </izvorni_sadrzaj>
    <derivirana_varijabla naziv="DomainObject.Predmet.SudioniciListAdressOIB_1">
      <item>FINA  Rijeka, OIB 85821130368, Frana Kurelca 8,51000 Rijeka</item>
      <item>REX DEI j.d.o.o., OIB 77605186234, Vittorio Craglietto 30,51550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77605186234</item>
    </izvorni_sadrzaj>
    <derivirana_varijabla naziv="DomainObject.Predmet.SudioniciListNazivOIB_1">
      <item>, OIB 85821130368</item>
      <item>, OIB 77605186234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25511A-4951-46C9-9B25-F12B0721E2C4}">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4122</properties:Characters>
  <properties:Lines>110</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2016-11-14T07:49:00Z</dcterms:created>
  <dc:creator>Vera Jelenović</dc:creator>
  <cp:lastModifiedBy>Danijela Fumić</cp:lastModifiedBy>
  <cp:lastPrinted>2016-11-14T07:48:00Z</cp:lastPrinted>
  <dcterms:modified xmlns:xsi="http://www.w3.org/2001/XMLSchema-instance" xsi:type="dcterms:W3CDTF">2016-11-14T07:51:00Z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