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22900" w14:paraId="d622900" w:rsidRDefault="00D660DD" w:rsidP="00D660DD" w:rsidR="00D660DD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D660DD" w:rsidP="00D660DD" w:rsidR="00D660DD" w:rsidRPr="00572798">
      <w:pPr>
        <w:tabs>
          <w:tab w:pos="6150" w:val="left"/>
        </w:tabs>
        <w:rPr>
          <w:b/>
        </w:rPr>
      </w:pPr>
    </w:p>
    <w:p w:rsidRDefault="00D660DD" w:rsidP="00D660DD" w:rsidR="00D660DD">
      <w:r>
        <w:t xml:space="preserve">     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D660DD" w:rsidP="00D660DD" w:rsidR="00D660DD">
      <w:pPr>
        <w:tabs>
          <w:tab w:pos="7020" w:val="left"/>
        </w:tabs>
      </w:pPr>
      <w:r>
        <w:t xml:space="preserve">REPUBLIKA HRVATSKA </w:t>
      </w:r>
    </w:p>
    <w:p w:rsidRDefault="00D660DD" w:rsidP="00D660DD" w:rsidR="00D660DD">
      <w:r>
        <w:t xml:space="preserve">  Trgovački sud u Zagrebu</w:t>
      </w:r>
    </w:p>
    <w:p w:rsidRDefault="00D660DD" w:rsidP="00D660DD" w:rsidR="00D660DD">
      <w:r>
        <w:t xml:space="preserve">   Zagreb, Amruševa 2/II</w:t>
      </w:r>
    </w:p>
    <w:p w:rsidRDefault="00D660DD" w:rsidP="00D660DD" w:rsidR="00D660DD"/>
    <w:p w:rsidRDefault="00D660DD" w:rsidP="00D660DD" w:rsidR="00D660DD"/>
    <w:p w:rsidRDefault="00D660DD" w:rsidP="00D660DD" w:rsidR="00D660DD"/>
    <w:p w:rsidRDefault="00D660DD" w:rsidP="00D660DD" w:rsidR="00D660DD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6F6380">
        <w:t>4405</w:t>
      </w:r>
      <w:r>
        <w:t>/15, temeljem odredbe članka 430. Stečajnog zakona (Narodne novine br. 71/15.), dana 9. prosinca 2015., objavljuje:</w:t>
      </w:r>
    </w:p>
    <w:p w:rsidRDefault="00D660DD" w:rsidP="00D660DD" w:rsidR="00D660DD" w:rsidRPr="008155EE">
      <w:pPr>
        <w:rPr>
          <w:sz w:val="40"/>
          <w:szCs w:val="40"/>
        </w:rPr>
      </w:pPr>
    </w:p>
    <w:p w:rsidRDefault="00D660DD" w:rsidP="00D660DD" w:rsidR="00D660DD" w:rsidRPr="009E0378">
      <w:pPr>
        <w:jc w:val="center"/>
      </w:pPr>
      <w:r w:rsidRPr="009E0378">
        <w:t>O G L A S</w:t>
      </w:r>
    </w:p>
    <w:p w:rsidRDefault="00D660DD" w:rsidP="00D660DD" w:rsidR="00D660DD" w:rsidRPr="001F6933">
      <w:pPr>
        <w:rPr>
          <w:b/>
        </w:rPr>
      </w:pPr>
    </w:p>
    <w:p w:rsidRDefault="00D660DD" w:rsidP="00D660DD" w:rsidR="00D660DD">
      <w:pPr>
        <w:pStyle w:val="Odlomakpopisa"/>
        <w:numPr>
          <w:ilvl w:val="0"/>
          <w:numId w:val="1"/>
        </w:numPr>
        <w:jc w:val="both"/>
      </w:pPr>
      <w:r>
        <w:t xml:space="preserve">Za dužnika </w:t>
      </w:r>
      <w:r w:rsidR="006F6380">
        <w:t>EKO-SELO I BOTANIČKI VRT BUBAMARA GUSAKOVEC, Gusakovec, Gusakovec 71 A, OIB:  14064976214</w:t>
      </w:r>
      <w:r>
        <w:t xml:space="preserve">. </w:t>
      </w:r>
    </w:p>
    <w:p w:rsidRDefault="00D660DD" w:rsidP="00D660DD" w:rsidR="00D660DD">
      <w:pPr>
        <w:pStyle w:val="Odlomakpopisa"/>
        <w:ind w:left="1428"/>
      </w:pPr>
    </w:p>
    <w:p w:rsidRDefault="00D660DD" w:rsidP="00D660DD" w:rsidR="00D660DD">
      <w:pPr>
        <w:pStyle w:val="Odlomakpopisa"/>
        <w:numPr>
          <w:ilvl w:val="0"/>
          <w:numId w:val="1"/>
        </w:numPr>
        <w:jc w:val="both"/>
      </w:pPr>
      <w:r>
        <w:t xml:space="preserve">Iznos duga evidentiran na temelju neizvršenih osnova za plaćanje je </w:t>
      </w:r>
      <w:r w:rsidR="006F6380">
        <w:t>165.904,41</w:t>
      </w:r>
      <w:r>
        <w:t xml:space="preserve">  kn.</w:t>
      </w:r>
    </w:p>
    <w:p w:rsidRDefault="00D660DD" w:rsidP="00D660DD" w:rsidR="00D660DD">
      <w:pPr>
        <w:ind w:left="360"/>
      </w:pPr>
      <w:r>
        <w:t xml:space="preserve"> </w:t>
      </w:r>
    </w:p>
    <w:p w:rsidRDefault="00D660DD" w:rsidP="00D660DD" w:rsidR="00D660DD">
      <w:pPr>
        <w:pStyle w:val="Odlomakpopisa"/>
        <w:numPr>
          <w:ilvl w:val="0"/>
          <w:numId w:val="1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>
        <w:t xml:space="preserve"> </w:t>
      </w:r>
      <w:r w:rsidRPr="00096501">
        <w:t>15 dana od</w:t>
      </w:r>
      <w:r w:rsidRPr="008D4A97">
        <w:t xml:space="preserve"> dana </w:t>
      </w:r>
      <w:r>
        <w:t>objave oglasa,</w:t>
      </w:r>
      <w:r w:rsidRPr="00413F4C">
        <w:t xml:space="preserve"> </w:t>
      </w:r>
      <w:r w:rsidRPr="008D4A97">
        <w:t>pozivom na gornji</w:t>
      </w:r>
      <w:r w:rsidRPr="00EA24D4">
        <w:t xml:space="preserve"> broj spisa</w:t>
      </w:r>
      <w:r>
        <w:t xml:space="preserve">, podnijeti sudu </w:t>
      </w:r>
      <w:r w:rsidRPr="00EA24D4">
        <w:t xml:space="preserve">javnobilježnički ovjerovljen popis imovine </w:t>
      </w:r>
      <w:r>
        <w:t>i obveza na propisanom obrascu.</w:t>
      </w:r>
    </w:p>
    <w:p w:rsidRDefault="00D660DD" w:rsidP="00D660DD" w:rsidR="00D660DD">
      <w:pPr>
        <w:ind w:firstLine="720"/>
        <w:jc w:val="both"/>
      </w:pPr>
    </w:p>
    <w:p w:rsidRDefault="00D660DD" w:rsidP="00D660DD" w:rsidR="00D660DD">
      <w:pPr>
        <w:pStyle w:val="Odlomakpopisa"/>
        <w:numPr>
          <w:ilvl w:val="0"/>
          <w:numId w:val="1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D660DD" w:rsidP="00D660DD" w:rsidR="00D660DD">
      <w:pPr>
        <w:pStyle w:val="Odlomakpopisa"/>
      </w:pPr>
    </w:p>
    <w:p w:rsidRDefault="00D660DD" w:rsidP="00D660DD" w:rsidR="00D660DD">
      <w:pPr>
        <w:pStyle w:val="Odlomakpopisa"/>
        <w:numPr>
          <w:ilvl w:val="0"/>
          <w:numId w:val="1"/>
        </w:numPr>
        <w:jc w:val="both"/>
      </w:pPr>
      <w:r>
        <w:t>UPOZORENJE:</w:t>
      </w:r>
    </w:p>
    <w:p w:rsidRDefault="00D660DD" w:rsidP="00D660DD" w:rsidR="00D660DD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>
        <w:t xml:space="preserve">ili 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660DD" w:rsidP="00D660DD" w:rsidR="00D660DD" w:rsidRPr="00A039F2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D660DD" w:rsidP="00D660DD" w:rsidR="00D660DD">
      <w:pPr>
        <w:jc w:val="center"/>
      </w:pPr>
    </w:p>
    <w:p w:rsidRDefault="00D660DD" w:rsidP="00D660DD" w:rsidR="00D660DD">
      <w:pPr>
        <w:jc w:val="center"/>
      </w:pPr>
      <w:r>
        <w:t>U Zagrebu, 9. prosinca 2015.</w:t>
      </w:r>
    </w:p>
    <w:p w:rsidRDefault="00D660DD" w:rsidP="00D660DD" w:rsidR="00D660DD">
      <w:pPr>
        <w:jc w:val="center"/>
      </w:pPr>
      <w:r>
        <w:t xml:space="preserve">                                                                                                      Viša sudska savjetnica:</w:t>
      </w:r>
    </w:p>
    <w:p w:rsidRDefault="00D660DD" w:rsidP="00D660DD" w:rsidR="00D660DD">
      <w:pPr>
        <w:jc w:val="right"/>
      </w:pPr>
      <w:r>
        <w:t xml:space="preserve">          Jelena Vučemilo Manojlovski </w:t>
      </w:r>
    </w:p>
    <w:p w:rsidRDefault="00D660DD" w:rsidP="00D660DD" w:rsidR="00D660DD">
      <w:pPr>
        <w:jc w:val="right"/>
      </w:pPr>
    </w:p>
    <w:p w:rsidRDefault="00D660DD" w:rsidP="00D660DD" w:rsidR="00D660DD">
      <w:pPr>
        <w:jc w:val="right"/>
      </w:pPr>
    </w:p>
    <w:p w:rsidRDefault="00D660DD" w:rsidP="00D660DD" w:rsidR="00D660DD">
      <w:pPr>
        <w:jc w:val="right"/>
      </w:pPr>
    </w:p>
    <w:p w:rsidRDefault="00D660DD" w:rsidP="00D660DD" w:rsidR="00D660DD">
      <w:pPr>
        <w:jc w:val="right"/>
      </w:pPr>
    </w:p>
    <w:p w:rsidRDefault="00563C7F" w:rsidP="00563C7F" w:rsidR="00563C7F">
      <w:r>
        <w:t>DNA:</w:t>
      </w:r>
    </w:p>
    <w:p w:rsidRDefault="00563C7F" w:rsidP="00563C7F" w:rsidR="00563C7F">
      <w:pPr>
        <w:pStyle w:val="Odlomakpopisa"/>
        <w:numPr>
          <w:ilvl w:val="0"/>
          <w:numId w:val="4"/>
        </w:numPr>
      </w:pPr>
      <w:r>
        <w:t>E-oglasna ploča 45 dana (+3 dana)</w:t>
      </w:r>
    </w:p>
    <w:p w:rsidRDefault="00563C7F" w:rsidP="00563C7F" w:rsidR="00563C7F">
      <w:pPr>
        <w:pStyle w:val="Odlomakpopisa"/>
        <w:numPr>
          <w:ilvl w:val="0"/>
          <w:numId w:val="4"/>
        </w:numPr>
      </w:pPr>
      <w:r>
        <w:t>spis</w:t>
      </w:r>
    </w:p>
    <w:p w:rsidRDefault="00563C7F" w:rsidP="00563C7F" w:rsidR="00563C7F"/>
    <w:p w:rsidRDefault="00D660DD" w:rsidP="00D660DD" w:rsidR="00D660DD"/>
    <w:p w:rsidRDefault="00D660DD" w:rsidP="00D660DD" w:rsidR="00D660DD"/>
    <w:p w:rsidRDefault="00D660DD" w:rsidP="00D660DD" w:rsidR="00D660DD"/>
    <w:p w:rsidRDefault="00D660DD" w:rsidP="00D660DD" w:rsidR="00D660DD"/>
    <w:p w:rsidRDefault="00D660DD" w:rsidP="00D660DD" w:rsidR="00D660DD"/>
    <w:p w:rsidRDefault="00D660DD" w:rsidP="00D660DD" w:rsidR="00D660DD"/>
    <w:p w:rsidRDefault="00D660DD" w:rsidP="00D660DD" w:rsidR="00D660DD"/>
    <w:p w:rsidRDefault="00D660DD" w:rsidP="00D660DD" w:rsidR="00D660DD"/>
    <w:p w:rsidRDefault="00D660DD" w:rsidP="00D660DD" w:rsidR="00D660DD"/>
    <w:p w:rsidRDefault="00D660DD" w:rsidP="00D660DD" w:rsidR="00D660DD"/>
    <w:p w:rsidRDefault="00D660DD" w:rsidP="00D660DD" w:rsidR="00D660DD"/>
    <w:p w:rsidRDefault="00F45B98" w:rsidR="00F45B98"/>
    <w:sectPr w:rsidSect="00ED6AA8" w:rsidR="00F45B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00CCF" w:rsidR="00667519">
      <w:r>
        <w:separator/>
      </w:r>
    </w:p>
  </w:endnote>
  <w:endnote w:id="0" w:type="continuationSeparator">
    <w:p w:rsidRDefault="00A00CCF" w:rsidR="006675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00CCF" w:rsidR="00667519">
      <w:r>
        <w:separator/>
      </w:r>
    </w:p>
  </w:footnote>
  <w:footnote w:id="0" w:type="continuationSeparator">
    <w:p w:rsidRDefault="00A00CCF" w:rsidR="0066751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6380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63C7F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6380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C7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63C7F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65095EC4"/>
    <w:multiLevelType w:val="hybridMultilevel"/>
    <w:tmpl w:val="D0E6BD04"/>
    <w:lvl w:tplc="893AEF2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1"/>
  </w:num>
  <w:num w:numId="4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60DD"/>
    <w:rsid w:val="00267074"/>
    <w:rsid w:val="00563C7F"/>
    <w:rsid w:val="00667519"/>
    <w:rsid w:val="006B3D2A"/>
    <w:rsid w:val="006F6380"/>
    <w:rsid w:val="00A00CCF"/>
    <w:rsid w:val="00B4769B"/>
    <w:rsid w:val="00D660DD"/>
    <w:rsid w:val="00F45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660DD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D660D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D660DD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D660DD"/>
  </w:style>
  <w:style w:styleId="Odlomakpopisa" w:type="paragraph">
    <w:name w:val="List Paragraph"/>
    <w:basedOn w:val="Normal"/>
    <w:uiPriority w:val="34"/>
    <w:qFormat/>
    <w:rsid w:val="00D660D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660D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660DD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00CC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00CC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00CC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00CC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00CC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660DD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D660D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D660DD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D660DD"/>
  </w:style>
  <w:style w:styleId="Odlomakpopisa" w:type="paragraph">
    <w:name w:val="List Paragraph"/>
    <w:basedOn w:val="Normal"/>
    <w:uiPriority w:val="34"/>
    <w:qFormat/>
    <w:rsid w:val="00D660D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660D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660DD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00CC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00CC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00CC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00CC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00CC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75834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43151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prosinca 2015.</izvorni_sadrzaj>
    <derivirana_varijabla naziv="DomainObject.DatumDonosenjaOdluke_1">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St-4405/2015-5</izvorni_sadrzaj>
    <derivirana_varijabla naziv="DomainObject.Oznaka_1">St-4405/2015-5</derivirana_varijabla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Vučemilo-Manojlovski</izvorni_sadrzaj>
    <derivirana_varijabla naziv="DomainObject.DonositeljOdluke.Prezime_1">Vučemilo-Manojlovski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4405</izvorni_sadrzaj>
    <derivirana_varijabla naziv="DomainObject.Predmet.Broj_1">4405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St-4405/2015</izvorni_sadrzaj>
    <derivirana_varijabla naziv="DomainObject.Predmet.OznakaBroj_1">St-4405/2015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EKO-SELO I BOTANIČKI VRT BUBAMARA GUSAKOVEC</izvorni_sadrzaj>
    <derivirana_varijabla naziv="DomainObject.Predmet.ProtustrankaFormated_1">  EKO-SELO I BOTANIČKI VRT BUBAMARA GUSAKOVEC</derivirana_varijabla>
  </DomainObject.Predmet.ProtustrankaFormated>
  <DomainObject.Predmet.ProtustrankaFormatedOIB>
    <izvorni_sadrzaj>  EKO-SELO I BOTANIČKI VRT BUBAMARA GUSAKOVEC, OIB 14064976214</izvorni_sadrzaj>
    <derivirana_varijabla naziv="DomainObject.Predmet.ProtustrankaFormatedOIB_1">  EKO-SELO I BOTANIČKI VRT BUBAMARA GUSAKOVEC, OIB 14064976214</derivirana_varijabla>
  </DomainObject.Predmet.ProtustrankaFormatedOIB>
  <DomainObject.Predmet.ProtustrankaFormatedWithAdress>
    <izvorni_sadrzaj> EKO-SELO I BOTANIČKI VRT BUBAMARA GUSAKOVEC, Gusakovec 71 A, 49245 Gusakovec</izvorni_sadrzaj>
    <derivirana_varijabla naziv="DomainObject.Predmet.ProtustrankaFormatedWithAdress_1"> EKO-SELO I BOTANIČKI VRT BUBAMARA GUSAKOVEC, Gusakovec 71 A, 49245 Gusakovec</derivirana_varijabla>
  </DomainObject.Predmet.ProtustrankaFormatedWithAdress>
  <DomainObject.Predmet.ProtustrankaFormatedWithAdressOIB>
    <izvorni_sadrzaj> EKO-SELO I BOTANIČKI VRT BUBAMARA GUSAKOVEC, OIB 14064976214, Gusakovec 71 A, 49245 Gusakovec</izvorni_sadrzaj>
    <derivirana_varijabla naziv="DomainObject.Predmet.ProtustrankaFormatedWithAdressOIB_1"> EKO-SELO I BOTANIČKI VRT BUBAMARA GUSAKOVEC, OIB 14064976214, Gusakovec 71 A, 49245 Gusakovec</derivirana_varijabla>
  </DomainObject.Predmet.ProtustrankaFormatedWithAdressOIB>
  <DomainObject.Predmet.ProtustrankaWithAdress>
    <izvorni_sadrzaj>EKO-SELO I BOTANIČKI VRT BUBAMARA GUSAKOVEC Gusakovec 71 A, 49245 Gusakovec</izvorni_sadrzaj>
    <derivirana_varijabla naziv="DomainObject.Predmet.ProtustrankaWithAdress_1">EKO-SELO I BOTANIČKI VRT BUBAMARA GUSAKOVEC Gusakovec 71 A, 49245 Gusakovec</derivirana_varijabla>
  </DomainObject.Predmet.ProtustrankaWithAdress>
  <DomainObject.Predmet.ProtustrankaWithAdressOIB>
    <izvorni_sadrzaj>EKO-SELO I BOTANIČKI VRT BUBAMARA GUSAKOVEC, OIB 14064976214, Gusakovec 71 A, 49245 Gusakovec</izvorni_sadrzaj>
    <derivirana_varijabla naziv="DomainObject.Predmet.ProtustrankaWithAdressOIB_1">EKO-SELO I BOTANIČKI VRT BUBAMARA GUSAKOVEC, OIB 14064976214, Gusakovec 71 A, 49245 Gusakovec</derivirana_varijabla>
  </DomainObject.Predmet.ProtustrankaWithAdressOIB>
  <DomainObject.Predmet.ProtustrankaNazivFormated>
    <izvorni_sadrzaj>EKO-SELO I BOTANIČKI VRT BUBAMARA GUSAKOVEC</izvorni_sadrzaj>
    <derivirana_varijabla naziv="DomainObject.Predmet.ProtustrankaNazivFormated_1">EKO-SELO I BOTANIČKI VRT BUBAMARA GUSAKOVEC</derivirana_varijabla>
  </DomainObject.Predmet.ProtustrankaNazivFormated>
  <DomainObject.Predmet.ProtustrankaNazivFormatedOIB>
    <izvorni_sadrzaj>EKO-SELO I BOTANIČKI VRT BUBAMARA GUSAKOVEC, OIB 14064976214</izvorni_sadrzaj>
    <derivirana_varijabla naziv="DomainObject.Predmet.ProtustrankaNazivFormatedOIB_1">EKO-SELO I BOTANIČKI VRT BUBAMARA GUSAKOVEC, OIB 14064976214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60.St - J. Vučemilo Manojlovski</izvorni_sadrzaj>
    <derivirana_varijabla naziv="DomainObject.Predmet.Referada.Naziv_1">60.St - J. Vučemilo Manojlovski</derivirana_varijabla>
  </DomainObject.Predmet.Referada.Naziv>
  <DomainObject.Predmet.Referada.Oznaka>
    <izvorni_sadrzaj>60.St</izvorni_sadrzaj>
    <derivirana_varijabla naziv="DomainObject.Predmet.Referada.Oznaka_1">60.St</derivirana_varijabla>
  </DomainObject.Predmet.Referada.Oznaka>
  <DomainObject.Predmet.Referada.Prostorija.Naziv>
    <izvorni_sadrzaj>Soba DZ III 67</izvorni_sadrzaj>
    <derivirana_varijabla naziv="DomainObject.Predmet.Referada.Prostorija.Naziv_1">Soba DZ III 67</derivirana_varijabla>
  </DomainObject.Predmet.Referada.Prostorija.Naziv>
  <DomainObject.Predmet.Referada.Prostorija.Oznaka>
    <izvorni_sadrzaj>DZ III 67</izvorni_sadrzaj>
    <derivirana_varijabla naziv="DomainObject.Predmet.Referada.Prostorija.Oznaka_1">DZ III 67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Jelena Vučemilo-Manojlovski</izvorni_sadrzaj>
    <derivirana_varijabla naziv="DomainObject.Predmet.Referada.Sudac_1">Jelena Vučemilo-Manojlovski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60.St - J. Vučemilo Manojlovski</izvorni_sadrzaj>
    <derivirana_varijabla naziv="DomainObject.Predmet.TrenutnaLokacijaSpisa.Naziv_1">60.St - J. Vučemilo Manojlovski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Kovač</izvorni_sadrzaj>
    <derivirana_varijabla naziv="DomainObject.Predmet.Zapisnicar_1">Maja Kovač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EKO-SELO I BOTANIČKI VRT BUBAMARA GUSAKOVEC</item>
    </izvorni_sadrzaj>
    <derivirana_varijabla naziv="DomainObject.Predmet.ProtuStrankaListFormated_1">
      <item>EKO-SELO I BOTANIČKI VRT BUBAMARA GUSAKOVEC</item>
    </derivirana_varijabla>
  </DomainObject.Predmet.ProtuStrankaListFormated>
  <DomainObject.Predmet.ProtuStrankaListFormatedOIB>
    <izvorni_sadrzaj>
      <item>EKO-SELO I BOTANIČKI VRT BUBAMARA GUSAKOVEC, OIB 14064976214</item>
    </izvorni_sadrzaj>
    <derivirana_varijabla naziv="DomainObject.Predmet.ProtuStrankaListFormatedOIB_1">
      <item>EKO-SELO I BOTANIČKI VRT BUBAMARA GUSAKOVEC, OIB 14064976214</item>
    </derivirana_varijabla>
  </DomainObject.Predmet.ProtuStrankaListFormatedOIB>
  <DomainObject.Predmet.ProtuStrankaListFormatedWithAdress>
    <izvorni_sadrzaj>
      <item>EKO-SELO I BOTANIČKI VRT BUBAMARA GUSAKOVEC, Gusakovec 71 A, 49245 Gusakovec</item>
    </izvorni_sadrzaj>
    <derivirana_varijabla naziv="DomainObject.Predmet.ProtuStrankaListFormatedWithAdress_1">
      <item>EKO-SELO I BOTANIČKI VRT BUBAMARA GUSAKOVEC, Gusakovec 71 A, 49245 Gusakovec</item>
    </derivirana_varijabla>
  </DomainObject.Predmet.ProtuStrankaListFormatedWithAdress>
  <DomainObject.Predmet.ProtuStrankaListFormatedWithAdressOIB>
    <izvorni_sadrzaj>
      <item>EKO-SELO I BOTANIČKI VRT BUBAMARA GUSAKOVEC, OIB 14064976214, Gusakovec 71 A, 49245 Gusakovec</item>
    </izvorni_sadrzaj>
    <derivirana_varijabla naziv="DomainObject.Predmet.ProtuStrankaListFormatedWithAdressOIB_1">
      <item>EKO-SELO I BOTANIČKI VRT BUBAMARA GUSAKOVEC, OIB 14064976214, Gusakovec 71 A, 49245 Gusakovec</item>
    </derivirana_varijabla>
  </DomainObject.Predmet.ProtuStrankaListFormatedWithAdressOIB>
  <DomainObject.Predmet.ProtuStrankaListNazivFormated>
    <izvorni_sadrzaj>
      <item>EKO-SELO I BOTANIČKI VRT BUBAMARA GUSAKOVEC</item>
    </izvorni_sadrzaj>
    <derivirana_varijabla naziv="DomainObject.Predmet.ProtuStrankaListNazivFormated_1">
      <item>EKO-SELO I BOTANIČKI VRT BUBAMARA GUSAKOVEC</item>
    </derivirana_varijabla>
  </DomainObject.Predmet.ProtuStrankaListNazivFormated>
  <DomainObject.Predmet.ProtuStrankaListNazivFormatedOIB>
    <izvorni_sadrzaj>
      <item>EKO-SELO I BOTANIČKI VRT BUBAMARA GUSAKOVEC, OIB 14064976214</item>
    </izvorni_sadrzaj>
    <derivirana_varijabla naziv="DomainObject.Predmet.ProtuStrankaListNazivFormatedOIB_1">
      <item>EKO-SELO I BOTANIČKI VRT BUBAMARA GUSAKOVEC, OIB 14064976214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prosinca 2015.</izvorni_sadrzaj>
    <derivirana_varijabla naziv="DomainObject.Datum_1">10. prosinca 2015.</derivirana_varijabla>
  </DomainObject.Datum>
  <DomainObject.PoslovniBrojDokumenta>
    <izvorni_sadrzaj>St-4405/2015-5</izvorni_sadrzaj>
    <derivirana_varijabla naziv="DomainObject.PoslovniBrojDokumenta_1">St-4405/2015-5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EKO-SELO I BOTANIČKI VRT BUBAMARA GUSAKOVEC</izvorni_sadrzaj>
    <derivirana_varijabla naziv="DomainObject.Predmet.ProtustrankaIDrugi_1">EKO-SELO I BOTANIČKI VRT BUBAMARA GUSAKOVEC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EKO-SELO I BOTANIČKI VRT BUBAMARA GUSAKOVEC, OIB 14064976214, Gusakovec 71 A, 49245 Gusakovec</izvorni_sadrzaj>
    <derivirana_varijabla naziv="DomainObject.Predmet.ProtustrankaIDrugiAdressOIB_1">EKO-SELO I BOTANIČKI VRT BUBAMARA GUSAKOVEC, OIB 14064976214, Gusakovec 71 A, 49245 Gusakovec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EKO-SELO I BOTANIČKI VRT BUBAMARA GUSAKOVEC</item>
    </izvorni_sadrzaj>
    <derivirana_varijabla naziv="DomainObject.Predmet.SudioniciListNaziv_1">
      <item>FINA Regionalni centar Zagreb</item>
      <item>EKO-SELO I BOTANIČKI VRT BUBAMARA GUSAKOVEC</item>
    </derivirana_varijabla>
  </DomainObject.Predmet.SudioniciListNaziv>
  <DomainObject.Predmet.SudioniciListAdressOIB>
    <izvorni_sadrzaj>
      <item>FINA Regionalni centar Zagreb, OIB 85821130368, Trg svibanjskih žrtava 1995. 1,10000 Zagreb</item>
      <item>EKO-SELO I BOTANIČKI VRT BUBAMARA GUSAKOVEC, OIB 14064976214, Gusakovec 71 A,49245 Gusakovec</item>
    </izvorni_sadrzaj>
    <derivirana_varijabla naziv="DomainObject.Predmet.SudioniciListAdressOIB_1">
      <item>FINA Regionalni centar Zagreb, OIB 85821130368, Trg svibanjskih žrtava 1995. 1,10000 Zagreb</item>
      <item>EKO-SELO I BOTANIČKI VRT BUBAMARA GUSAKOVEC, OIB 14064976214, Gusakovec 71 A,49245 Gusakovec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14064976214</item>
    </izvorni_sadrzaj>
    <derivirana_varijabla naziv="DomainObject.Predmet.SudioniciListNazivOIB_1">
      <item>, OIB 85821130368</item>
      <item>, OIB 14064976214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249</properties:Words>
  <properties:Characters>1367</properties:Characters>
  <properties:Lines>62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2015-12-09T08:34:00Z</dcterms:created>
  <dc:creator>Jelena Vučemilo Manojlovski</dc:creator>
  <cp:lastModifiedBy>Maja Kovač</cp:lastModifiedBy>
  <dcterms:modified xmlns:xsi="http://www.w3.org/2001/XMLSchema-instance" xsi:type="dcterms:W3CDTF">2015-12-10T10:04:00Z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St-4405/2015-5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