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eb59" w14:paraId="d4aeb59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BC0731">
        <w:rPr>
          <w:b/>
        </w:rPr>
        <w:t>643</w:t>
      </w:r>
      <w:r w:rsidR="00B40908">
        <w:rPr>
          <w:b/>
        </w:rPr>
        <w:t>/201</w:t>
      </w:r>
      <w:r w:rsidR="00BC0731">
        <w:rPr>
          <w:b/>
        </w:rPr>
        <w:t>1</w:t>
      </w:r>
      <w:r w:rsidR="00B40908">
        <w:rPr>
          <w:b/>
        </w:rPr>
        <w:t>-</w:t>
      </w:r>
      <w:r w:rsidR="00BC0731">
        <w:rPr>
          <w:b/>
        </w:rPr>
        <w:t>62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1F5C07" w:rsidRPr="001F5C07">
        <w:t xml:space="preserve"> HERBST d.o.o. za trgovinu na veliko i malo, proizvodnju, obrt, promet, ugostiteljstvo, uvoz-izvoz, </w:t>
      </w:r>
      <w:r w:rsidR="001F5C07">
        <w:t xml:space="preserve">"u stečaju", </w:t>
      </w:r>
      <w:r w:rsidR="001F5C07" w:rsidRPr="001F5C07">
        <w:t xml:space="preserve">skraćena tvrtka: HERBST d.o.o. </w:t>
      </w:r>
      <w:r w:rsidR="001F5C07">
        <w:t>"</w:t>
      </w:r>
      <w:r w:rsidR="001F5C07" w:rsidRPr="001F5C07">
        <w:t>u stečaju</w:t>
      </w:r>
      <w:r w:rsidR="001F5C07">
        <w:t>"</w:t>
      </w:r>
      <w:r w:rsidR="001F5C07" w:rsidRPr="001F5C07">
        <w:t>, Slavonski Brod, Zagrebačka 53, OIB 49202951479</w:t>
      </w:r>
      <w:r w:rsidR="00FA3B1D">
        <w:t xml:space="preserve">, dana </w:t>
      </w:r>
      <w:r w:rsidR="009268DD">
        <w:t>08. srpnja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B078D1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1F5C07" w:rsidRPr="001F5C07">
        <w:t>Milan</w:t>
      </w:r>
      <w:r w:rsidR="001F5C07">
        <w:t>u</w:t>
      </w:r>
      <w:r w:rsidR="001F5C07" w:rsidRPr="001F5C07">
        <w:t xml:space="preserve"> Stanić </w:t>
      </w:r>
      <w:proofErr w:type="spellStart"/>
      <w:r w:rsidR="001F5C07" w:rsidRPr="001F5C07">
        <w:t>dipl.ecc</w:t>
      </w:r>
      <w:proofErr w:type="spellEnd"/>
      <w:r w:rsidR="001F5C07" w:rsidRPr="001F5C07">
        <w:t>. iz Slavonskog Broda, Vinogradska cesta 78</w:t>
      </w:r>
      <w:r w:rsidR="00D17B4E">
        <w:t>,</w:t>
      </w:r>
      <w:r w:rsidR="001F5C07">
        <w:t xml:space="preserve"> OIB </w:t>
      </w:r>
      <w:r w:rsidR="001F5C07" w:rsidRPr="001F5C07">
        <w:t>01567983373</w:t>
      </w:r>
      <w:r w:rsidR="001F5C07">
        <w:t xml:space="preserve">, </w:t>
      </w:r>
      <w:r w:rsidR="00702BF7">
        <w:t xml:space="preserve">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Pr="00B40908">
        <w:t xml:space="preserve">izvješće </w:t>
      </w:r>
      <w:r w:rsidR="00B078D1">
        <w:t>o</w:t>
      </w:r>
      <w:r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Pr="00B40908">
        <w:t xml:space="preserve"> nad stečajnim dužnikom </w:t>
      </w:r>
      <w:r w:rsidR="001F5C07" w:rsidRPr="001F5C07">
        <w:t>HERBST d.o.o. za trgovinu na veliko i malo, proizvodnju, obrt, promet, ugostiteljstvo, uvoz-izvoz, "u stečaju", skraćena tvrtka: HERBST d.o.o. "u stečaju", Slavonski Brod, Zagrebačka 53, OIB 49202951479</w:t>
      </w:r>
      <w:r w:rsidR="006C6FB4">
        <w:t>,</w:t>
      </w:r>
      <w:r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9268DD">
        <w:t>08. srpnja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9268DD" w:rsidP="00A457F5" w:rsidR="009268DD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</w:t>
      </w:r>
      <w:r w:rsidR="006A4AB0">
        <w:t xml:space="preserve"> </w:t>
      </w:r>
      <w:r w:rsidR="00751468">
        <w:t>Stečajna sutkinja</w:t>
      </w:r>
    </w:p>
    <w:p w:rsidRDefault="00A457F5" w:rsidP="001F5C07" w:rsidR="007F70F9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8C5920">
        <w:t xml:space="preserve"> </w:t>
      </w:r>
      <w:r w:rsidR="001F5C07">
        <w:t xml:space="preserve">   </w:t>
      </w:r>
      <w:r w:rsidR="007F70F9">
        <w:t xml:space="preserve"> </w:t>
      </w:r>
      <w:r w:rsidRPr="00A457F5">
        <w:t>Mirna Vujčić</w:t>
      </w:r>
      <w:r w:rsidR="00BC4257">
        <w:t xml:space="preserve"> </w:t>
      </w:r>
    </w:p>
    <w:p w:rsidRDefault="00ED3224" w:rsidP="007F70F9" w:rsidR="00ED3224">
      <w:pPr>
        <w:ind w:firstLine="720" w:left="3600"/>
        <w:jc w:val="both"/>
      </w:pPr>
      <w:r>
        <w:t xml:space="preserve">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6C6FB4" w:rsidP="00A457F5" w:rsidR="006C6FB4">
      <w:pPr>
        <w:jc w:val="both"/>
      </w:pPr>
    </w:p>
    <w:p w:rsidRDefault="001F5C07" w:rsidP="00A457F5" w:rsidR="001F5C07">
      <w:pPr>
        <w:jc w:val="both"/>
      </w:pPr>
    </w:p>
    <w:p w:rsidRDefault="001F5C07" w:rsidP="00A457F5" w:rsidR="001F5C07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D42" w:rsidR="00D77D42">
      <w:r>
        <w:separator/>
      </w:r>
    </w:p>
  </w:endnote>
  <w:endnote w:id="0" w:type="continuationSeparator">
    <w:p w:rsidRDefault="00D77D42" w:rsidR="00D77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D42" w:rsidR="00D77D42">
      <w:r>
        <w:separator/>
      </w:r>
    </w:p>
  </w:footnote>
  <w:footnote w:id="0" w:type="continuationSeparator">
    <w:p w:rsidRDefault="00D77D42" w:rsidR="00D77D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C0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43C33"/>
    <w:rsid w:val="00096416"/>
    <w:rsid w:val="000C66C2"/>
    <w:rsid w:val="000D154C"/>
    <w:rsid w:val="0010129E"/>
    <w:rsid w:val="00121764"/>
    <w:rsid w:val="0012631B"/>
    <w:rsid w:val="001A72C0"/>
    <w:rsid w:val="001E7A59"/>
    <w:rsid w:val="001F5C07"/>
    <w:rsid w:val="002758DC"/>
    <w:rsid w:val="002A6275"/>
    <w:rsid w:val="002F7E19"/>
    <w:rsid w:val="003421AA"/>
    <w:rsid w:val="00357202"/>
    <w:rsid w:val="003739C0"/>
    <w:rsid w:val="003835F8"/>
    <w:rsid w:val="003A03C2"/>
    <w:rsid w:val="003B2F2D"/>
    <w:rsid w:val="004054A7"/>
    <w:rsid w:val="00417FA4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A6BE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7F70F9"/>
    <w:rsid w:val="00837923"/>
    <w:rsid w:val="00842AB1"/>
    <w:rsid w:val="00843FAD"/>
    <w:rsid w:val="00871EEB"/>
    <w:rsid w:val="008A1631"/>
    <w:rsid w:val="008C5920"/>
    <w:rsid w:val="008E2876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BC0731"/>
    <w:rsid w:val="00BC4257"/>
    <w:rsid w:val="00BD7189"/>
    <w:rsid w:val="00C04546"/>
    <w:rsid w:val="00C53F4A"/>
    <w:rsid w:val="00C57AF1"/>
    <w:rsid w:val="00C7458F"/>
    <w:rsid w:val="00C7482B"/>
    <w:rsid w:val="00C906F4"/>
    <w:rsid w:val="00CB2E98"/>
    <w:rsid w:val="00CD0BC0"/>
    <w:rsid w:val="00CE1FE3"/>
    <w:rsid w:val="00D17B4E"/>
    <w:rsid w:val="00D263A0"/>
    <w:rsid w:val="00D36C03"/>
    <w:rsid w:val="00D45D45"/>
    <w:rsid w:val="00D676BC"/>
    <w:rsid w:val="00D77D42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2B0B"/>
    <w:rsid w:val="00FA3AAF"/>
    <w:rsid w:val="00FA3B1D"/>
    <w:rsid w:val="00FB15C1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7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1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1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1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1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7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1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1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1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1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HERBST  d.o.o. SLAVONSKI BROD</izvorni_sadrzaj>
    <derivirana_varijabla naziv="DomainObject.Predmet.ProtustrankaFormated_1">  HERBST  d.o.o. SLAVONSKI BROD</derivirana_varijabla>
  </DomainObject.Predmet.ProtustrankaFormated>
  <DomainObject.Predmet.ProtustrankaFormatedOIB>
    <izvorni_sadrzaj>  HERBST  d.o.o. SLAVONSKI BROD, OIB 49202951479</izvorni_sadrzaj>
    <derivirana_varijabla naziv="DomainObject.Predmet.ProtustrankaFormatedOIB_1">  HERBST  d.o.o. SLAVONSKI BROD, OIB 49202951479</derivirana_varijabla>
  </DomainObject.Predmet.ProtustrankaFormatedOIB>
  <DomainObject.Predmet.ProtustrankaFormatedWithAdress>
    <izvorni_sadrzaj> HERBST  d.o.o. SLAVONSKI BROD, Zagrebačka 53, 35000 Slavonski Brod</izvorni_sadrzaj>
    <derivirana_varijabla naziv="DomainObject.Predmet.ProtustrankaFormatedWithAdress_1"> HERBST  d.o.o. SLAVONSKI BROD, Zagrebačka 53, 35000 Slavonski Brod</derivirana_varijabla>
  </DomainObject.Predmet.ProtustrankaFormatedWithAdress>
  <DomainObject.Predmet.ProtustrankaFormatedWithAdressOIB>
    <izvorni_sadrzaj> HERBST  d.o.o. SLAVONSKI BROD, OIB 49202951479, Zagrebačka 53, 35000 Slavonski Brod</izvorni_sadrzaj>
    <derivirana_varijabla naziv="DomainObject.Predmet.ProtustrankaFormatedWithAdressOIB_1"> HERBST  d.o.o. SLAVONSKI BROD, OIB 49202951479, Zagrebačka 53, 35000 Slavonski Brod</derivirana_varijabla>
  </DomainObject.Predmet.ProtustrankaFormatedWithAdressOIB>
  <DomainObject.Predmet.ProtustrankaWithAdress>
    <izvorni_sadrzaj>HERBST  d.o.o. SLAVONSKI BROD Zagrebačka 53, 35000 Slavonski Brod</izvorni_sadrzaj>
    <derivirana_varijabla naziv="DomainObject.Predmet.ProtustrankaWithAdress_1">HERBST  d.o.o. SLAVONSKI BROD Zagrebačka 53, 35000 Slavonski Brod</derivirana_varijabla>
  </DomainObject.Predmet.ProtustrankaWithAdress>
  <DomainObject.Predmet.ProtustrankaWithAdressOIB>
    <izvorni_sadrzaj>HERBST  d.o.o. SLAVONSKI BROD, OIB 49202951479, Zagrebačka 53, 35000 Slavonski Brod</izvorni_sadrzaj>
    <derivirana_varijabla naziv="DomainObject.Predmet.ProtustrankaWithAdressOIB_1">HERBST  d.o.o. SLAVONSKI BROD, OIB 49202951479, Zagrebačka 53, 35000 Slavonski Brod</derivirana_varijabla>
  </DomainObject.Predmet.ProtustrankaWithAdressOIB>
  <DomainObject.Predmet.ProtustrankaNazivFormated>
    <izvorni_sadrzaj>HERBST  d.o.o. SLAVONSKI BROD</izvorni_sadrzaj>
    <derivirana_varijabla naziv="DomainObject.Predmet.ProtustrankaNazivFormated_1">HERBST  d.o.o. SLAVONSKI BROD</derivirana_varijabla>
  </DomainObject.Predmet.ProtustrankaNazivFormated>
  <DomainObject.Predmet.ProtustrankaNazivFormatedOIB>
    <izvorni_sadrzaj>HERBST  d.o.o. SLAVONSKI BROD, OIB 49202951479</izvorni_sadrzaj>
    <derivirana_varijabla naziv="DomainObject.Predmet.ProtustrankaNazivFormatedOIB_1">HERBST  d.o.o. SLAVONSKI BROD,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 d.o.o. SLAVONSKI BROD</item>
    </izvorni_sadrzaj>
    <derivirana_varijabla naziv="DomainObject.Predmet.ProtuStrankaListFormated_1">
      <item>HERBST  d.o.o. SLAVONSKI BROD</item>
    </derivirana_varijabla>
  </DomainObject.Predmet.ProtuStrankaListFormated>
  <DomainObject.Predmet.ProtuStrankaListFormatedOIB>
    <izvorni_sadrzaj>
      <item>HERBST  d.o.o. SLAVONSKI BROD, OIB 49202951479</item>
    </izvorni_sadrzaj>
    <derivirana_varijabla naziv="DomainObject.Predmet.ProtuStrankaListFormatedOIB_1">
      <item>HERBST  d.o.o. SLAVONSKI BROD, OIB 49202951479</item>
    </derivirana_varijabla>
  </DomainObject.Predmet.ProtuStrankaListFormatedOIB>
  <DomainObject.Predmet.ProtuStrankaListFormatedWithAdress>
    <izvorni_sadrzaj>
      <item>HERBST  d.o.o. SLAVONSKI BROD, Zagrebačka 53, 35000 Slavonski Brod</item>
    </izvorni_sadrzaj>
    <derivirana_varijabla naziv="DomainObject.Predmet.ProtuStrankaListFormatedWithAdress_1">
      <item>HERBST  d.o.o. SLAVONSKI BROD, Zagrebačka 53, 35000 Slavonski Brod</item>
    </derivirana_varijabla>
  </DomainObject.Predmet.ProtuStrankaListFormatedWithAdress>
  <DomainObject.Predmet.ProtuStrankaListFormatedWithAdressOIB>
    <izvorni_sadrzaj>
      <item>HERBST  d.o.o. SLAVONSKI BROD, OIB 49202951479, Zagrebačka 53, 35000 Slavonski Brod</item>
    </izvorni_sadrzaj>
    <derivirana_varijabla naziv="DomainObject.Predmet.ProtuStrankaListFormatedWithAdressOIB_1">
      <item>HERBST  d.o.o. SLAVONSKI BROD, OIB 49202951479, Zagrebačka 53, 35000 Slavonski Brod</item>
    </derivirana_varijabla>
  </DomainObject.Predmet.ProtuStrankaListFormatedWithAdressOIB>
  <DomainObject.Predmet.ProtuStrankaListNazivFormated>
    <izvorni_sadrzaj>
      <item>HERBST  d.o.o. SLAVONSKI BROD</item>
    </izvorni_sadrzaj>
    <derivirana_varijabla naziv="DomainObject.Predmet.ProtuStrankaListNazivFormated_1">
      <item>HERBST  d.o.o. SLAVONSKI BROD</item>
    </derivirana_varijabla>
  </DomainObject.Predmet.ProtuStrankaListNazivFormated>
  <DomainObject.Predmet.ProtuStrankaListNazivFormatedOIB>
    <izvorni_sadrzaj>
      <item>HERBST  d.o.o. SLAVONSKI BROD, OIB 49202951479</item>
    </izvorni_sadrzaj>
    <derivirana_varijabla naziv="DomainObject.Predmet.ProtuStrankaListNazivFormatedOIB_1">
      <item>HERBST  d.o.o. SLAVONSKI BROD,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 d.o.o. SLAVONSKI BROD</izvorni_sadrzaj>
    <derivirana_varijabla naziv="DomainObject.Predmet.ProtustrankaIDrugi_1">HERBST  d.o.o. SLAVONSKI BROD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 d.o.o. SLAVONSKI BROD, OIB 49202951479, Zagrebačka 53, 35000 Slavonski Brod</izvorni_sadrzaj>
    <derivirana_varijabla naziv="DomainObject.Predmet.ProtustrankaIDrugiAdressOIB_1">HERBST  d.o.o. SLAVONSKI BROD,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 d.o.o. SLAVONSKI BROD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izvorni_sadrzaj>
    <derivirana_varijabla naziv="DomainObject.Predmet.SudioniciListNaziv_1">
      <item>HERBST  d.o.o. SLAVONSKI BROD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</derivirana_varijabla>
  </DomainObject.Predmet.SudioniciListNaziv>
  <DomainObject.Predmet.SudioniciListAdressOIB>
    <izvorni_sadrzaj>
      <item>HERBST  d.o.o. SLAVONSKI BROD,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izvorni_sadrzaj>
    <derivirana_varijabla naziv="DomainObject.Predmet.SudioniciListAdressOIB_1">
      <item>HERBST  d.o.o. SLAVONSKI BROD,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1344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2016-07-08T12:16:00Z</dcterms:created>
  <dc:creator>zbiondic</dc:creator>
  <cp:lastModifiedBy>wsadmin</cp:lastModifiedBy>
  <cp:lastPrinted>2016-07-08T12:19:00Z</cp:lastPrinted>
  <dcterms:modified xmlns:xsi="http://www.w3.org/2001/XMLSchema-instance" xsi:type="dcterms:W3CDTF">2016-07-08T12:23:00Z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