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d3b5" w14:paraId="02ed3b5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8B6290" w:rsidRPr="008B6290">
        <w:rPr>
          <w:b/>
          <w:sz w:val="24"/>
        </w:rPr>
        <w:t>VETERINARSKA AMBULANTA SILVA d.o.o.</w:t>
      </w:r>
      <w:r w:rsidRPr="003D5956">
        <w:rPr>
          <w:b/>
          <w:sz w:val="24"/>
        </w:rPr>
        <w:t xml:space="preserve">, </w:t>
      </w:r>
      <w:proofErr w:type="spellStart"/>
      <w:r w:rsidR="008B6290" w:rsidRPr="008B6290">
        <w:rPr>
          <w:b/>
          <w:sz w:val="24"/>
        </w:rPr>
        <w:t>Drenovci</w:t>
      </w:r>
      <w:proofErr w:type="spellEnd"/>
      <w:r w:rsidRPr="003D5956">
        <w:rPr>
          <w:b/>
          <w:sz w:val="24"/>
        </w:rPr>
        <w:t xml:space="preserve">, </w:t>
      </w:r>
      <w:r w:rsidR="008B6290" w:rsidRPr="008B6290">
        <w:rPr>
          <w:b/>
          <w:sz w:val="24"/>
        </w:rPr>
        <w:t>Vladimira Nazora 20</w:t>
      </w:r>
      <w:r w:rsidRPr="003D5956">
        <w:rPr>
          <w:b/>
          <w:sz w:val="24"/>
        </w:rPr>
        <w:t xml:space="preserve">, MBS: </w:t>
      </w:r>
      <w:r w:rsidR="008B6290" w:rsidRPr="008B6290">
        <w:rPr>
          <w:b/>
          <w:sz w:val="24"/>
        </w:rPr>
        <w:t>030104552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8B6290" w:rsidRPr="008B6290">
        <w:rPr>
          <w:b/>
          <w:sz w:val="24"/>
        </w:rPr>
        <w:t>81215794889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8B6290" w:rsidRPr="008B6290">
        <w:rPr>
          <w:b/>
        </w:rPr>
        <w:t xml:space="preserve">Ruža </w:t>
      </w:r>
      <w:proofErr w:type="spellStart"/>
      <w:r w:rsidR="008B6290" w:rsidRPr="008B6290">
        <w:rPr>
          <w:b/>
        </w:rPr>
        <w:t>Jonjić</w:t>
      </w:r>
      <w:proofErr w:type="spellEnd"/>
      <w:r w:rsidR="008B6290" w:rsidRPr="008B6290">
        <w:rPr>
          <w:b/>
        </w:rPr>
        <w:t>-Pejić, OIB: 21444416677</w:t>
      </w:r>
      <w:r w:rsidRPr="00754992">
        <w:rPr>
          <w:b/>
        </w:rPr>
        <w:t xml:space="preserve">, </w:t>
      </w:r>
      <w:proofErr w:type="spellStart"/>
      <w:r w:rsidR="008B6290" w:rsidRPr="008B6290">
        <w:rPr>
          <w:b/>
        </w:rPr>
        <w:t>Račinovci</w:t>
      </w:r>
      <w:proofErr w:type="spellEnd"/>
      <w:r w:rsidR="008B6290" w:rsidRPr="008B6290">
        <w:rPr>
          <w:b/>
        </w:rPr>
        <w:t>, Braće Radića 17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8B6290">
        <w:rPr>
          <w:b/>
        </w:rPr>
        <w:t xml:space="preserve">VETERINARSKA AMBULANTA SILVA d.o.o., </w:t>
      </w:r>
      <w:proofErr w:type="spellStart"/>
      <w:r w:rsidR="008B6290">
        <w:rPr>
          <w:b/>
        </w:rPr>
        <w:t>Drenovci</w:t>
      </w:r>
      <w:proofErr w:type="spellEnd"/>
      <w:r w:rsidR="008B6290">
        <w:rPr>
          <w:b/>
        </w:rPr>
        <w:t>, Vladimira Nazora 20, MBS: 030104552</w:t>
      </w:r>
      <w:r w:rsidR="008B6290">
        <w:t xml:space="preserve">, </w:t>
      </w:r>
      <w:r w:rsidR="008B6290">
        <w:rPr>
          <w:b/>
        </w:rPr>
        <w:t>OIB: 81215794889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  <w:r w:rsidR="00C61245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C61245">
        <w:rPr>
          <w:b/>
        </w:rPr>
        <w:t xml:space="preserve">Ruža </w:t>
      </w:r>
      <w:proofErr w:type="spellStart"/>
      <w:r w:rsidR="00C61245">
        <w:rPr>
          <w:b/>
        </w:rPr>
        <w:t>Jonjić</w:t>
      </w:r>
      <w:proofErr w:type="spellEnd"/>
      <w:r w:rsidR="00C61245">
        <w:rPr>
          <w:b/>
        </w:rPr>
        <w:t xml:space="preserve">-Pejić, </w:t>
      </w:r>
      <w:proofErr w:type="spellStart"/>
      <w:r w:rsidR="00C61245">
        <w:rPr>
          <w:b/>
        </w:rPr>
        <w:t>Račinovci</w:t>
      </w:r>
      <w:proofErr w:type="spellEnd"/>
      <w:r w:rsidR="00C61245">
        <w:rPr>
          <w:b/>
        </w:rPr>
        <w:t>, Braće Radića 17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C61245">
        <w:rPr>
          <w:b/>
        </w:rPr>
        <w:t xml:space="preserve">Ruža </w:t>
      </w:r>
      <w:proofErr w:type="spellStart"/>
      <w:r w:rsidR="00C61245">
        <w:rPr>
          <w:b/>
        </w:rPr>
        <w:t>Jonjić</w:t>
      </w:r>
      <w:proofErr w:type="spellEnd"/>
      <w:r w:rsidR="00C61245">
        <w:rPr>
          <w:b/>
        </w:rPr>
        <w:t xml:space="preserve">-Pejić, </w:t>
      </w:r>
      <w:proofErr w:type="spellStart"/>
      <w:r w:rsidR="00C61245">
        <w:rPr>
          <w:b/>
        </w:rPr>
        <w:t>Račinovci</w:t>
      </w:r>
      <w:proofErr w:type="spellEnd"/>
      <w:r w:rsidR="00C61245">
        <w:rPr>
          <w:b/>
        </w:rPr>
        <w:t>, Braće Radića 17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C61245">
        <w:rPr>
          <w:b/>
        </w:rPr>
        <w:t xml:space="preserve">Ruža </w:t>
      </w:r>
      <w:proofErr w:type="spellStart"/>
      <w:r w:rsidR="00C61245">
        <w:rPr>
          <w:b/>
        </w:rPr>
        <w:t>Jonjić</w:t>
      </w:r>
      <w:proofErr w:type="spellEnd"/>
      <w:r w:rsidR="00C61245">
        <w:rPr>
          <w:b/>
        </w:rPr>
        <w:t xml:space="preserve">-Pejić, </w:t>
      </w:r>
      <w:proofErr w:type="spellStart"/>
      <w:r w:rsidR="00C61245">
        <w:rPr>
          <w:b/>
        </w:rPr>
        <w:t>Račinovci</w:t>
      </w:r>
      <w:proofErr w:type="spellEnd"/>
      <w:r w:rsidR="00C61245">
        <w:rPr>
          <w:b/>
        </w:rPr>
        <w:t>, Braće Radića 17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C61245">
        <w:rPr>
          <w:b/>
        </w:rPr>
        <w:t xml:space="preserve">Ruža </w:t>
      </w:r>
      <w:proofErr w:type="spellStart"/>
      <w:r w:rsidR="00C61245">
        <w:rPr>
          <w:b/>
        </w:rPr>
        <w:t>Jonjić</w:t>
      </w:r>
      <w:proofErr w:type="spellEnd"/>
      <w:r w:rsidR="00C61245">
        <w:rPr>
          <w:b/>
        </w:rPr>
        <w:t xml:space="preserve">-Pejić, </w:t>
      </w:r>
      <w:proofErr w:type="spellStart"/>
      <w:r w:rsidR="00C61245">
        <w:rPr>
          <w:b/>
        </w:rPr>
        <w:t>Račinovci</w:t>
      </w:r>
      <w:proofErr w:type="spellEnd"/>
      <w:r w:rsidR="00C61245">
        <w:rPr>
          <w:b/>
        </w:rPr>
        <w:t>, Braće Radića 17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C61245" w:rsidRPr="00C61245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C61245" w:rsidRPr="00C61245">
        <w:t xml:space="preserve">Ruža </w:t>
      </w:r>
      <w:proofErr w:type="spellStart"/>
      <w:r w:rsidR="00C61245" w:rsidRPr="00C61245">
        <w:t>Jonjić</w:t>
      </w:r>
      <w:proofErr w:type="spellEnd"/>
      <w:r w:rsidR="00C61245" w:rsidRPr="00C61245">
        <w:t xml:space="preserve">-Pejić, </w:t>
      </w:r>
      <w:proofErr w:type="spellStart"/>
      <w:r w:rsidR="00C61245" w:rsidRPr="00C61245">
        <w:t>Račinovci</w:t>
      </w:r>
      <w:proofErr w:type="spellEnd"/>
      <w:r w:rsidR="00C61245" w:rsidRPr="00C61245">
        <w:t>, Braće Radića 17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4E" w:rsidR="00D7484E">
      <w:r>
        <w:separator/>
      </w:r>
    </w:p>
  </w:endnote>
  <w:endnote w:id="0" w:type="continuationSeparator">
    <w:p w:rsidRDefault="00D7484E" w:rsidR="00D7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4E" w:rsidR="00D7484E">
      <w:r>
        <w:separator/>
      </w:r>
    </w:p>
  </w:footnote>
  <w:footnote w:id="0" w:type="continuationSeparator">
    <w:p w:rsidRDefault="00D7484E" w:rsidR="00D7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4E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F5059">
      <w:t>6 St-212</w:t>
    </w:r>
    <w:r w:rsidR="0035745F">
      <w:t>3</w:t>
    </w:r>
    <w:r w:rsidR="00AF5059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F5059">
      <w:t>212</w:t>
    </w:r>
    <w:r w:rsidR="0035745F">
      <w:t>3</w:t>
    </w:r>
    <w:r>
      <w:t>/16-3</w:t>
    </w:r>
  </w:p>
  <w:p w:rsidRDefault="00D7484E" w:rsidP="00546D11" w:rsidR="00546D11">
    <w:pPr>
      <w:jc w:val="right"/>
    </w:pPr>
  </w:p>
  <w:p w:rsidRDefault="00D7484E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5745F"/>
    <w:rsid w:val="003624F4"/>
    <w:rsid w:val="003876FA"/>
    <w:rsid w:val="003D5956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54133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B6290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A75CE"/>
    <w:rsid w:val="009B2FC8"/>
    <w:rsid w:val="009F16FF"/>
    <w:rsid w:val="00A61091"/>
    <w:rsid w:val="00A81A23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61245"/>
    <w:rsid w:val="00C82903"/>
    <w:rsid w:val="00CF2B1A"/>
    <w:rsid w:val="00D7484E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1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41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41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1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1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1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41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41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1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1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St-2123/2016</izvorni_sadrzaj>
    <derivirana_varijabla naziv="DomainObject.Predmet.OznakaBroj_1">St-2123/2016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 , 32260 Drenovci</izvorni_sadrzaj>
    <derivirana_varijabla naziv="DomainObject.Predmet.ProtustrankaFormatedWithAdress_1"> VETERINARSKA AMBULANTA SILVA društvo s ograničenom odgovornošću za veterinarske usluge, Vladimira Nazora 20 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 , 32260 Drenovci</izvorni_sadrzaj>
    <derivirana_varijabla naziv="DomainObject.Predmet.ProtustrankaFormatedWithAdressOIB_1"> VETERINARSKA AMBULANTA SILVA društvo s ograničenom odgovornošću za veterinarske usluge, OIB 81215794889, Vladimira Nazora 20 , 32260 Drenovci</derivirana_varijabla>
  </DomainObject.Predmet.ProtustrankaFormatedWithAdressOIB>
  <DomainObject.Predmet.ProtustrankaWithAdress>
    <izvorni_sadrzaj>VETERINARSKA AMBULANTA SILVA društvo s ograničenom odgovornošću za veterinarske usluge Vladimira Nazora 20 , 32260 Drenovci</izvorni_sadrzaj>
    <derivirana_varijabla naziv="DomainObject.Predmet.ProtustrankaWithAdress_1">VETERINARSKA AMBULANTA SILVA društvo s ograničenom odgovornošću za veterinarske usluge Vladimira Nazora 20 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 , 32260 Drenovci</izvorni_sadrzaj>
    <derivirana_varijabla naziv="DomainObject.Predmet.ProtustrankaWithAdressOIB_1">VETERINARSKA AMBULANTA SILVA društvo s ograničenom odgovornošću za veterinarske usluge, OIB 81215794889, Vladimira Nazora 20 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 , 32260 Drenovci</item>
    </izvorni_sadrzaj>
    <derivirana_varijabla naziv="DomainObject.Predmet.ProtuStrankaListFormatedWithAdress_1">
      <item>VETERINARSKA AMBULANTA SILVA društvo s ograničenom odgovornošću za veterinarske usluge, Vladimira Nazora 20 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 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 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 , 32260 Drenovci</izvorni_sadrzaj>
    <derivirana_varijabla naziv="DomainObject.Predmet.ProtustrankaIDrugiAdressOIB_1">VETERINARSKA AMBULANTA SILVA društvo s ograničenom odgovornošću za veterinarske usluge, OIB 81215794889, Vladimira Nazora 20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 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 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282F8-E336-4488-9823-F6FE31EE2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2569</properties:Characters>
  <properties:Lines>111</properties:Lines>
  <properties:Paragraphs>24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2016-11-17T13:37:00Z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