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eccd" w14:paraId="810eccd" w:rsidRDefault="00931CD2" w:rsidP="001940FB" w:rsidR="00931CD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F6DC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31CD2" w:rsidP="00AA6BCF" w:rsidR="00931CD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31CD2" w:rsidR="00931CD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31CD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31CD2" w:rsidP="00931CD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31CD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31CD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A1883" w:rsidRPr="00DA1883">
        <w:rPr>
          <w:rFonts w:cs="Calibri" w:hAnsi="Calibri" w:ascii="Calibri"/>
        </w:rPr>
        <w:t>IVO BREŠKOVIĆ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31CD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A1883" w:rsidRPr="00DA1883">
        <w:rPr>
          <w:rFonts w:cs="Calibri" w:hAnsi="Calibri" w:ascii="Calibri"/>
          <w:color w:val="000000"/>
        </w:rPr>
        <w:t>267.256,55</w:t>
      </w:r>
      <w:r w:rsidR="00DA1883">
        <w:rPr>
          <w:rFonts w:cs="Calibri" w:hAnsi="Calibri" w:ascii="Calibri"/>
          <w:color w:val="000000"/>
        </w:rPr>
        <w:t xml:space="preserve"> </w:t>
      </w:r>
      <w:r w:rsidR="00783BFB" w:rsidRPr="00DA1883">
        <w:rPr>
          <w:rFonts w:cs="Calibri" w:hAnsi="Calibri" w:ascii="Calibri"/>
        </w:rPr>
        <w:t>kn</w:t>
      </w:r>
      <w:r w:rsidR="00783BFB" w:rsidRPr="00783BFB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A1883" w:rsidRPr="00DA1883">
        <w:rPr>
          <w:rFonts w:cs="Calibri" w:hAnsi="Calibri" w:ascii="Calibri"/>
          <w:color w:val="000000"/>
        </w:rPr>
        <w:t>244.056,55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A1883" w:rsidRPr="00DA1883">
        <w:rPr>
          <w:rFonts w:cs="Calibri" w:hAnsi="Calibri" w:ascii="Calibri"/>
          <w:color w:val="000000"/>
        </w:rPr>
        <w:t>23.200,00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31CD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31CD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31CD2" w:rsidRPr="00931CD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31CD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23EC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DA1883">
              <w:rPr>
                <w:rFonts w:cs="Calibri" w:hAnsi="Calibri" w:ascii="Calibri"/>
              </w:rPr>
              <w:t>IVO BREŠKOVIĆ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="00DA1883" w:rsidRPr="00DA1883">
              <w:rPr>
                <w:rFonts w:cs="Calibri" w:hAnsi="Calibri" w:ascii="Calibri"/>
              </w:rPr>
              <w:t>Put Gospe od Anđela 3, Trogir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7723EC">
              <w:rPr>
                <w:rFonts w:cs="Calibri" w:hAnsi="Calibri" w:ascii="Calibri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="00DA1883" w:rsidRPr="00DA1883">
              <w:rPr>
                <w:rFonts w:cs="Calibri" w:hAnsi="Calibri" w:ascii="Calibri"/>
              </w:rPr>
              <w:t>62545465460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3643C3" w:rsidRPr="003643C3">
            <w:pPr>
              <w:rPr>
                <w:rFonts w:cs="Calibri" w:hAnsi="Calibri" w:ascii="Calibri"/>
              </w:rPr>
            </w:pPr>
            <w:r w:rsidRPr="003643C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DA1883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A1883" w:rsidP="00AA6BCF" w:rsidR="00AA6BCF" w:rsidRPr="00DA188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883">
              <w:rPr>
                <w:rFonts w:cs="Calibri" w:hAnsi="Calibri" w:ascii="Calibri"/>
                <w:color w:val="000000"/>
              </w:rPr>
              <w:t>267.256,55</w:t>
            </w:r>
            <w:r w:rsidR="00783BFB" w:rsidRPr="00DA1883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DA1883">
            <w:pPr>
              <w:spacing w:after="0"/>
              <w:rPr>
                <w:rFonts w:cs="Calibri" w:hAnsi="Calibri" w:ascii="Calibri"/>
              </w:rPr>
            </w:pPr>
          </w:p>
          <w:p w:rsidRDefault="00DA1883" w:rsidP="00AA6BCF" w:rsidR="00AA6BCF" w:rsidRPr="00DA188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883">
              <w:rPr>
                <w:rFonts w:cs="Calibri" w:hAnsi="Calibri" w:ascii="Calibri"/>
                <w:color w:val="000000"/>
              </w:rPr>
              <w:t>244.056,55</w:t>
            </w:r>
            <w:r w:rsidR="00783BFB" w:rsidRPr="00DA1883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DA1883">
            <w:pPr>
              <w:spacing w:after="0"/>
              <w:rPr>
                <w:rFonts w:cs="Calibri" w:hAnsi="Calibri" w:ascii="Calibri"/>
              </w:rPr>
            </w:pPr>
          </w:p>
          <w:p w:rsidRDefault="00DA1883" w:rsidP="003643C3" w:rsidR="00AA6BCF" w:rsidRPr="00DA188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1883">
              <w:rPr>
                <w:rFonts w:cs="Calibri" w:hAnsi="Calibri" w:ascii="Calibri"/>
                <w:color w:val="000000"/>
              </w:rPr>
              <w:t>23.200,00</w:t>
            </w:r>
            <w:r w:rsidR="00F20B3B" w:rsidRPr="00DA1883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931CD2" w:rsidP="00AA6BCF" w:rsidR="00931CD2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0443EB" w:rsidP="000443EB" w:rsidR="000443E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26584" w:rsidP="000443EB" w:rsidR="000443E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3EB" w:rsidP="000443EB" w:rsidR="000443E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443EB" w:rsidP="000443EB" w:rsidR="000443E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443EB" w:rsidP="000443EB" w:rsidR="000443E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443EB" w:rsidP="000443EB" w:rsidR="000443E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443EB" w:rsidP="000443EB" w:rsidR="000443E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A82" w:rsidR="00860A82">
      <w:pPr>
        <w:spacing w:after="0"/>
      </w:pPr>
      <w:r>
        <w:separator/>
      </w:r>
    </w:p>
  </w:endnote>
  <w:endnote w:id="0" w:type="continuationSeparator">
    <w:p w:rsidRDefault="00860A82" w:rsidR="00860A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8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A82" w:rsidR="00860A82">
      <w:pPr>
        <w:spacing w:after="0"/>
      </w:pPr>
      <w:r>
        <w:separator/>
      </w:r>
    </w:p>
  </w:footnote>
  <w:footnote w:id="0" w:type="continuationSeparator">
    <w:p w:rsidRDefault="00860A82" w:rsidR="00860A8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83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43EB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6DCE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0431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30C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5838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582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1D7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08CF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0709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128F"/>
    <w:rsid w:val="00736850"/>
    <w:rsid w:val="00736DF4"/>
    <w:rsid w:val="00744CEB"/>
    <w:rsid w:val="007629C5"/>
    <w:rsid w:val="007645BE"/>
    <w:rsid w:val="00766C5F"/>
    <w:rsid w:val="007723EC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0A82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1CD2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B728A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6786B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584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1883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618A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5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83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83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83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83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5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83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83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83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83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C99DA-3793-4664-B4F2-B8FF4D32D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1445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St-651/2017-169 / Podnesak - Podnesak (-169.docx)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