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f686" w14:paraId="bccf686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902D81">
        <w:t>812</w:t>
      </w:r>
      <w:r w:rsidR="007177D2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2B541F">
        <w:t xml:space="preserve"> </w:t>
      </w:r>
      <w:r w:rsidR="00902D81">
        <w:t>LIMA USLUGE j.d.o.o., Donja Rijeka, Rijeka 132, OIB: 24467177728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B50F3F">
        <w:t xml:space="preserve"> </w:t>
      </w:r>
      <w:r w:rsidR="00902D81">
        <w:t>LIMA USLUGE j.d.o.o., Donja Rijeka, Rijeka 132, OIB: 24467177728</w:t>
      </w:r>
      <w:r w:rsidR="00740000">
        <w:t xml:space="preserve">, </w:t>
      </w:r>
      <w:r w:rsidR="00CB6C18">
        <w:t xml:space="preserve">iznosi </w:t>
      </w:r>
      <w:r w:rsidR="00902D81">
        <w:t>19.423,72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902D81">
        <w:t xml:space="preserve"> Zdenko Čevisek, Donja Rijeka, Donja Rijeka 132, OIB: 33366375004</w:t>
      </w:r>
      <w:r w:rsidR="00686AFC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0E3" w:rsidR="002500E3">
      <w:r>
        <w:separator/>
      </w:r>
    </w:p>
  </w:endnote>
  <w:endnote w:id="0" w:type="continuationSeparator">
    <w:p w:rsidRDefault="002500E3" w:rsidR="00250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0E3" w:rsidR="002500E3">
      <w:r>
        <w:separator/>
      </w:r>
    </w:p>
  </w:footnote>
  <w:footnote w:id="0" w:type="continuationSeparator">
    <w:p w:rsidRDefault="002500E3" w:rsidR="00250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500E3"/>
    <w:rsid w:val="002522AD"/>
    <w:rsid w:val="00274464"/>
    <w:rsid w:val="00290391"/>
    <w:rsid w:val="002A2674"/>
    <w:rsid w:val="002A750B"/>
    <w:rsid w:val="002B49A1"/>
    <w:rsid w:val="002B541F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04E12"/>
    <w:rsid w:val="00525276"/>
    <w:rsid w:val="005253B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15D0A"/>
    <w:rsid w:val="00830F43"/>
    <w:rsid w:val="008354B4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26931"/>
    <w:rsid w:val="00B34567"/>
    <w:rsid w:val="00B346C2"/>
    <w:rsid w:val="00B37ED5"/>
    <w:rsid w:val="00B50F3F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65E3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A6BCC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St-812/2015</izvorni_sadrzaj>
    <derivirana_varijabla naziv="DomainObject.Predmet.OznakaBroj_1">St-812/2015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 USLUGE jednostavno društvo s ograničenom odgovornošću za ugostiteljstvo, građevinarstvo i trgovinu</izvorni_sadrzaj>
    <derivirana_varijabla naziv="DomainObject.Predmet.ProtustrankaFormated_1">  LIMA USLUGE jednostavno društvo s ograničenom odgovornošću za ugostiteljstvo, građevinarstvo i trgovinu</derivirana_varijabla>
  </DomainObject.Predmet.ProtustrankaFormated>
  <DomainObject.Predmet.ProtustrankaFormatedOIB>
    <izvorni_sadrzaj>  LIMA USLUGE jednostavno društvo s ograničenom odgovornošću za ugostiteljstvo, građevinarstvo i trgovinu, OIB 24467177728</izvorni_sadrzaj>
    <derivirana_varijabla naziv="DomainObject.Predmet.ProtustrankaFormatedOIB_1">  LIMA USLUGE jednostavno društvo s ograničenom odgovornošću za ugostiteljstvo, građevinarstvo i trgovinu, OIB 24467177728</derivirana_varijabla>
  </DomainObject.Predmet.ProtustrankaFormatedOIB>
  <DomainObject.Predmet.ProtustrankaFormatedWithAdress>
    <izvorni_sadrzaj> LIMA USLUGE jednostavno društvo s ograničenom odgovornošću za ugostiteljstvo, građevinarstvo i trgovinu, Donja Rijeka 132, 48268 Donja Rijeka</izvorni_sadrzaj>
    <derivirana_varijabla naziv="DomainObject.Predmet.ProtustrankaFormatedWithAdress_1"> LIMA USLUGE jednostavno društvo s ograničenom odgovornošću za ugostiteljstvo, građevinarstvo i trgovinu, Donja Rijeka 132, 48268 Donja Rijeka</derivirana_varijabla>
  </DomainObject.Predmet.ProtustrankaFormatedWithAdress>
  <DomainObject.Predmet.ProtustrankaFormatedWithAdressOIB>
    <izvorni_sadrzaj> LIMA USLUGE jednostavno društvo s ograničenom odgovornošću za ugostiteljstvo, građevinarstvo i trgovinu, OIB 24467177728, Donja Rijeka 132, 48268 Donja Rijeka</izvorni_sadrzaj>
    <derivirana_varijabla naziv="DomainObject.Predmet.ProtustrankaFormatedWithAdressOIB_1"> LIMA USLUGE jednostavno društvo s ograničenom odgovornošću za ugostiteljstvo, građevinarstvo i trgovinu, OIB 24467177728, Donja Rijeka 132, 48268 Donja Rijeka</derivirana_varijabla>
  </DomainObject.Predmet.ProtustrankaFormatedWithAdressOIB>
  <DomainObject.Predmet.ProtustrankaWithAdress>
    <izvorni_sadrzaj>LIMA USLUGE jednostavno društvo s ograničenom odgovornošću za ugostiteljstvo, građevinarstvo i trgovinu Donja Rijeka 132, 48268 Donja Rijeka</izvorni_sadrzaj>
    <derivirana_varijabla naziv="DomainObject.Predmet.ProtustrankaWithAdress_1">LIMA USLUGE jednostavno društvo s ograničenom odgovornošću za ugostiteljstvo, građevinarstvo i trgovinu Donja Rijeka 132, 48268 Donja Rijeka</derivirana_varijabla>
  </DomainObject.Predmet.ProtustrankaWithAdress>
  <DomainObject.Predmet.ProtustrankaWithAdressOIB>
    <izvorni_sadrzaj>LIMA USLUGE jednostavno društvo s ograničenom odgovornošću za ugostiteljstvo, građevinarstvo i trgovinu, OIB 24467177728, Donja Rijeka 132, 48268 Donja Rijeka</izvorni_sadrzaj>
    <derivirana_varijabla naziv="DomainObject.Predmet.ProtustrankaWithAdressOIB_1">LIMA USLUGE jednostavno društvo s ograničenom odgovornošću za ugostiteljstvo, građevinarstvo i trgovinu, OIB 24467177728, Donja Rijeka 132, 48268 Donja Rijeka</derivirana_varijabla>
  </DomainObject.Predmet.ProtustrankaWithAdressOIB>
  <DomainObject.Predmet.ProtustrankaNazivFormated>
    <izvorni_sadrzaj>LIMA USLUGE jednostavno društvo s ograničenom odgovornošću za ugostiteljstvo, građevinarstvo i trgovinu</izvorni_sadrzaj>
    <derivirana_varijabla naziv="DomainObject.Predmet.ProtustrankaNazivFormated_1">LIMA USLUGE jednostavno društvo s ograničenom odgovornošću za ugostiteljstvo, građevinarstvo i trgovinu</derivirana_varijabla>
  </DomainObject.Predmet.ProtustrankaNazivFormated>
  <DomainObject.Predmet.ProtustrankaNazivFormatedOIB>
    <izvorni_sadrzaj>LIMA USLUGE jednostavno društvo s ograničenom odgovornošću za ugostiteljstvo, građevinarstvo i trgovinu, OIB 24467177728</izvorni_sadrzaj>
    <derivirana_varijabla naziv="DomainObject.Predmet.ProtustrankaNazivFormatedOIB_1">LIMA USLUGE jednostavno društvo s ograničenom odgovornošću za ugostiteljstvo, građevinarstvo i trgovinu, OIB 24467177728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19423.72</izvorni_sadrzaj>
    <derivirana_varijabla naziv="DomainObject.Predmet.TrenutnaVrijednost_1">19423.72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LIMA USLUGE jednostavno društvo s ograničenom odgovornošću za ugostiteljstvo, građevinarstvo i trgovinu</item>
    </izvorni_sadrzaj>
    <derivirana_varijabla naziv="DomainObject.Predmet.ProtuStrankaListFormated_1">
      <item>LIMA USLUGE jednostavno društvo s ograničenom odgovornošću za ugostiteljstvo, građevinarstvo i trgovinu</item>
    </derivirana_varijabla>
  </DomainObject.Predmet.ProtuStrankaListFormated>
  <DomainObject.Predmet.ProtuStrankaListFormatedOIB>
    <izvorni_sadrzaj>
      <item>LIMA USLUGE jednostavno društvo s ograničenom odgovornošću za ugostiteljstvo, građevinarstvo i trgovinu, OIB 24467177728</item>
    </izvorni_sadrzaj>
    <derivirana_varijabla naziv="DomainObject.Predmet.ProtuStrankaListFormatedOIB_1">
      <item>LIMA USLUGE jednostavno društvo s ograničenom odgovornošću za ugostiteljstvo, građevinarstvo i trgovinu, OIB 24467177728</item>
    </derivirana_varijabla>
  </DomainObject.Predmet.ProtuStrankaListFormatedOIB>
  <DomainObject.Predmet.ProtuStrankaListFormatedWithAdress>
    <izvorni_sadrzaj>
      <item>LIMA USLUGE jednostavno društvo s ograničenom odgovornošću za ugostiteljstvo, građevinarstvo i trgovinu, Donja Rijeka 132, 48268 Donja Rijeka</item>
    </izvorni_sadrzaj>
    <derivirana_varijabla naziv="DomainObject.Predmet.ProtuStrankaListFormatedWithAdress_1">
      <item>LIMA USLUGE jednostavno društvo s ograničenom odgovornošću za ugostiteljstvo, građevinarstvo i trgovinu, Donja Rijeka 132, 48268 Donja Rijeka</item>
    </derivirana_varijabla>
  </DomainObject.Predmet.ProtuStrankaListFormatedWithAdress>
  <DomainObject.Predmet.ProtuStrankaListFormatedWithAdressOIB>
    <izvorni_sadrzaj>
      <item>LIMA USLUGE jednostavno društvo s ograničenom odgovornošću za ugostiteljstvo, građevinarstvo i trgovinu, OIB 24467177728, Donja Rijeka 132, 48268 Donja Rijeka</item>
    </izvorni_sadrzaj>
    <derivirana_varijabla naziv="DomainObject.Predmet.ProtuStrankaListFormatedWithAdressOIB_1">
      <item>LIMA USLUGE jednostavno društvo s ograničenom odgovornošću za ugostiteljstvo, građevinarstvo i trgovinu, OIB 24467177728, Donja Rijeka 132, 48268 Donja Rijeka</item>
    </derivirana_varijabla>
  </DomainObject.Predmet.ProtuStrankaListFormatedWithAdressOIB>
  <DomainObject.Predmet.ProtuStrankaListNazivFormated>
    <izvorni_sadrzaj>
      <item>LIMA USLUGE jednostavno društvo s ograničenom odgovornošću za ugostiteljstvo, građevinarstvo i trgovinu</item>
    </izvorni_sadrzaj>
    <derivirana_varijabla naziv="DomainObject.Predmet.ProtuStrankaListNazivFormated_1">
      <item>LIMA USLUGE jednostavno društvo s ograničenom odgovornošću za ugostiteljstvo, građevinarstvo i trgovinu</item>
    </derivirana_varijabla>
  </DomainObject.Predmet.ProtuStrankaListNazivFormated>
  <DomainObject.Predmet.ProtuStrankaListNazivFormatedOIB>
    <izvorni_sadrzaj>
      <item>LIMA USLUGE jednostavno društvo s ograničenom odgovornošću za ugostiteljstvo, građevinarstvo i trgovinu, OIB 24467177728</item>
    </izvorni_sadrzaj>
    <derivirana_varijabla naziv="DomainObject.Predmet.ProtuStrankaListNazivFormatedOIB_1">
      <item>LIMA USLUGE jednostavno društvo s ograničenom odgovornošću za ugostiteljstvo, građevinarstvo i trgovinu, OIB 24467177728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LIMA USLUGE jednostavno društvo s ograničenom odgovornošću za ugostiteljstvo, građevinarstvo i trgovinu</izvorni_sadrzaj>
    <derivirana_varijabla naziv="DomainObject.Predmet.ProtustrankaIDrugi_1">LIMA USLUGE jednostavno društvo s ograničenom odgovornošću za ugostiteljstvo,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LIMA USLUGE jednostavno društvo s ograničenom odgovornošću za ugostiteljstvo, građevinarstvo i trgovinu, OIB 24467177728, Donja Rijeka 132, 48268 Donja Rijeka</izvorni_sadrzaj>
    <derivirana_varijabla naziv="DomainObject.Predmet.ProtustrankaIDrugiAdressOIB_1">LIMA USLUGE jednostavno društvo s ograničenom odgovornošću za ugostiteljstvo, građevinarstvo i trgovinu, OIB 24467177728, Donja Rijeka 132, 48268 Donja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LIMA USLUGE jednostavno društvo s ograničenom odgovornošću za ugostiteljstvo, građevinarstvo i trgovinu</item>
      <item>Sudski registar</item>
      <item>E-oglasna ploča</item>
    </izvorni_sadrzaj>
    <derivirana_varijabla naziv="DomainObject.Predmet.SudioniciListNaziv_1">
      <item>Financijska agencija</item>
      <item>LIMA USLUGE jednostavno društvo s ograničenom odgovornošću za ugostiteljstvo, građevinarstvo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LIMA USLUGE jednostavno društvo s ograničenom odgovornošću za ugostiteljstvo, građevinarstvo i trgovinu, OIB 24467177728, Donja Rijeka 132,48268 Donja Rijeka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LIMA USLUGE jednostavno društvo s ograničenom odgovornošću za ugostiteljstvo, građevinarstvo i trgovinu, OIB 24467177728, Donja Rijeka 132,48268 Donja Rijeka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24467177728</item>
      <item>, OIB null</item>
      <item>, OIB null</item>
    </izvorni_sadrzaj>
    <derivirana_varijabla naziv="DomainObject.Predmet.SudioniciListNazivOIB_1">
      <item>, OIB 85821130368</item>
      <item>, OIB 24467177728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7BDD5-93B4-480E-BC59-4A2B6B79A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1865</properties:Characters>
  <properties:Lines>46</properties:Lines>
  <properties:Paragraphs>14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2016-01-14T09:54:00Z</cp:lastPrinted>
  <dcterms:modified xmlns:xsi="http://www.w3.org/2001/XMLSchema-instance" xsi:type="dcterms:W3CDTF">2016-01-14T09:55:00Z</dcterms:modified>
  <cp:revision>43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